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271794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271794">
                    <w:t>2055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1e5e680" w14:paraId="1e5e680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271794">
        <w:t xml:space="preserve"> SUPERIOR LARA j.d.o.o. za ugostiteljstvo i trgovinu, Dugo Selo, Rimski put 20, MBS: 081073251, OIB: 36650804650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271794">
        <w:t>18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271794">
        <w:t>SUPERIOR LARA j.d.o.o. za ugostiteljstvo i trgovinu, Dugo Selo, Rimski put 20, MBS: 081073251, OIB: 36650804650</w:t>
      </w:r>
      <w:r>
        <w:t xml:space="preserve">, na temelju neizvršenih osnova za plaćanje iznosi </w:t>
      </w:r>
      <w:r w:rsidR="00271794">
        <w:t>32.349,16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360699">
        <w:t xml:space="preserve"> </w:t>
      </w:r>
      <w:r w:rsidR="00271794">
        <w:t>Zoran Grgić, Dugo Selo, Rimski put 20, OIB: 50505335481</w:t>
      </w:r>
      <w:r w:rsidR="00360699">
        <w:t xml:space="preserve">, </w:t>
      </w:r>
      <w:r w:rsidR="0044678F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271794">
        <w:t>2055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271794">
        <w:t>18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271794">
        <w:t>11</w:t>
      </w:r>
      <w:r w:rsidR="00CA32CF">
        <w:t>.03.</w:t>
      </w:r>
    </w:p>
    <w:p w:rsidRDefault="00745BA0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96668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1794"/>
    <w:rsid w:val="00274EC6"/>
    <w:rsid w:val="0029217F"/>
    <w:rsid w:val="002F0455"/>
    <w:rsid w:val="0030710A"/>
    <w:rsid w:val="00360699"/>
    <w:rsid w:val="00364EB7"/>
    <w:rsid w:val="003908EC"/>
    <w:rsid w:val="003E1713"/>
    <w:rsid w:val="003E4468"/>
    <w:rsid w:val="004049C3"/>
    <w:rsid w:val="00431D6C"/>
    <w:rsid w:val="0044678F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076E9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45BA0"/>
    <w:rsid w:val="0075404A"/>
    <w:rsid w:val="007667D7"/>
    <w:rsid w:val="00783908"/>
    <w:rsid w:val="00790F2F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8E31ED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958D2"/>
    <w:rsid w:val="00AA24C9"/>
    <w:rsid w:val="00AB536E"/>
    <w:rsid w:val="00AC553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32CF"/>
    <w:rsid w:val="00CA7F62"/>
    <w:rsid w:val="00CD763E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5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B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B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B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B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5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B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B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B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B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St-2055/2018</izvorni_sadrzaj>
    <derivirana_varijabla naziv="DomainObject.Predmet.OznakaBroj_1">St-2055/2018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SUPERIOR LARA jednostavno društvo s ograničenom odgovornošću za ugostiteljstvo i trgovinu</izvorni_sadrzaj>
    <derivirana_varijabla naziv="DomainObject.Predmet.ProtustrankaFormated_1">  SUPERIOR LARA jednostavno društvo s ograničenom odgovornošću za ugostiteljstvo i trgovinu</derivirana_varijabla>
  </DomainObject.Predmet.ProtustrankaFormated>
  <DomainObject.Predmet.ProtustrankaFormatedOIB>
    <izvorni_sadrzaj>  SUPERIOR LARA jednostavno društvo s ograničenom odgovornošću za ugostiteljstvo i trgovinu, OIB 36650804650</izvorni_sadrzaj>
    <derivirana_varijabla naziv="DomainObject.Predmet.ProtustrankaFormatedOIB_1">  SUPERIOR LARA jednostavno društvo s ograničenom odgovornošću za ugostiteljstvo i trgovinu, OIB 36650804650</derivirana_varijabla>
  </DomainObject.Predmet.ProtustrankaFormatedOIB>
  <DomainObject.Predmet.ProtustrankaFormatedWithAdress>
    <izvorni_sadrzaj> SUPERIOR LARA jednostavno društvo s ograničenom odgovornošću za ugostiteljstvo i trgovinu, Rimski put 20, 10370 Dugo Selo</izvorni_sadrzaj>
    <derivirana_varijabla naziv="DomainObject.Predmet.ProtustrankaFormatedWithAdress_1"> SUPERIOR LARA jednostavno društvo s ograničenom odgovornošću za ugostiteljstvo i trgovinu, Rimski put 20, 10370 Dugo Selo</derivirana_varijabla>
  </DomainObject.Predmet.ProtustrankaFormatedWithAdress>
  <DomainObject.Predmet.ProtustrankaFormatedWithAdressOIB>
    <izvorni_sadrzaj> SUPERIOR LARA jednostavno društvo s ograničenom odgovornošću za ugostiteljstvo i trgovinu, OIB 36650804650, Rimski put 20, 10370 Dugo Selo</izvorni_sadrzaj>
    <derivirana_varijabla naziv="DomainObject.Predmet.ProtustrankaFormatedWithAdressOIB_1"> SUPERIOR LARA jednostavno društvo s ograničenom odgovornošću za ugostiteljstvo i trgovinu, OIB 36650804650, Rimski put 20, 10370 Dugo Selo</derivirana_varijabla>
  </DomainObject.Predmet.ProtustrankaFormatedWithAdressOIB>
  <DomainObject.Predmet.ProtustrankaWithAdress>
    <izvorni_sadrzaj>SUPERIOR LARA jednostavno društvo s ograničenom odgovornošću za ugostiteljstvo i trgovinu Rimski put 20, 10370 Dugo Selo</izvorni_sadrzaj>
    <derivirana_varijabla naziv="DomainObject.Predmet.ProtustrankaWithAdress_1">SUPERIOR LARA jednostavno društvo s ograničenom odgovornošću za ugostiteljstvo i trgovinu Rimski put 20, 10370 Dugo Selo</derivirana_varijabla>
  </DomainObject.Predmet.ProtustrankaWithAdress>
  <DomainObject.Predmet.ProtustrankaWithAdressOIB>
    <izvorni_sadrzaj>SUPERIOR LARA jednostavno društvo s ograničenom odgovornošću za ugostiteljstvo i trgovinu, OIB 36650804650, Rimski put 20, 10370 Dugo Selo</izvorni_sadrzaj>
    <derivirana_varijabla naziv="DomainObject.Predmet.ProtustrankaWithAdressOIB_1">SUPERIOR LARA jednostavno društvo s ograničenom odgovornošću za ugostiteljstvo i trgovinu, OIB 36650804650, Rimski put 20, 10370 Dugo Selo</derivirana_varijabla>
  </DomainObject.Predmet.ProtustrankaWithAdressOIB>
  <DomainObject.Predmet.ProtustrankaNazivFormated>
    <izvorni_sadrzaj>SUPERIOR LARA jednostavno društvo s ograničenom odgovornošću za ugostiteljstvo i trgovinu</izvorni_sadrzaj>
    <derivirana_varijabla naziv="DomainObject.Predmet.ProtustrankaNazivFormated_1">SUPERIOR LARA jednostavno društvo s ograničenom odgovornošću za ugostiteljstvo i trgovinu</derivirana_varijabla>
  </DomainObject.Predmet.ProtustrankaNazivFormated>
  <DomainObject.Predmet.ProtustrankaNazivFormatedOIB>
    <izvorni_sadrzaj>SUPERIOR LARA jednostavno društvo s ograničenom odgovornošću za ugostiteljstvo i trgovinu, OIB 36650804650</izvorni_sadrzaj>
    <derivirana_varijabla naziv="DomainObject.Predmet.ProtustrankaNazivFormatedOIB_1">SUPERIOR LARA jednostavno društvo s ograničenom odgovornošću za ugostiteljstvo i trgovinu, OIB 36650804650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LARA jednostavno društvo s ograničenom odgovornošću za ugostiteljstvo i trgovinu</item>
    </izvorni_sadrzaj>
    <derivirana_varijabla naziv="DomainObject.Predmet.ProtuStrankaListFormated_1">
      <item>SUPERIOR LARA jednostavno društvo s ograničenom odgovornošću za ugostiteljstvo i trgovinu</item>
    </derivirana_varijabla>
  </DomainObject.Predmet.ProtuStrankaListFormated>
  <DomainObject.Predmet.ProtuStrankaListFormatedOIB>
    <izvorni_sadrzaj>
      <item>SUPERIOR LARA jednostavno društvo s ograničenom odgovornošću za ugostiteljstvo i trgovinu, OIB 36650804650</item>
    </izvorni_sadrzaj>
    <derivirana_varijabla naziv="DomainObject.Predmet.ProtuStrankaListFormatedOIB_1">
      <item>SUPERIOR LARA jednostavno društvo s ograničenom odgovornošću za ugostiteljstvo i trgovinu, OIB 36650804650</item>
    </derivirana_varijabla>
  </DomainObject.Predmet.ProtuStrankaListFormatedOIB>
  <DomainObject.Predmet.ProtuStrankaListFormatedWithAdress>
    <izvorni_sadrzaj>
      <item>SUPERIOR LARA jednostavno društvo s ograničenom odgovornošću za ugostiteljstvo i trgovinu, Rimski put 20, 10370 Dugo Selo</item>
    </izvorni_sadrzaj>
    <derivirana_varijabla naziv="DomainObject.Predmet.ProtuStrankaListFormatedWithAdress_1">
      <item>SUPERIOR LARA jednostavno društvo s ograničenom odgovornošću za ugostiteljstvo i trgovinu, Rimski put 20, 10370 Dugo Selo</item>
    </derivirana_varijabla>
  </DomainObject.Predmet.ProtuStrankaListFormatedWithAdress>
  <DomainObject.Predmet.ProtuStrankaListFormatedWithAdressOIB>
    <izvorni_sadrzaj>
      <item>SUPERIOR LARA jednostavno društvo s ograničenom odgovornošću za ugostiteljstvo i trgovinu, OIB 36650804650, Rimski put 20, 10370 Dugo Selo</item>
    </izvorni_sadrzaj>
    <derivirana_varijabla naziv="DomainObject.Predmet.ProtuStrankaListFormatedWithAdressOIB_1">
      <item>SUPERIOR LARA jednostavno društvo s ograničenom odgovornošću za ugostiteljstvo i trgovinu, OIB 36650804650, Rimski put 20, 10370 Dugo Selo</item>
    </derivirana_varijabla>
  </DomainObject.Predmet.ProtuStrankaListFormatedWithAdressOIB>
  <DomainObject.Predmet.ProtuStrankaListNazivFormated>
    <izvorni_sadrzaj>
      <item>SUPERIOR LARA jednostavno društvo s ograničenom odgovornošću za ugostiteljstvo i trgovinu</item>
    </izvorni_sadrzaj>
    <derivirana_varijabla naziv="DomainObject.Predmet.ProtuStrankaListNazivFormated_1">
      <item>SUPERIOR LARA jednostavno društvo s ograničenom odgovornošću za ugostiteljstvo i trgovinu</item>
    </derivirana_varijabla>
  </DomainObject.Predmet.ProtuStrankaListNazivFormated>
  <DomainObject.Predmet.ProtuStrankaListNazivFormatedOIB>
    <izvorni_sadrzaj>
      <item>SUPERIOR LARA jednostavno društvo s ograničenom odgovornošću za ugostiteljstvo i trgovinu, OIB 36650804650</item>
    </izvorni_sadrzaj>
    <derivirana_varijabla naziv="DomainObject.Predmet.ProtuStrankaListNazivFormatedOIB_1">
      <item>SUPERIOR LARA jednostavno društvo s ograničenom odgovornošću za ugostiteljstvo i trgovinu, OIB 36650804650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LARA jednostavno društvo s ograničenom odgovornošću za ugostiteljstvo i trgovinu</izvorni_sadrzaj>
    <derivirana_varijabla naziv="DomainObject.Predmet.ProtustrankaIDrugi_1">SUPERIOR LARA jednostavno društvo s ograničenom odgovornošću za ugostiteljstvo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SUPERIOR LARA jednostavno društvo s ograničenom odgovornošću za ugostiteljstvo i trgovinu, OIB 36650804650, Rimski put 20, 10370 Dugo Selo</izvorni_sadrzaj>
    <derivirana_varijabla naziv="DomainObject.Predmet.ProtustrankaIDrugiAdressOIB_1">SUPERIOR LARA jednostavno društvo s ograničenom odgovornošću za ugostiteljstvo i trgovinu, OIB 36650804650, Rimski put 20,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SUPERIOR LARA jednostavno društvo s ograničenom odgovornošću za ugostiteljstvo i trgovinu</item>
      <item>FINA Regionalni centar Zagreb</item>
    </izvorni_sadrzaj>
    <derivirana_varijabla naziv="DomainObject.Predmet.SudioniciListNaziv_1">
      <item>SUPERIOR LARA jednostavno društvo s ograničenom odgovornošću za ugostiteljstvo i trgovinu</item>
      <item>FINA Regionalni centar Zagreb</item>
    </derivirana_varijabla>
  </DomainObject.Predmet.SudioniciListNaziv>
  <DomainObject.Predmet.SudioniciListAdressOIB>
    <izvorni_sadrzaj>
      <item>SUPERIOR LARA jednostavno društvo s ograničenom odgovornošću za ugostiteljstvo i trgovinu, OIB 36650804650, Rimski put 20,10370 Dugo Selo</item>
      <item>FINA Regionalni centar Zagreb, OIB 85821130368</item>
    </izvorni_sadrzaj>
    <derivirana_varijabla naziv="DomainObject.Predmet.SudioniciListAdressOIB_1">
      <item>SUPERIOR LARA jednostavno društvo s ograničenom odgovornošću za ugostiteljstvo i trgovinu, OIB 36650804650, Rimski put 20,10370 Dugo Selo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36650804650</item>
      <item>, OIB 85821130368</item>
    </izvorni_sadrzaj>
    <derivirana_varijabla naziv="DomainObject.Predmet.SudioniciListNazivOIB_1">
      <item>, OIB 36650804650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245EFD-026D-4CE9-A30A-CA6448B53A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2167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2019-01-18T12:46:00Z</dcterms:created>
  <dc:creator>Snježana Andrijanić</dc:creator>
  <cp:lastModifiedBy>Sanda Gučić</cp:lastModifiedBy>
  <cp:lastPrinted>2019-01-17T10:12:00Z</cp:lastPrinted>
  <dcterms:modified xmlns:xsi="http://www.w3.org/2001/XMLSchema-instance" xsi:type="dcterms:W3CDTF">2019-01-21T07:07:00Z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(St-2055-18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