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bd9d" w14:paraId="6c7bd9d" w:rsidRDefault="00C01A62" w:rsidP="00C01A62" w:rsidR="009A3644" w:rsidRPr="00CD306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A3644" w:rsidRPr="00CD3061">
        <w:rPr>
          <w:b/>
        </w:rPr>
        <w:t xml:space="preserve">                                                                                                                          </w:t>
      </w:r>
    </w:p>
    <w:p w:rsidRDefault="009A3644" w:rsidP="00177D52" w:rsidR="009A3644" w:rsidRPr="00CD3061">
      <w:pPr>
        <w:jc w:val="both"/>
        <w:rPr>
          <w:b/>
        </w:rPr>
      </w:pPr>
      <w:r w:rsidRPr="00CD3061">
        <w:rPr>
          <w:b/>
        </w:rPr>
        <w:t xml:space="preserve">                                                                                                                                          </w:t>
      </w:r>
      <w:r w:rsidRPr="00CD3061">
        <w:t>REPUBLIKA HRVATSKA</w:t>
      </w:r>
    </w:p>
    <w:p w:rsidRDefault="009A3644" w:rsidP="00177D52" w:rsidR="009A3644" w:rsidRPr="00CD3061">
      <w:pPr>
        <w:jc w:val="both"/>
      </w:pPr>
      <w:r w:rsidRPr="00CD3061">
        <w:t>Trgovački sud u Zagrebu</w:t>
      </w:r>
    </w:p>
    <w:p w:rsidRDefault="009A3644" w:rsidP="00177D52" w:rsidR="00177D52" w:rsidRPr="003C7C5D">
      <w:pPr>
        <w:jc w:val="both"/>
      </w:pPr>
      <w:r w:rsidRPr="00CD3061">
        <w:t xml:space="preserve">Zagreb, Amruševa 2/II                                               </w:t>
      </w:r>
      <w:r w:rsidR="00177D52" w:rsidRPr="00CD3061">
        <w:t xml:space="preserve">         </w:t>
      </w:r>
      <w:r w:rsidR="00C01A62">
        <w:t xml:space="preserve">           </w:t>
      </w:r>
      <w:r w:rsidR="00C01A62">
        <w:tab/>
        <w:t xml:space="preserve">              </w:t>
      </w:r>
      <w:r w:rsidR="00177D52" w:rsidRPr="00CD3061">
        <w:t xml:space="preserve"> 67.</w:t>
      </w:r>
      <w:r w:rsidRPr="00CD3061">
        <w:t xml:space="preserve"> St-</w:t>
      </w:r>
      <w:r w:rsidR="004E1DEA">
        <w:t>1123</w:t>
      </w:r>
      <w:r w:rsidR="00177D52" w:rsidRPr="00CD3061">
        <w:t>/12</w:t>
      </w:r>
      <w:r w:rsidR="00C01A62">
        <w:t>-181</w:t>
      </w:r>
    </w:p>
    <w:p w:rsidRDefault="00DD0FC6" w:rsidP="00177D52" w:rsidR="00DD0FC6">
      <w:pPr>
        <w:jc w:val="center"/>
      </w:pPr>
    </w:p>
    <w:p w:rsidRDefault="009A3644" w:rsidP="00177D52" w:rsidR="009A3644" w:rsidRPr="00DD0FC6">
      <w:pPr>
        <w:jc w:val="center"/>
      </w:pPr>
      <w:r w:rsidRPr="00DD0FC6">
        <w:t xml:space="preserve">Z A K LJ U Č A K </w:t>
      </w:r>
      <w:r w:rsidR="0080272D" w:rsidRPr="00DD0FC6">
        <w:t xml:space="preserve">   </w:t>
      </w:r>
    </w:p>
    <w:p w:rsidRDefault="00177D52" w:rsidP="00177D52" w:rsidR="00177D52" w:rsidRPr="00CD3061">
      <w:pPr>
        <w:jc w:val="both"/>
        <w:rPr>
          <w:b/>
        </w:rPr>
      </w:pPr>
    </w:p>
    <w:p w:rsidRDefault="004E1DEA" w:rsidP="00C01A62" w:rsidR="00177D52" w:rsidRPr="00CD3061">
      <w:pPr>
        <w:ind w:firstLine="708"/>
        <w:jc w:val="both"/>
      </w:pPr>
      <w:r w:rsidRPr="00AB064D">
        <w:t xml:space="preserve">Trgovački sud u Zagrebu, po sucu Gordanu </w:t>
      </w:r>
      <w:proofErr w:type="spellStart"/>
      <w:r w:rsidRPr="00AB064D">
        <w:t>Zubaku</w:t>
      </w:r>
      <w:proofErr w:type="spellEnd"/>
      <w:r w:rsidRPr="00AB064D">
        <w:t xml:space="preserve">, u stečajnom postupku nad stečajnim dužnikom </w:t>
      </w:r>
      <w:r w:rsidR="00E54710" w:rsidRPr="004749D7">
        <w:rPr>
          <w:bCs/>
          <w:lang w:val="pt-BR"/>
        </w:rPr>
        <w:t xml:space="preserve">ALUS PLUS d.o.o. u stečaju, Zagreb, Jurja Ves 8, </w:t>
      </w:r>
      <w:r w:rsidR="00E54710" w:rsidRPr="004749D7">
        <w:rPr>
          <w:bCs/>
        </w:rPr>
        <w:t>OIB: 48573279818</w:t>
      </w:r>
      <w:r>
        <w:t>,</w:t>
      </w:r>
      <w:r w:rsidRPr="00AB064D">
        <w:t xml:space="preserve">  </w:t>
      </w:r>
      <w:r w:rsidR="00DD0FC6">
        <w:br/>
      </w:r>
      <w:r w:rsidR="00C01A62">
        <w:t>01. ožujka</w:t>
      </w:r>
      <w:r w:rsidRPr="00AB064D">
        <w:t xml:space="preserve"> 201</w:t>
      </w:r>
      <w:r w:rsidR="00DD0FC6">
        <w:t>6</w:t>
      </w:r>
      <w:r>
        <w:t xml:space="preserve">., </w:t>
      </w:r>
      <w:r w:rsidR="009A3644" w:rsidRPr="00CD3061">
        <w:tab/>
      </w:r>
    </w:p>
    <w:p w:rsidRDefault="00177D52" w:rsidP="00177D52" w:rsidR="009A3644" w:rsidRPr="00DD0FC6">
      <w:pPr>
        <w:jc w:val="center"/>
      </w:pPr>
      <w:r w:rsidRPr="00DD0FC6">
        <w:t>z a k</w:t>
      </w:r>
      <w:r w:rsidR="009A3644" w:rsidRPr="00DD0FC6">
        <w:t xml:space="preserve"> l j u č i o   j e</w:t>
      </w:r>
    </w:p>
    <w:p w:rsidRDefault="00177D52" w:rsidP="00177D52" w:rsidR="00177D52" w:rsidRPr="00CD3061">
      <w:pPr>
        <w:jc w:val="both"/>
        <w:rPr>
          <w:b/>
        </w:rPr>
      </w:pPr>
    </w:p>
    <w:p w:rsidRDefault="00177D52" w:rsidP="00CD3061" w:rsidR="00CD3061" w:rsidRPr="00CD3061">
      <w:pPr>
        <w:ind w:firstLine="708"/>
        <w:jc w:val="both"/>
      </w:pPr>
      <w:r w:rsidRPr="00CD3061">
        <w:t xml:space="preserve">I. </w:t>
      </w:r>
      <w:r w:rsidR="00E54710" w:rsidRPr="00201E57">
        <w:t xml:space="preserve">Nekretnina </w:t>
      </w:r>
      <w:r w:rsidR="001D43DC" w:rsidRPr="001D43DC">
        <w:t xml:space="preserve">upisana u zemljišnim knjigama </w:t>
      </w:r>
      <w:proofErr w:type="spellStart"/>
      <w:r w:rsidR="00DD0FC6" w:rsidRPr="00DD0FC6">
        <w:rPr>
          <w:lang w:val="en-GB"/>
        </w:rPr>
        <w:t>Općinskog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građanskog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suda</w:t>
      </w:r>
      <w:proofErr w:type="spellEnd"/>
      <w:r w:rsidR="00DD0FC6" w:rsidRPr="00DD0FC6">
        <w:rPr>
          <w:lang w:val="en-GB"/>
        </w:rPr>
        <w:t xml:space="preserve"> u </w:t>
      </w:r>
      <w:proofErr w:type="spellStart"/>
      <w:r w:rsidR="00DD0FC6" w:rsidRPr="00DD0FC6">
        <w:rPr>
          <w:lang w:val="en-GB"/>
        </w:rPr>
        <w:t>Zagrebu</w:t>
      </w:r>
      <w:proofErr w:type="spellEnd"/>
      <w:r w:rsidR="00DD0FC6" w:rsidRPr="00DD0FC6">
        <w:rPr>
          <w:lang w:val="en-GB"/>
        </w:rPr>
        <w:t xml:space="preserve"> </w:t>
      </w:r>
      <w:proofErr w:type="spellStart"/>
      <w:r w:rsidR="00DD0FC6" w:rsidRPr="00DD0FC6">
        <w:rPr>
          <w:lang w:val="en-GB"/>
        </w:rPr>
        <w:t>i</w:t>
      </w:r>
      <w:proofErr w:type="spellEnd"/>
      <w:r w:rsidR="00DD0FC6" w:rsidRPr="00DD0FC6">
        <w:rPr>
          <w:lang w:val="en-GB"/>
        </w:rPr>
        <w:t xml:space="preserve"> to u </w:t>
      </w:r>
      <w:proofErr w:type="spellStart"/>
      <w:r w:rsidR="006E6464" w:rsidRPr="006E6464">
        <w:rPr>
          <w:lang w:val="en-GB"/>
        </w:rPr>
        <w:t>zk.ul</w:t>
      </w:r>
      <w:proofErr w:type="spellEnd"/>
      <w:r w:rsidR="006E6464" w:rsidRPr="006E6464">
        <w:rPr>
          <w:lang w:val="en-GB"/>
        </w:rPr>
        <w:t xml:space="preserve">. </w:t>
      </w:r>
      <w:proofErr w:type="gramStart"/>
      <w:r w:rsidR="006E6464" w:rsidRPr="006E6464">
        <w:rPr>
          <w:lang w:val="en-GB"/>
        </w:rPr>
        <w:t xml:space="preserve">73453, </w:t>
      </w:r>
      <w:proofErr w:type="spellStart"/>
      <w:r w:rsidR="006E6464" w:rsidRPr="006E6464">
        <w:rPr>
          <w:lang w:val="en-GB"/>
        </w:rPr>
        <w:t>poduložak</w:t>
      </w:r>
      <w:proofErr w:type="spellEnd"/>
      <w:r w:rsidR="006E6464" w:rsidRPr="006E6464">
        <w:rPr>
          <w:lang w:val="en-GB"/>
        </w:rPr>
        <w:t xml:space="preserve"> 2, k. o. </w:t>
      </w:r>
      <w:proofErr w:type="spellStart"/>
      <w:r w:rsidR="006E6464" w:rsidRPr="006E6464">
        <w:rPr>
          <w:lang w:val="en-GB"/>
        </w:rPr>
        <w:t>Šestine</w:t>
      </w:r>
      <w:proofErr w:type="spellEnd"/>
      <w:r w:rsidR="006E6464" w:rsidRPr="006E6464">
        <w:rPr>
          <w:lang w:val="en-GB"/>
        </w:rPr>
        <w:t>, zk.č.br.</w:t>
      </w:r>
      <w:proofErr w:type="gramEnd"/>
      <w:r w:rsidR="006E6464" w:rsidRPr="006E6464">
        <w:rPr>
          <w:lang w:val="en-GB"/>
        </w:rPr>
        <w:t xml:space="preserve"> </w:t>
      </w:r>
      <w:proofErr w:type="gramStart"/>
      <w:r w:rsidR="006E6464" w:rsidRPr="006E6464">
        <w:rPr>
          <w:lang w:val="en-GB"/>
        </w:rPr>
        <w:t xml:space="preserve">1751/2, u </w:t>
      </w:r>
      <w:proofErr w:type="spellStart"/>
      <w:r w:rsidR="006E6464" w:rsidRPr="006E6464">
        <w:rPr>
          <w:lang w:val="en-GB"/>
        </w:rPr>
        <w:t>stambenoj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zgradi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broj</w:t>
      </w:r>
      <w:proofErr w:type="spellEnd"/>
      <w:r w:rsidR="006E6464" w:rsidRPr="006E6464">
        <w:rPr>
          <w:lang w:val="en-GB"/>
        </w:rPr>
        <w:t xml:space="preserve"> 40 </w:t>
      </w:r>
      <w:proofErr w:type="spellStart"/>
      <w:r w:rsidR="006E6464" w:rsidRPr="006E6464">
        <w:rPr>
          <w:lang w:val="en-GB"/>
        </w:rPr>
        <w:t>i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dvorište</w:t>
      </w:r>
      <w:proofErr w:type="spellEnd"/>
      <w:r w:rsidR="006E6464" w:rsidRPr="006E6464">
        <w:rPr>
          <w:lang w:val="en-GB"/>
        </w:rPr>
        <w:t xml:space="preserve">, </w:t>
      </w:r>
      <w:proofErr w:type="spellStart"/>
      <w:r w:rsidR="006E6464" w:rsidRPr="006E6464">
        <w:rPr>
          <w:lang w:val="en-GB"/>
        </w:rPr>
        <w:t>Podfuščak</w:t>
      </w:r>
      <w:proofErr w:type="spellEnd"/>
      <w:r w:rsidR="006E6464" w:rsidRPr="006E6464">
        <w:rPr>
          <w:lang w:val="en-GB"/>
        </w:rPr>
        <w:t xml:space="preserve">, </w:t>
      </w:r>
      <w:proofErr w:type="spellStart"/>
      <w:r w:rsidR="006E6464" w:rsidRPr="006E6464">
        <w:rPr>
          <w:lang w:val="en-GB"/>
        </w:rPr>
        <w:t>ukupne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površine</w:t>
      </w:r>
      <w:proofErr w:type="spellEnd"/>
      <w:r w:rsidR="006E6464" w:rsidRPr="006E6464">
        <w:rPr>
          <w:lang w:val="en-GB"/>
        </w:rPr>
        <w:t xml:space="preserve"> 600m2, 2.</w:t>
      </w:r>
      <w:proofErr w:type="gramEnd"/>
      <w:r w:rsidR="006E6464" w:rsidRPr="006E6464">
        <w:rPr>
          <w:lang w:val="en-GB"/>
        </w:rPr>
        <w:t xml:space="preserve"> ETAŽA 688/10000, </w:t>
      </w:r>
      <w:proofErr w:type="spellStart"/>
      <w:r w:rsidR="006E6464" w:rsidRPr="006E6464">
        <w:rPr>
          <w:lang w:val="en-GB"/>
        </w:rPr>
        <w:t>garaža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sa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spremištem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oznake</w:t>
      </w:r>
      <w:proofErr w:type="spellEnd"/>
      <w:r w:rsidR="006E6464" w:rsidRPr="006E6464">
        <w:rPr>
          <w:lang w:val="en-GB"/>
        </w:rPr>
        <w:t xml:space="preserve"> G2 u </w:t>
      </w:r>
      <w:proofErr w:type="spellStart"/>
      <w:r w:rsidR="006E6464" w:rsidRPr="006E6464">
        <w:rPr>
          <w:lang w:val="en-GB"/>
        </w:rPr>
        <w:t>podrumu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građevine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netto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korisne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površine</w:t>
      </w:r>
      <w:proofErr w:type="spellEnd"/>
      <w:r w:rsidR="006E6464" w:rsidRPr="006E6464">
        <w:rPr>
          <w:lang w:val="en-GB"/>
        </w:rPr>
        <w:t xml:space="preserve"> 30,05 </w:t>
      </w:r>
      <w:proofErr w:type="spellStart"/>
      <w:r w:rsidR="006E6464" w:rsidRPr="006E6464">
        <w:rPr>
          <w:lang w:val="en-GB"/>
        </w:rPr>
        <w:t>čm</w:t>
      </w:r>
      <w:proofErr w:type="spellEnd"/>
      <w:r w:rsidR="006E6464" w:rsidRPr="006E6464">
        <w:rPr>
          <w:lang w:val="en-GB"/>
        </w:rPr>
        <w:t xml:space="preserve">, u </w:t>
      </w:r>
      <w:proofErr w:type="spellStart"/>
      <w:r w:rsidR="006E6464" w:rsidRPr="006E6464">
        <w:rPr>
          <w:lang w:val="en-GB"/>
        </w:rPr>
        <w:t>posebnih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dijelova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zgrade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označena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tamnoplavom</w:t>
      </w:r>
      <w:proofErr w:type="spellEnd"/>
      <w:r w:rsidR="006E6464" w:rsidRPr="006E6464">
        <w:rPr>
          <w:lang w:val="en-GB"/>
        </w:rPr>
        <w:t xml:space="preserve"> </w:t>
      </w:r>
      <w:proofErr w:type="spellStart"/>
      <w:r w:rsidR="006E6464" w:rsidRPr="006E6464">
        <w:rPr>
          <w:lang w:val="en-GB"/>
        </w:rPr>
        <w:t>bojom</w:t>
      </w:r>
      <w:proofErr w:type="spellEnd"/>
      <w:r w:rsidR="00DD0FC6">
        <w:t>,</w:t>
      </w:r>
    </w:p>
    <w:p w:rsidRDefault="00CD3061" w:rsidP="00CD3061" w:rsidR="00CD3061" w:rsidRPr="00CD3061">
      <w:pPr>
        <w:ind w:firstLine="708"/>
        <w:jc w:val="both"/>
      </w:pPr>
    </w:p>
    <w:p w:rsidRDefault="00B730DE" w:rsidP="00CD3061" w:rsidR="00BF5311" w:rsidRPr="00CD3061">
      <w:pPr>
        <w:ind w:firstLine="708"/>
        <w:jc w:val="both"/>
      </w:pPr>
      <w:r w:rsidRPr="00DD0FC6">
        <w:t>predaje</w:t>
      </w:r>
      <w:r w:rsidR="00CD3061" w:rsidRPr="00DD0FC6">
        <w:t xml:space="preserve"> se kupcu</w:t>
      </w:r>
      <w:r w:rsidR="00CD3061" w:rsidRPr="00CD3061">
        <w:t xml:space="preserve"> </w:t>
      </w:r>
      <w:proofErr w:type="spellStart"/>
      <w:r w:rsidR="00B114D1" w:rsidRPr="00B114D1">
        <w:rPr>
          <w:lang w:val="en-GB"/>
        </w:rPr>
        <w:t>Nicro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d.o.o</w:t>
      </w:r>
      <w:proofErr w:type="spellEnd"/>
      <w:r w:rsidR="00B114D1" w:rsidRPr="00B114D1">
        <w:rPr>
          <w:lang w:val="en-GB"/>
        </w:rPr>
        <w:t xml:space="preserve">., Zagreb, </w:t>
      </w:r>
      <w:proofErr w:type="spellStart"/>
      <w:r w:rsidR="00B114D1" w:rsidRPr="00B114D1">
        <w:rPr>
          <w:lang w:val="en-GB"/>
        </w:rPr>
        <w:t>Marijana</w:t>
      </w:r>
      <w:proofErr w:type="spellEnd"/>
      <w:r w:rsidR="00B114D1" w:rsidRPr="00B114D1">
        <w:rPr>
          <w:lang w:val="en-GB"/>
        </w:rPr>
        <w:t xml:space="preserve"> </w:t>
      </w:r>
      <w:proofErr w:type="spellStart"/>
      <w:r w:rsidR="00B114D1" w:rsidRPr="00B114D1">
        <w:rPr>
          <w:lang w:val="en-GB"/>
        </w:rPr>
        <w:t>Čavića</w:t>
      </w:r>
      <w:proofErr w:type="spellEnd"/>
      <w:r w:rsidR="00B114D1" w:rsidRPr="00B114D1">
        <w:rPr>
          <w:lang w:val="en-GB"/>
        </w:rPr>
        <w:t xml:space="preserve"> 9, OIB: 71179651211</w:t>
      </w:r>
      <w:r w:rsidR="00CD3061" w:rsidRPr="00E54710">
        <w:t>.</w:t>
      </w:r>
      <w:r w:rsidR="00BF5311" w:rsidRPr="00CD3061">
        <w:rPr>
          <w:b/>
        </w:rPr>
        <w:t xml:space="preserve">   </w:t>
      </w:r>
    </w:p>
    <w:p w:rsidRDefault="009A3644" w:rsidP="00177D52" w:rsidR="00671589" w:rsidRPr="00CD3061">
      <w:pPr>
        <w:jc w:val="both"/>
      </w:pPr>
      <w:r w:rsidRPr="00CD3061">
        <w:rPr>
          <w:b/>
        </w:rPr>
        <w:t xml:space="preserve">    </w:t>
      </w:r>
    </w:p>
    <w:p w:rsidRDefault="00671589" w:rsidP="00177D52" w:rsidR="009A3644" w:rsidRPr="00CD3061">
      <w:pPr>
        <w:ind w:firstLine="708"/>
        <w:jc w:val="both"/>
      </w:pPr>
      <w:r w:rsidRPr="00CD3061">
        <w:t>II</w:t>
      </w:r>
      <w:r w:rsidR="00177D52" w:rsidRPr="00CD3061">
        <w:t>.</w:t>
      </w:r>
      <w:r w:rsidR="00960E18" w:rsidRPr="00CD3061">
        <w:t xml:space="preserve"> </w:t>
      </w:r>
      <w:r w:rsidRPr="00CD3061">
        <w:t xml:space="preserve">Rješenje o dosudi postalo je pravomoćno dana </w:t>
      </w:r>
      <w:r w:rsidR="00B114D1">
        <w:t>23. siječnja</w:t>
      </w:r>
      <w:r w:rsidRPr="00CD3061">
        <w:t xml:space="preserve"> 201</w:t>
      </w:r>
      <w:r w:rsidR="00B114D1">
        <w:t>6</w:t>
      </w:r>
      <w:r w:rsidR="00177D52" w:rsidRPr="00CD3061">
        <w:t>.</w:t>
      </w:r>
      <w:r w:rsidR="007A1E69" w:rsidRPr="00CD3061">
        <w:t xml:space="preserve"> te je kupac u cijelosti platio razliku kupovnine od</w:t>
      </w:r>
      <w:r w:rsidR="00CD3061" w:rsidRPr="00CD3061">
        <w:t xml:space="preserve">ređene u rješenju o dosudi od </w:t>
      </w:r>
      <w:r w:rsidR="00B114D1">
        <w:t>11. siječnja 2016</w:t>
      </w:r>
      <w:r w:rsidR="00E51951" w:rsidRPr="00CD3061">
        <w:t>.</w:t>
      </w:r>
    </w:p>
    <w:p w:rsidRDefault="00B3512F" w:rsidP="00177D52" w:rsidR="00B3512F" w:rsidRPr="00CD3061">
      <w:pPr>
        <w:jc w:val="both"/>
      </w:pPr>
    </w:p>
    <w:p w:rsidRDefault="00B3512F" w:rsidP="006C24EA" w:rsidR="00B3512F" w:rsidRPr="00CD3061">
      <w:pPr>
        <w:jc w:val="center"/>
      </w:pPr>
      <w:r w:rsidRPr="00CD3061">
        <w:t>Obrazloženje</w:t>
      </w:r>
    </w:p>
    <w:p w:rsidRDefault="00B3512F" w:rsidP="00177D52" w:rsidR="00B3512F" w:rsidRPr="00CD3061">
      <w:pPr>
        <w:jc w:val="both"/>
      </w:pPr>
    </w:p>
    <w:p w:rsidRDefault="00B3512F" w:rsidP="00177D52" w:rsidR="00B3512F" w:rsidRPr="00CD3061">
      <w:pPr>
        <w:jc w:val="both"/>
      </w:pPr>
      <w:r w:rsidRPr="00CD3061">
        <w:tab/>
      </w:r>
      <w:r w:rsidR="000309D0" w:rsidRPr="00CD3061">
        <w:t>S obzirom na to da je</w:t>
      </w:r>
      <w:r w:rsidRPr="00CD3061">
        <w:t xml:space="preserve"> rješenje o dosudi nekretnine</w:t>
      </w:r>
      <w:r w:rsidR="007701F3" w:rsidRPr="00CD3061">
        <w:t xml:space="preserve"> od </w:t>
      </w:r>
      <w:r w:rsidR="00B114D1">
        <w:t>11. siječnja 2016</w:t>
      </w:r>
      <w:r w:rsidR="007701F3" w:rsidRPr="00CD3061">
        <w:t xml:space="preserve">., </w:t>
      </w:r>
      <w:r w:rsidR="00CD3061" w:rsidRPr="00CD3061">
        <w:t xml:space="preserve">postalo pravomoćno </w:t>
      </w:r>
      <w:r w:rsidR="00B114D1">
        <w:t>23. siječnja 2016</w:t>
      </w:r>
      <w:r w:rsidR="00293F36" w:rsidRPr="00293F36">
        <w:t>.</w:t>
      </w:r>
      <w:r w:rsidRPr="00293F36">
        <w:t>,</w:t>
      </w:r>
      <w:r w:rsidRPr="00CD3061">
        <w:t xml:space="preserve"> a kupac je u cijelosti platio razliku kupovnine,  to je u skladu s </w:t>
      </w:r>
      <w:r w:rsidRPr="00293F36">
        <w:t xml:space="preserve">odredbama čl. </w:t>
      </w:r>
      <w:smartTag w:element="metricconverter" w:uri="urn:schemas-microsoft-com:office:smarttags">
        <w:smartTagPr>
          <w:attr w:val="86 st" w:name="ProductID"/>
        </w:smartTagPr>
        <w:r w:rsidRPr="00293F36">
          <w:t>8</w:t>
        </w:r>
        <w:r w:rsidR="0087612B" w:rsidRPr="00293F36">
          <w:t>6</w:t>
        </w:r>
        <w:r w:rsidRPr="00293F36">
          <w:t xml:space="preserve"> st</w:t>
        </w:r>
      </w:smartTag>
      <w:r w:rsidRPr="00293F36">
        <w:t xml:space="preserve">. 2 </w:t>
      </w:r>
      <w:r w:rsidR="0087612B" w:rsidRPr="00293F36">
        <w:t>Ovršnog zakona u svezi s čl. 108</w:t>
      </w:r>
      <w:r w:rsidRPr="00293F36">
        <w:t>. Ovršnog zakona</w:t>
      </w:r>
      <w:r w:rsidR="003C7C5D">
        <w:rPr>
          <w:i/>
          <w:color w:val="FF0000"/>
        </w:rPr>
        <w:t xml:space="preserve"> </w:t>
      </w:r>
      <w:r w:rsidR="003C7C5D" w:rsidRPr="00021421">
        <w:t xml:space="preserve">(„Narodne novine“ br. </w:t>
      </w:r>
      <w:r w:rsidR="003C7C5D">
        <w:t>112/12, dalje: OZ</w:t>
      </w:r>
      <w:r w:rsidR="003C7C5D" w:rsidRPr="00021421">
        <w:t>)</w:t>
      </w:r>
      <w:r w:rsidRPr="00CD3061">
        <w:t xml:space="preserve">, valjalo </w:t>
      </w:r>
      <w:r w:rsidR="00B114D1">
        <w:t>odlučiti</w:t>
      </w:r>
      <w:r w:rsidRPr="00CD3061">
        <w:t xml:space="preserve"> kao u izreci.</w:t>
      </w:r>
    </w:p>
    <w:p w:rsidRDefault="00B3512F" w:rsidP="00177D52" w:rsidR="00B3512F" w:rsidRPr="00CD3061">
      <w:pPr>
        <w:jc w:val="both"/>
      </w:pPr>
      <w:r w:rsidRPr="00CD3061">
        <w:tab/>
      </w:r>
      <w:r w:rsidRPr="00CD3061">
        <w:tab/>
      </w:r>
      <w:r w:rsidRPr="00CD3061">
        <w:tab/>
      </w:r>
      <w:r w:rsidRPr="00CD3061">
        <w:tab/>
      </w:r>
    </w:p>
    <w:p w:rsidRDefault="00CD3061" w:rsidP="000309D0" w:rsidR="009A3644" w:rsidRPr="00CD3061">
      <w:pPr>
        <w:jc w:val="center"/>
      </w:pPr>
      <w:r w:rsidRPr="00CD3061">
        <w:t xml:space="preserve">U Zagrebu </w:t>
      </w:r>
      <w:r w:rsidR="00C01A62">
        <w:t>01. ožujka</w:t>
      </w:r>
      <w:r w:rsidR="009A3644" w:rsidRPr="00CD3061">
        <w:t xml:space="preserve"> 201</w:t>
      </w:r>
      <w:r w:rsidR="00DD0FC6">
        <w:t>6</w:t>
      </w:r>
      <w:r w:rsidR="009A3644" w:rsidRPr="00CD3061">
        <w:t xml:space="preserve">. </w:t>
      </w:r>
    </w:p>
    <w:p w:rsidRDefault="009A3644" w:rsidP="00177D52" w:rsidR="009A3644" w:rsidRPr="00CD3061">
      <w:pPr>
        <w:jc w:val="both"/>
      </w:pPr>
    </w:p>
    <w:p w:rsidRDefault="00CD3061" w:rsidP="00C01A62" w:rsidR="009A3644" w:rsidRPr="00CD3061">
      <w:pPr>
        <w:ind w:firstLine="708" w:left="4956"/>
        <w:jc w:val="right"/>
      </w:pPr>
      <w:r>
        <w:t xml:space="preserve">          </w:t>
      </w:r>
      <w:r w:rsidR="00C01A62">
        <w:tab/>
      </w:r>
      <w:r w:rsidR="00C01A62">
        <w:tab/>
      </w:r>
      <w:r w:rsidR="00C01A62">
        <w:tab/>
        <w:t xml:space="preserve"> </w:t>
      </w:r>
      <w:r w:rsidR="00B114D1">
        <w:t>S</w:t>
      </w:r>
      <w:r>
        <w:t>udac</w:t>
      </w:r>
      <w:r>
        <w:tab/>
      </w:r>
      <w:r>
        <w:tab/>
      </w:r>
      <w:r>
        <w:tab/>
      </w:r>
      <w:r w:rsidR="00B114D1">
        <w:t xml:space="preserve"> </w:t>
      </w:r>
      <w:r>
        <w:tab/>
      </w:r>
      <w:r w:rsidR="00B114D1">
        <w:t xml:space="preserve">  </w:t>
      </w:r>
      <w:r w:rsidR="000309D0" w:rsidRPr="00CD3061">
        <w:t>Gordan Zubak</w:t>
      </w:r>
      <w:r w:rsidR="00C01A62">
        <w:t>, v.r.</w:t>
      </w:r>
    </w:p>
    <w:p w:rsidRDefault="009A3644" w:rsidP="00177D52" w:rsidR="009A3644" w:rsidRPr="00CD3061">
      <w:pPr>
        <w:jc w:val="both"/>
      </w:pPr>
      <w:r w:rsidRPr="00CD3061">
        <w:t>Pouka o pravnom lijeku:</w:t>
      </w:r>
    </w:p>
    <w:p w:rsidRDefault="00945C2C" w:rsidP="00177D52" w:rsidR="009A3644" w:rsidRPr="00CD3061">
      <w:pPr>
        <w:jc w:val="both"/>
      </w:pPr>
      <w:r w:rsidRPr="00CD3061">
        <w:t>Protiv ovog zaključka</w:t>
      </w:r>
      <w:r w:rsidR="009A3644" w:rsidRPr="00CD3061">
        <w:t xml:space="preserve"> nije dopušten pravni lijek</w:t>
      </w:r>
      <w:r w:rsidR="00C643EE" w:rsidRPr="00CD3061">
        <w:t>.</w:t>
      </w:r>
    </w:p>
    <w:p w:rsidRDefault="00C01A62" w:rsidP="00177D52" w:rsidR="00C01A62">
      <w:pPr>
        <w:jc w:val="both"/>
      </w:pPr>
    </w:p>
    <w:p w:rsidRDefault="00C01A62" w:rsidP="00177D52" w:rsidR="00C01A62">
      <w:pPr>
        <w:jc w:val="both"/>
      </w:pPr>
    </w:p>
    <w:p w:rsidRDefault="00C01A62" w:rsidP="001745C1" w:rsidR="00C01A62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9A3644" w:rsidP="00C01A62" w:rsidR="009A3644" w:rsidRPr="00CD3061">
      <w:pPr>
        <w:ind w:left="720"/>
        <w:jc w:val="both"/>
      </w:pPr>
    </w:p>
    <w:sectPr w:rsidSect="00C01A62" w:rsidR="009A3644" w:rsidRPr="00CD3061">
      <w:headerReference w:type="even" r:id="rId10"/>
      <w:headerReference w:type="default" r:id="rId11"/>
      <w:pgSz w:h="16838" w:w="11906"/>
      <w:pgMar w:gutter="0" w:footer="709" w:header="709" w:left="1440" w:bottom="567" w:right="1286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786A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1A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675949">
    <w:pPr>
      <w:rPr>
        <w:rFonts w:cs="Arial" w:hAnsi="Arial" w:ascii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20363"/>
    <w:rsid w:val="00177D52"/>
    <w:rsid w:val="001D43DC"/>
    <w:rsid w:val="00293F36"/>
    <w:rsid w:val="00306D99"/>
    <w:rsid w:val="00311A2B"/>
    <w:rsid w:val="00316D41"/>
    <w:rsid w:val="00350F46"/>
    <w:rsid w:val="003536E4"/>
    <w:rsid w:val="003C7C5D"/>
    <w:rsid w:val="004A0B02"/>
    <w:rsid w:val="004E1DEA"/>
    <w:rsid w:val="005773A5"/>
    <w:rsid w:val="005F0775"/>
    <w:rsid w:val="00667DE3"/>
    <w:rsid w:val="006709F0"/>
    <w:rsid w:val="00671589"/>
    <w:rsid w:val="00671D1A"/>
    <w:rsid w:val="006C24EA"/>
    <w:rsid w:val="006E6464"/>
    <w:rsid w:val="007701F3"/>
    <w:rsid w:val="007A1E69"/>
    <w:rsid w:val="0080272D"/>
    <w:rsid w:val="0087612B"/>
    <w:rsid w:val="00910BA9"/>
    <w:rsid w:val="00945C2C"/>
    <w:rsid w:val="00960E18"/>
    <w:rsid w:val="009A3644"/>
    <w:rsid w:val="009B1DAE"/>
    <w:rsid w:val="00A7643B"/>
    <w:rsid w:val="00AF24B5"/>
    <w:rsid w:val="00B10ADE"/>
    <w:rsid w:val="00B114D1"/>
    <w:rsid w:val="00B3512F"/>
    <w:rsid w:val="00B730DE"/>
    <w:rsid w:val="00BA1708"/>
    <w:rsid w:val="00BF5311"/>
    <w:rsid w:val="00C01A62"/>
    <w:rsid w:val="00C13198"/>
    <w:rsid w:val="00C643EE"/>
    <w:rsid w:val="00CD3061"/>
    <w:rsid w:val="00CD62FD"/>
    <w:rsid w:val="00CE7083"/>
    <w:rsid w:val="00DD0FC6"/>
    <w:rsid w:val="00E00B4D"/>
    <w:rsid w:val="00E51951"/>
    <w:rsid w:val="00E54710"/>
    <w:rsid w:val="00E55064"/>
    <w:rsid w:val="00E92F8F"/>
    <w:rsid w:val="00EF7640"/>
    <w:rsid w:val="00F7786A"/>
    <w:rsid w:val="00FB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A6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A62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A6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A6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A6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A62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A6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A6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2012.</izvorni_sadrzaj>
    <derivirana_varijabla naziv="DomainObject.Predmet.DatumOsnivanja_1">6.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St-1123/2012</izvorni_sadrzaj>
    <derivirana_varijabla naziv="DomainObject.Predmet.OznakaBroj_1">St-1123/2012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ALUS PLUS d.o.o. zastupanog po punomoćniku ZZ Vlatka Samaržija</izvorni_sadrzaj>
    <derivirana_varijabla naziv="DomainObject.Predmet.ProtustrankaFormated_1">  ALUS PLUS d.o.o. zastupanog po punomoćniku ZZ Vlatka Samaržija</derivirana_varijabla>
  </DomainObject.Predmet.ProtustrankaFormated>
  <DomainObject.Predmet.ProtustrankaFormatedOIB>
    <izvorni_sadrzaj>  ALUS PLUS d.o.o., OIB 48573279818 zastupanog po punomoćniku ZZ Vlatka Samaržija</izvorni_sadrzaj>
    <derivirana_varijabla naziv="DomainObject.Predmet.ProtustrankaFormatedOIB_1">  ALUS PLUS d.o.o., OIB 48573279818 zastupanog po punomoćniku ZZ Vlatka Samaržija</derivirana_varijabla>
  </DomainObject.Predmet.ProtustrankaFormatedOIB>
  <DomainObject.Predmet.ProtustrankaFormatedWithAdress>
    <izvorni_sadrzaj> ALUS PLUS d.o.o., Jurja Ves 13, 10000 Zagreb zastupanog po punomoćniku ZZ Vlatka Samaržija</izvorni_sadrzaj>
    <derivirana_varijabla naziv="DomainObject.Predmet.ProtustrankaFormatedWithAdress_1"> ALUS PLUS d.o.o., Jurja Ves 13, 10000 Zagreb zastupanog po punomoćniku ZZ Vlatka Samaržija</derivirana_varijabla>
  </DomainObject.Predmet.ProtustrankaFormatedWithAdress>
  <DomainObject.Predmet.ProtustrankaFormatedWithAdressOIB>
    <izvorni_sadrzaj> ALUS PLUS d.o.o., OIB 48573279818, Jurja Ves 13, 10000 Zagreb zastupanog po punomoćniku ZZ Vlatka Samaržija</izvorni_sadrzaj>
    <derivirana_varijabla naziv="DomainObject.Predmet.ProtustrankaFormatedWithAdressOIB_1"> ALUS PLUS d.o.o., OIB 48573279818, Jurja Ves 13, 10000 Zagreb zastupanog po punomoćniku ZZ Vlatka Samaržija</derivirana_varijabla>
  </DomainObject.Predmet.ProtustrankaFormatedWithAdressOIB>
  <DomainObject.Predmet.ProtustrankaWithAdress>
    <izvorni_sadrzaj>ALUS PLUS d.o.o. Jurja Ves 13, 10000 Zagreb</izvorni_sadrzaj>
    <derivirana_varijabla naziv="DomainObject.Predmet.ProtustrankaWithAdress_1">ALUS PLUS d.o.o. Jurja Ves 13, 10000 Zagreb</derivirana_varijabla>
  </DomainObject.Predmet.ProtustrankaWithAdress>
  <DomainObject.Predmet.ProtustrankaWithAdressOIB>
    <izvorni_sadrzaj>ALUS PLUS d.o.o., OIB 48573279818, Jurja Ves 13, 10000 Zagreb</izvorni_sadrzaj>
    <derivirana_varijabla naziv="DomainObject.Predmet.ProtustrankaWithAdressOIB_1">ALUS PLUS d.o.o., OIB 48573279818, Jurja Ves 13, 10000 Zagreb</derivirana_varijabla>
  </DomainObject.Predmet.ProtustrankaWithAdressOIB>
  <DomainObject.Predmet.ProtustrankaNazivFormated>
    <izvorni_sadrzaj>ALUS PLUS d.o.o.</izvorni_sadrzaj>
    <derivirana_varijabla naziv="DomainObject.Predmet.ProtustrankaNazivFormated_1">ALUS PLUS d.o.o.</derivirana_varijabla>
  </DomainObject.Predmet.ProtustrankaNazivFormated>
  <DomainObject.Predmet.ProtustrankaNazivFormatedOIB>
    <izvorni_sadrzaj>ALUS PLUS d.o.o., OIB 48573279818</izvorni_sadrzaj>
    <derivirana_varijabla naziv="DomainObject.Predmet.ProtustrankaNazivFormatedOIB_1">ALUS PLUS d.o.o., OIB 48573279818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izvorni_sadrzaj>
    <derivirana_varijabla naziv="DomainObject.Predmet.StrankaFormated_1">  Volksbank d.d. zastupanog po punomoćniku Odvj. Damir Pokupec; HEP-OPERATOR DISTRIBUCIJSKOG SUSTAVA d.o.o.,; DRAGAN JOSIPOVIĆ; Ivana Kuzmić; NICRO d.o.o. 3ETAŽE 2628/1000; NINCO d.o.o. 5 ETAŽA 3566/1000; NICRO d.o.o. 4 ETAŽA 3150/1000; NICRO d.o.o. 4 ETAŽA 2447/1000; ZDRAVKO KUTNAR; JOSIP BOSILJ; BRANKO BAŠIĆ; NICRO d.o.o. 2. etaža 688/10000; NICRO d.o.o. 1 etaža 671/10000</derivirana_varijabla>
  </DomainObject.Predmet.StrankaFormated>
  <DomainObject.Predmet.StrankaFormatedOIB>
    <izvorni_sadrzaj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izvorni_sadrzaj>
    <derivirana_varijabla naziv="DomainObject.Predmet.StrankaFormatedOIB_1">  Volksbank d.d., OIB 78427478595 zastupanog po punomoćniku Odvj. Damir Pokupec; HEP-OPERATOR DISTRIBUCIJSKOG SUSTAVA d.o.o.,, OIB 46830600751; DRAGAN JOSIPOVIĆ; Ivana Kuzmić, OIB 71289747043; NICRO d.o.o. 3ETAŽE 2628/1000, OIB 71179651211; NINCO d.o.o. 5 ETAŽA 3566/1000, OIB 71179651211; NICRO d.o.o. 4 ETAŽA 3150/1000, OIB 71179651211; NICRO d.o.o. 4 ETAŽA 2447/1000, OIB 71179651211; ZDRAVKO KUTNAR, OIB 48027389745; JOSIP BOSILJ, OIB 48477402515; BRANKO BAŠIĆ, OIB 10893920769; NICRO d.o.o. 2. etaža 688/10000; NICRO d.o.o. 1 etaža 671/10000</derivirana_varijabla>
  </DomainObject.Predmet.StrankaFormatedOIB>
  <DomainObject.Predmet.StrankaFormatedWithAdress>
    <izvorni_sadrzaj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izvorni_sadrzaj>
    <derivirana_varijabla naziv="DomainObject.Predmet.StrankaFormatedWithAdress_1"> Volksbank d.d., Varšavska 9, 42000 Varaždin zastupanog po punomoćniku Odvj. Damir Pokupec; HEP-OPERATOR DISTRIBUCIJSKOG SUSTAVA d.o.o.,, Ul. grada Vukovara 37, 10000 Zagreb; DRAGAN JOSIPOVIĆ, Milana Nemičića 19, 44250 Petrinja; Ivana Kuzmić, Bosiljevska Ulica 31 A, Zagreb; NICRO d.o.o. 3ETAŽE 2628/1000, Marijana Čavića 9, 10000 Zagreb; NINCO d.o.o. 5 ETAŽA 3566/1000, Marijana Čavića 9, 10000 Zagreb; NICRO d.o.o. 4 ETAŽA 3150/1000, Marijana Čavića 9, 10000 Zagreb; NICRO d.o.o. 4 ETAŽA 2447/1000, Marijana Čavića 9, 10000 Zagreb; ZDRAVKO KUTNAR, Lelijska 35, 10000 Zagreb; JOSIP BOSILJ, Željeznička 27, 42204 Krušljevec; BRANKO BAŠIĆ, Mlinovi 75, 10000 Zagreb; NICRO d.o.o. 2. etaža 688/10000; NICRO d.o.o. 1 etaža 671/10000, MARIJANA ČAVIĆA 9, 10000 Zagreb</derivirana_varijabla>
  </DomainObject.Predmet.StrankaFormatedWithAdress>
  <DomainObject.Predmet.StrankaFormatedWithAdressOIB>
    <izvorni_sadrzaj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izvorni_sadrzaj>
    <derivirana_varijabla naziv="DomainObject.Predmet.StrankaFormatedWithAdressOIB_1"> Volksbank d.d., OIB 78427478595, Varšavska 9, 42000 Varaždin zastupanog po punomoćniku Odvj. Damir Pokupec; HEP-OPERATOR DISTRIBUCIJSKOG SUSTAVA d.o.o.,, OIB 46830600751, Ul. grada Vukovara 37, 10000 Zagreb; DRAGAN JOSIPOVIĆ, Milana Nemičića 19, 44250 Petrinja; Ivana Kuzmić, OIB 71289747043, Bosiljevska Ulica 31 A, Zagreb; NICRO d.o.o. 3ETAŽE 2628/1000, OIB 71179651211, Marijana Čavića 9, 10000 Zagreb; NINCO d.o.o. 5 ETAŽA 3566/1000, OIB 71179651211, Marijana Čavića 9, 10000 Zagreb; NICRO d.o.o. 4 ETAŽA 3150/1000, OIB 71179651211, Marijana Čavića 9, 10000 Zagreb; NICRO d.o.o. 4 ETAŽA 2447/1000, OIB 71179651211, Marijana Čavića 9, 10000 Zagreb; ZDRAVKO KUTNAR, OIB 48027389745, Lelijska 35, 10000 Zagreb; JOSIP BOSILJ, OIB 48477402515, Željeznička 27, 42204 Krušljevec; BRANKO BAŠIĆ, OIB 10893920769, Mlinovi 75, 10000 Zagreb; NICRO d.o.o. 2. etaža 688/10000; NICRO d.o.o. 1 etaža 671/10000, MARIJANA ČAVIĆA 9, 10000 Zagreb</derivirana_varijabla>
  </DomainObject.Predmet.StrankaFormatedWithAdressOIB>
  <DomainObject.Predmet.StrankaWithAdress>
    <izvorni_sadrzaj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izvorni_sadrzaj>
    <derivirana_varijabla naziv="DomainObject.Predmet.StrankaWithAdress_1">Volksbank d.d. Varšavska 9,42000 Varaždin,HEP-OPERATOR DISTRIBUCIJSKOG SUSTAVA d.o.o., Ul. grada Vukovara 37,10000 Zagreb,DRAGAN JOSIPOVIĆ Milana Nemičića 19,44250 Petrinja,Ivana Kuzmić Bosiljevska Ulica 31 A,Zagreb,NICRO d.o.o. 3ETAŽE 2628/1000 Marijana Čavića 9,10000 Zagreb,NINCO d.o.o. 5 ETAŽA 3566/1000 Marijana Čavića 9,10000 Zagreb,NICRO d.o.o. 4 ETAŽA 3150/1000 Marijana Čavića 9,10000 Zagreb,NICRO d.o.o. 4 ETAŽA 2447/1000 Marijana Čavića 9,10000 Zagreb,ZDRAVKO KUTNAR Lelijska 35,10000 Zagreb,JOSIP BOSILJ Željeznička 27,42204 Krušljevec,BRANKO BAŠIĆ Mlinovi 75,10000 Zagreb,NICRO d.o.o. 2. etaža 688/10000 ,NICRO d.o.o. 1 etaža 671/10000 MARIJANA ČAVIĆA 9,10000 Zagreb</derivirana_varijabla>
  </DomainObject.Predmet.StrankaWithAdress>
  <DomainObject.Predmet.StrankaWithAdressOIB>
    <izvorni_sadrzaj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izvorni_sadrzaj>
    <derivirana_varijabla naziv="DomainObject.Predmet.StrankaWithAdressOIB_1">Volksbank d.d., OIB 78427478595, Varšavska 9,42000 Varaždin,HEP-OPERATOR DISTRIBUCIJSKOG SUSTAVA d.o.o.,, OIB 46830600751, Ul. grada Vukovara 37,10000 Zagreb,DRAGAN JOSIPOVIĆ, Milana Nemičića 19,44250 Petrinja,Ivana Kuzmić, OIB 71289747043, Bosiljevska Ulica 31 A,Zagreb,NICRO d.o.o. 3ETAŽE 2628/1000, OIB 71179651211, Marijana Čavića 9,10000 Zagreb,NINCO d.o.o. 5 ETAŽA 3566/1000, OIB 71179651211, Marijana Čavića 9,10000 Zagreb,NICRO d.o.o. 4 ETAŽA 3150/1000, OIB 71179651211, Marijana Čavića 9,10000 Zagreb,NICRO d.o.o. 4 ETAŽA 2447/1000, OIB 71179651211, Marijana Čavića 9,10000 Zagreb,ZDRAVKO KUTNAR, OIB 48027389745, Lelijska 35,10000 Zagreb,JOSIP BOSILJ, OIB 48477402515, Željeznička 27,42204 Krušljevec,BRANKO BAŠIĆ, OIB 10893920769, Mlinovi 75,10000 Zagreb,NICRO d.o.o. 2. etaža 688/10000,NICRO d.o.o. 1 etaža 671/10000, MARIJANA ČAVIĆA 9,10000 Zagreb</derivirana_varijabla>
  </DomainObject.Predmet.StrankaWithAdressOIB>
  <DomainObject.Predmet.StrankaNazivFormated>
    <izvorni_sadrzaj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izvorni_sadrzaj>
    <derivirana_varijabla naziv="DomainObject.Predmet.StrankaNazivFormated_1">Volksbank d.d.,HEP-OPERATOR DISTRIBUCIJSKOG SUSTAVA d.o.o.,,DRAGAN JOSIPOVIĆ,Ivana Kuzmić,NICRO d.o.o. 3ETAŽE 2628/1000,NINCO d.o.o. 5 ETAŽA 3566/1000,NICRO d.o.o. 4 ETAŽA 3150/1000,NICRO d.o.o. 4 ETAŽA 2447/1000,ZDRAVKO KUTNAR,JOSIP BOSILJ,BRANKO BAŠIĆ,NICRO d.o.o. 2. etaža 688/10000,NICRO d.o.o. 1 etaža 671/10000</derivirana_varijabla>
  </DomainObject.Predmet.StrankaNazivFormated>
  <DomainObject.Predmet.StrankaNazivFormatedOIB>
    <izvorni_sadrzaj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izvorni_sadrzaj>
    <derivirana_varijabla naziv="DomainObject.Predmet.StrankaNazivFormatedOIB_1">Volksbank d.d., OIB 78427478595,HEP-OPERATOR DISTRIBUCIJSKOG SUSTAVA d.o.o.,, OIB 46830600751,DRAGAN JOSIPOVIĆ,Ivana Kuzmić, OIB 71289747043,NICRO d.o.o. 3ETAŽE 2628/1000, OIB 71179651211,NINCO d.o.o. 5 ETAŽA 3566/1000, OIB 71179651211,NICRO d.o.o. 4 ETAŽA 3150/1000, OIB 71179651211,NICRO d.o.o. 4 ETAŽA 2447/1000, OIB 71179651211,ZDRAVKO KUTNAR, OIB 48027389745,JOSIP BOSILJ, OIB 48477402515,BRANKO BAŠIĆ, OIB 10893920769,NICRO d.o.o. 2. etaža 688/10000,NICRO d.o.o. 1 etaža 671/10000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Formated_1">
      <item>Volksbank d.d. zastupanog po punomoćniku Odvj. Damir Pokupec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Formated>
  <DomainObject.Predmet.StrankaListFormatedOIB>
    <izvorni_sadrzaj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FormatedOIB_1">
      <item>Volksbank d.d., OIB 78427478595 zastupanog po punomoćniku Odvj. Damir Pokupec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FormatedOIB>
  <DomainObject.Predmet.StrankaListFormatedWithAdress>
    <izvorni_sadrzaj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izvorni_sadrzaj>
    <derivirana_varijabla naziv="DomainObject.Predmet.StrankaListFormatedWithAdress_1">
      <item>Volksbank d.d., Varšavska 9, 42000 Varaždin zastupanog po punomoćniku Odvj. Damir Pokupec</item>
      <item>HEP-OPERATOR DISTRIBUCIJSKOG SUSTAVA d.o.o.,, Ul. grada Vukovara 37, 10000 Zagreb</item>
      <item>DRAGAN JOSIPOVIĆ, Milana Nemičića 19, 44250 Petrinja</item>
      <item>Ivana Kuzmić, Bosiljevska Ulica 31 A, Zagreb</item>
      <item>NICRO d.o.o. 3ETAŽE 2628/1000, Marijana Čavića 9, 10000 Zagreb</item>
      <item>NINCO d.o.o. 5 ETAŽA 3566/1000, Marijana Čavića 9, 10000 Zagreb</item>
      <item>NICRO d.o.o. 4 ETAŽA 3150/1000, Marijana Čavića 9, 10000 Zagreb</item>
      <item>NICRO d.o.o. 4 ETAŽA 2447/1000, Marijana Čavića 9, 10000 Zagreb</item>
      <item>ZDRAVKO KUTNAR, Lelijska 35, 10000 Zagreb</item>
      <item>JOSIP BOSILJ, Željeznička 27, 42204 Krušljevec</item>
      <item>BRANKO BAŠIĆ, Mlinovi 75, 10000 Zagreb</item>
      <item>NICRO d.o.o. 2. etaža 688/10000</item>
      <item>NICRO d.o.o. 1 etaža 671/10000, MARIJANA ČAVIĆA 9, 10000 Zagreb</item>
    </derivirana_varijabla>
  </DomainObject.Predmet.StrankaListFormatedWithAdress>
  <DomainObject.Predmet.StrankaListFormatedWithAdressOIB>
    <izvorni_sadrzaj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izvorni_sadrzaj>
    <derivirana_varijabla naziv="DomainObject.Predmet.StrankaListFormatedWithAdressOIB_1">
      <item>Volksbank d.d., OIB 78427478595, Varšavska 9, 42000 Varaždin zastupanog po punomoćniku Odvj. Damir Pokupec</item>
      <item>HEP-OPERATOR DISTRIBUCIJSKOG SUSTAVA d.o.o.,, OIB 46830600751, Ul. grada Vukovara 37, 10000 Zagreb</item>
      <item>DRAGAN JOSIPOVIĆ, Milana Nemičića 19, 44250 Petrinja</item>
      <item>Ivana Kuzmić, OIB 71289747043, Bosiljevska Ulica 31 A, Zagreb</item>
      <item>NICRO d.o.o. 3ETAŽE 2628/1000, OIB 71179651211, Marijana Čavića 9, 10000 Zagreb</item>
      <item>NINCO d.o.o. 5 ETAŽA 3566/1000, OIB 71179651211, Marijana Čavića 9, 10000 Zagreb</item>
      <item>NICRO d.o.o. 4 ETAŽA 3150/1000, OIB 71179651211, Marijana Čavića 9, 10000 Zagreb</item>
      <item>NICRO d.o.o. 4 ETAŽA 2447/1000, OIB 71179651211, Marijana Čavića 9, 10000 Zagreb</item>
      <item>ZDRAVKO KUTNAR, OIB 48027389745, Lelijska 35, 10000 Zagreb</item>
      <item>JOSIP BOSILJ, OIB 48477402515, Željeznička 27, 42204 Krušljevec</item>
      <item>BRANKO BAŠIĆ, OIB 10893920769, Mlinovi 75, 10000 Zagreb</item>
      <item>NICRO d.o.o. 2. etaža 688/10000</item>
      <item>NICRO d.o.o. 1 etaža 671/10000, MARIJANA ČAVIĆA 9, 10000 Zagreb</item>
    </derivirana_varijabla>
  </DomainObject.Predmet.StrankaListFormatedWithAdressOIB>
  <DomainObject.Predmet.StrankaListNazivFormated>
    <izvorni_sadrzaj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trankaListNazivFormated_1">
      <item>Volksbank d.d.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ZDRAVKO KUTNAR</item>
      <item>JOSIP BOSILJ</item>
      <item>BRANKO BAŠIĆ</item>
      <item>NICRO d.o.o. 2. etaža 688/10000</item>
      <item>NICRO d.o.o. 1 etaža 671/10000</item>
    </derivirana_varijabla>
  </DomainObject.Predmet.StrankaListNazivFormated>
  <DomainObject.Predmet.StrankaListNazivFormatedOIB>
    <izvorni_sadrzaj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izvorni_sadrzaj>
    <derivirana_varijabla naziv="DomainObject.Predmet.StrankaListNazivFormatedOIB_1">
      <item>Volksbank d.d., OIB 78427478595</item>
      <item>HEP-OPERATOR DISTRIBUCIJSKOG SUSTAVA d.o.o.,, OIB 46830600751</item>
      <item>DRAGAN JOSIPOVIĆ</item>
      <item>Ivana Kuzmić, OIB 71289747043</item>
      <item>NICRO d.o.o. 3ETAŽE 2628/1000, OIB 71179651211</item>
      <item>NINCO d.o.o. 5 ETAŽA 3566/1000, OIB 71179651211</item>
      <item>NICRO d.o.o. 4 ETAŽA 3150/1000, OIB 71179651211</item>
      <item>NICRO d.o.o. 4 ETAŽA 2447/1000, OIB 71179651211</item>
      <item>ZDRAVKO KUTNAR, OIB 48027389745</item>
      <item>JOSIP BOSILJ, OIB 48477402515</item>
      <item>BRANKO BAŠIĆ, OIB 10893920769</item>
      <item>NICRO d.o.o. 2. etaža 688/10000</item>
      <item>NICRO d.o.o. 1 etaža 671/10000</item>
    </derivirana_varijabla>
  </DomainObject.Predmet.StrankaListNazivFormatedOIB>
  <DomainObject.Predmet.ProtuStrankaListFormated>
    <izvorni_sadrzaj>
      <item>ALUS PLUS d.o.o. zastupanog po punomoćniku ZZ Vlatka Samaržija</item>
    </izvorni_sadrzaj>
    <derivirana_varijabla naziv="DomainObject.Predmet.ProtuStrankaListFormated_1">
      <item>ALUS PLUS d.o.o. zastupanog po punomoćniku ZZ Vlatka Samaržija</item>
    </derivirana_varijabla>
  </DomainObject.Predmet.ProtuStrankaListFormated>
  <DomainObject.Predmet.ProtuStrankaListFormatedOIB>
    <izvorni_sadrzaj>
      <item>ALUS PLUS d.o.o., OIB 48573279818 zastupanog po punomoćniku ZZ Vlatka Samaržija</item>
    </izvorni_sadrzaj>
    <derivirana_varijabla naziv="DomainObject.Predmet.ProtuStrankaListFormatedOIB_1">
      <item>ALUS PLUS d.o.o., OIB 48573279818 zastupanog po punomoćniku ZZ Vlatka Samaržija</item>
    </derivirana_varijabla>
  </DomainObject.Predmet.ProtuStrankaListFormatedOIB>
  <DomainObject.Predmet.ProtuStrankaListFormatedWithAdress>
    <izvorni_sadrzaj>
      <item>ALUS PLUS d.o.o., Jurja Ves 13, 10000 Zagreb zastupanog po punomoćniku ZZ Vlatka Samaržija</item>
    </izvorni_sadrzaj>
    <derivirana_varijabla naziv="DomainObject.Predmet.ProtuStrankaListFormatedWithAdress_1">
      <item>ALUS PLUS d.o.o., Jurja Ves 13, 10000 Zagreb zastupanog po punomoćniku ZZ Vlatka Samaržija</item>
    </derivirana_varijabla>
  </DomainObject.Predmet.ProtuStrankaListFormatedWithAdress>
  <DomainObject.Predmet.ProtuStrankaListFormatedWithAdressOIB>
    <izvorni_sadrzaj>
      <item>ALUS PLUS d.o.o., OIB 48573279818, Jurja Ves 13, 10000 Zagreb zastupanog po punomoćniku ZZ Vlatka Samaržija</item>
    </izvorni_sadrzaj>
    <derivirana_varijabla naziv="DomainObject.Predmet.ProtuStrankaListFormatedWithAdressOIB_1">
      <item>ALUS PLUS d.o.o., OIB 48573279818, Jurja Ves 13, 10000 Zagreb zastupanog po punomoćniku ZZ Vlatka Samaržija</item>
    </derivirana_varijabla>
  </DomainObject.Predmet.ProtuStrankaListFormatedWithAdressOIB>
  <DomainObject.Predmet.ProtuStrankaListNazivFormated>
    <izvorni_sadrzaj>
      <item>ALUS PLUS d.o.o.</item>
    </izvorni_sadrzaj>
    <derivirana_varijabla naziv="DomainObject.Predmet.ProtuStrankaListNazivFormated_1">
      <item>ALUS PLUS d.o.o.</item>
    </derivirana_varijabla>
  </DomainObject.Predmet.ProtuStrankaListNazivFormated>
  <DomainObject.Predmet.ProtuStrankaListNazivFormatedOIB>
    <izvorni_sadrzaj>
      <item>ALUS PLUS d.o.o., OIB 48573279818</item>
    </izvorni_sadrzaj>
    <derivirana_varijabla naziv="DomainObject.Predmet.ProtuStrankaListNazivFormatedOIB_1">
      <item>ALUS PLUS d.o.o., OIB 48573279818</item>
    </derivirana_varijabla>
  </DomainObject.Predmet.ProtuStrankaListNazivFormatedOIB>
  <DomainObject.Predmet.OstaliListFormated>
    <izvorni_sadrzaj>
      <item>Odvj. Damir Pokupec punomoćnik sudionika u postupku Volksbank d.d.</item>
      <item>ZZ Vlatka Samaržija punomoćnik sudionika u postupku ALUS PLUS d.o.o.</item>
      <item>Ante Jukić</item>
      <item>ZAGREBAČKA BANKA d.d.</item>
    </izvorni_sadrzaj>
    <derivirana_varijabla naziv="DomainObject.Predmet.OstaliListFormated_1">
      <item>Odvj. Damir Pokupec punomoćnik sudionika u postupku Volksbank d.d.</item>
      <item>ZZ Vlatka Samaržija punomoćnik sudionika u postupku ALUS PLUS d.o.o.</item>
      <item>Ante Jukić</item>
      <item>ZAGREBAČKA BANKA d.d.</item>
    </derivirana_varijabla>
  </DomainObject.Predmet.OstaliListFormated>
  <DomainObject.Predmet.OstaliListFormatedOIB>
    <izvorni_sadrzaj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izvorni_sadrzaj>
    <derivirana_varijabla naziv="DomainObject.Predmet.OstaliListFormatedOIB_1">
      <item>Odvj. Damir Pokupec punomoćnik sudionika u postupku Volksbank d.d.</item>
      <item>ZZ Vlatka Samaržija punomoćnik sudionika u postupku ALUS PLUS d.o.o.</item>
      <item>Ante Jukić, OIB 74320689175</item>
      <item>ZAGREBAČKA BANKA d.d., OIB 92963223473</item>
    </derivirana_varijabla>
  </DomainObject.Predmet.OstaliListFormatedOIB>
  <DomainObject.Predmet.OstaliListFormatedWithAdress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izvorni_sadrzaj>
    <derivirana_varijabla naziv="DomainObject.Predmet.OstaliListFormatedWithAdress_1">
      <item>Odvj. Damir Pokupec, FRANKOPANSKA 2A, 10000 Zagreb punomoćnik sudionika u postupku Volksbank d.d.</item>
      <item>ZZ Vlatka Samaržija, Brdovečka 27, Zaprešić punomoćnik sudionika u postupku ALUS PLUS d.o.o.</item>
      <item>Ante Jukić, Majstora Radonje 12, 10000 Zagreb</item>
      <item>ZAGREBAČKA BANKA d.d., Trg bana J. Jelačića 10, 10000 Zagreb</item>
    </derivirana_varijabla>
  </DomainObject.Predmet.OstaliListFormatedWithAdress>
  <DomainObject.Predmet.OstaliListFormatedWithAdressOIB>
    <izvorni_sadrzaj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izvorni_sadrzaj>
    <derivirana_varijabla naziv="DomainObject.Predmet.OstaliListFormatedWithAdressOIB_1">
      <item>Odvj. Damir Pokupec, FRANKOPANSKA 2A, 10000 Zagreb punomoćnik sudionika u postupku Volksbank d.d.</item>
      <item>ZZ Vlatka Samaržija, Brdovečka 27, Zaprešić punomoćnik sudionika u postupku ALUS PLUS d.o.o.</item>
      <item>Ante Jukić, OIB 74320689175, Majstora Radonje 12, 10000 Zagreb</item>
      <item>ZAGREBAČKA BANKA d.d., OIB 92963223473, Trg bana J. Jelačića 10, 10000 Zagreb</item>
    </derivirana_varijabla>
  </DomainObject.Predmet.OstaliListFormatedWithAdressOIB>
  <DomainObject.Predmet.OstaliListNazivFormated>
    <izvorni_sadrzaj>
      <item>Odvj. Damir Pokupec</item>
      <item>ZZ Vlatka Samaržija</item>
      <item>Ante Jukić</item>
      <item>ZAGREBAČKA BANKA d.d.</item>
    </izvorni_sadrzaj>
    <derivirana_varijabla naziv="DomainObject.Predmet.OstaliListNazivFormated_1">
      <item>Odvj. Damir Pokupec</item>
      <item>ZZ Vlatka Samaržija</item>
      <item>Ante Jukić</item>
      <item>ZAGREBAČKA BANKA d.d.</item>
    </derivirana_varijabla>
  </DomainObject.Predmet.OstaliListNazivFormated>
  <DomainObject.Predmet.OstaliListNazivFormatedOIB>
    <izvorni_sadrzaj>
      <item>Odvj. Damir Pokupec</item>
      <item>ZZ Vlatka Samaržija</item>
      <item>Ante Jukić, OIB 74320689175</item>
      <item>ZAGREBAČKA BANKA d.d., OIB 92963223473</item>
    </izvorni_sadrzaj>
    <derivirana_varijabla naziv="DomainObject.Predmet.OstaliListNazivFormatedOIB_1">
      <item>Odvj. Damir Pokupec</item>
      <item>ZZ Vlatka Samaržija</item>
      <item>Ante Jukić, OIB 74320689175</item>
      <item>ZAGREBAČKA BANKA d.d.,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Volksbank d.d. i dr.</izvorni_sadrzaj>
    <derivirana_varijabla naziv="DomainObject.Predmet.StrankaIDrugi_1">Volksbank d.d. i dr.</derivirana_varijabla>
  </DomainObject.Predmet.StrankaIDrugi>
  <DomainObject.Predmet.ProtustrankaIDrugi>
    <izvorni_sadrzaj>ALUS PLUS d.o.o.</izvorni_sadrzaj>
    <derivirana_varijabla naziv="DomainObject.Predmet.ProtustrankaIDrugi_1">ALUS PLUS d.o.o.</derivirana_varijabla>
  </DomainObject.Predmet.ProtustrankaIDrugi>
  <DomainObject.Predmet.StrankaIDrugiAdressOIB>
    <izvorni_sadrzaj>Volksbank d.d., OIB 78427478595, Varšavska 9, 42000 Varaždin i dr.</izvorni_sadrzaj>
    <derivirana_varijabla naziv="DomainObject.Predmet.StrankaIDrugiAdressOIB_1">Volksbank d.d., OIB 78427478595, Varšavska 9, 42000 Varaždin i dr.</derivirana_varijabla>
  </DomainObject.Predmet.StrankaIDrugiAdressOIB>
  <DomainObject.Predmet.ProtustrankaIDrugiAdressOIB>
    <izvorni_sadrzaj>ALUS PLUS d.o.o., OIB 48573279818, Jurja Ves 13, 10000 Zagreb</izvorni_sadrzaj>
    <derivirana_varijabla naziv="DomainObject.Predmet.ProtustrankaIDrugiAdressOIB_1">ALUS PLUS d.o.o., OIB 48573279818, Jurja Ves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izvorni_sadrzaj>
    <derivirana_varijabla naziv="DomainObject.Predmet.SudioniciListNaziv_1">
      <item>Volksbank d.d.</item>
      <item>ALUS PLUS d.o.o.</item>
      <item>Odvj. Damir Pokupec</item>
      <item>ZZ Vlatka Samaržija</item>
      <item>Ante Jukić</item>
      <item>HEP-OPERATOR DISTRIBUCIJSKOG SUSTAVA d.o.o.,</item>
      <item>DRAGAN JOSIPOVIĆ</item>
      <item>Ivana Kuzmić</item>
      <item>NICRO d.o.o. 3ETAŽE 2628/1000</item>
      <item>NINCO d.o.o. 5 ETAŽA 3566/1000</item>
      <item>NICRO d.o.o. 4 ETAŽA 3150/1000</item>
      <item>NICRO d.o.o. 4 ETAŽA 2447/1000</item>
      <item>ZAGREBAČKA BANKA d.d.</item>
      <item>ZDRAVKO KUTNAR</item>
      <item>JOSIP BOSILJ</item>
      <item>BRANKO BAŠIĆ</item>
      <item>NICRO d.o.o. 2. etaža 688/10000</item>
      <item>NICRO d.o.o. 1 etaža 671/10000</item>
    </derivirana_varijabla>
  </DomainObject.Predmet.SudioniciListNaziv>
  <DomainObject.Predmet.SudioniciListAdressOIB>
    <izvorni_sadrzaj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izvorni_sadrzaj>
    <derivirana_varijabla naziv="DomainObject.Predmet.SudioniciListAdressOIB_1">
      <item>Volksbank d.d., OIB 78427478595, Varšavska 9,42000 Varaždin</item>
      <item>ALUS PLUS d.o.o., OIB 48573279818, Jurja Ves 13,10000 Zagreb</item>
      <item>Odvj. Damir Pokupec, FRANKOPANSKA 2A,10000 Zagreb</item>
      <item>ZZ Vlatka Samaržija, Brdovečka 27,Zaprešić</item>
      <item>Ante Jukić, OIB 74320689175, Majstora Radonje 12,10000 Zagreb</item>
      <item>HEP-OPERATOR DISTRIBUCIJSKOG SUSTAVA d.o.o.,, OIB 46830600751, Ul. grada Vukovara 37,10000 Zagreb</item>
      <item>DRAGAN JOSIPOVIĆ, Milana Nemičića 19,44250 Petrinja</item>
      <item>Ivana Kuzmić, OIB 71289747043, Bosiljevska Ulica 31 A,Zagreb</item>
      <item>NICRO d.o.o. 3ETAŽE 2628/1000, OIB 71179651211, Marijana Čavića 9,10000 Zagreb</item>
      <item>NINCO d.o.o. 5 ETAŽA 3566/1000, OIB 71179651211, Marijana Čavića 9,10000 Zagreb</item>
      <item>NICRO d.o.o. 4 ETAŽA 3150/1000, OIB 71179651211, Marijana Čavića 9,10000 Zagreb</item>
      <item>NICRO d.o.o. 4 ETAŽA 2447/1000, OIB 71179651211, Marijana Čavića 9,10000 Zagreb</item>
      <item>ZAGREBAČKA BANKA d.d., OIB 92963223473, Trg bana J. Jelačića 10,10000 Zagreb</item>
      <item>ZDRAVKO KUTNAR, OIB 48027389745, Lelijska 35,10000 Zagreb</item>
      <item>JOSIP BOSILJ, OIB 48477402515, Željeznička 27,42204 Krušljevec</item>
      <item>BRANKO BAŠIĆ, OIB 10893920769, Mlinovi 75,10000 Zagreb</item>
      <item>NICRO d.o.o. 2. etaža 688/10000</item>
      <item>NICRO d.o.o. 1 etaža 671/10000, MARIJANA ČAVIĆA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izvorni_sadrzaj>
    <derivirana_varijabla naziv="DomainObject.Predmet.SudioniciListNazivOIB_1">
      <item>, OIB 78427478595</item>
      <item>, OIB 48573279818</item>
      <item>, OIB null</item>
      <item>, OIB null</item>
      <item>, OIB 74320689175</item>
      <item>, OIB 46830600751</item>
      <item>, OIB null</item>
      <item>, OIB 71289747043</item>
      <item>, OIB 71179651211</item>
      <item>, OIB 71179651211</item>
      <item>, OIB 71179651211</item>
      <item>, OIB 71179651211</item>
      <item>, OIB 92963223473</item>
      <item>, OIB 48027389745</item>
      <item>, OIB 48477402515</item>
      <item>, OIB 10893920769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1201</properties:Characters>
  <properties:Lines>41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2016-02-29T14:04:00Z</dcterms:created>
  <dc:creator>nribaric</dc:creator>
  <cp:lastModifiedBy>Ivana Rogić</cp:lastModifiedBy>
  <cp:lastPrinted>2016-03-01T08:24:00Z</cp:lastPrinted>
  <dcterms:modified xmlns:xsi="http://www.w3.org/2001/XMLSchema-instance" xsi:type="dcterms:W3CDTF">2016-03-01T08:26:00Z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