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71e1" w14:paraId="38c71e1" w:rsidRDefault="00331B1C" w:rsidP="00635DA8" w:rsidR="00331B1C">
      <w:pPr>
        <w15:collapsed w:val="false"/>
      </w:pPr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612140" cx="474345"/>
            <wp:effectExtent b="0" r="190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B1C" w:rsidP="00635DA8" w:rsidR="00331B1C">
      <w:r>
        <w:t xml:space="preserve">   </w:t>
      </w:r>
      <w:r w:rsidRPr="00E76852">
        <w:t>Republika Hrvatska</w:t>
      </w:r>
    </w:p>
    <w:p w:rsidRDefault="00331B1C" w:rsidP="00635DA8" w:rsidR="00331B1C" w:rsidRPr="00E76852">
      <w:pPr>
        <w:rPr>
          <w:rFonts w:hAnsi="Calibri" w:ascii="Calibri"/>
          <w:sz w:val="22"/>
        </w:rPr>
      </w:pPr>
      <w:r>
        <w:t xml:space="preserve"> </w:t>
      </w:r>
      <w:r w:rsidRPr="00E76852">
        <w:t>Trgovački sud u Rijeci</w:t>
      </w:r>
    </w:p>
    <w:p w:rsidRDefault="00331B1C" w:rsidP="00331B1C" w:rsidR="000105F6">
      <w:r>
        <w:t xml:space="preserve">  </w:t>
      </w:r>
      <w:r w:rsidRPr="00E76852">
        <w:t>Rijeka, Zadarska 1 i 3</w:t>
      </w:r>
      <w:r>
        <w:tab/>
      </w:r>
      <w:r>
        <w:tab/>
      </w:r>
      <w:r>
        <w:tab/>
      </w:r>
      <w:r>
        <w:tab/>
      </w:r>
      <w:r>
        <w:tab/>
        <w:t>Poslov</w:t>
      </w:r>
      <w:r w:rsidR="000105F6">
        <w:t>ni broj: 6. St-</w:t>
      </w:r>
      <w:r w:rsidR="0018401C">
        <w:t>289</w:t>
      </w:r>
      <w:r w:rsidR="000105F6">
        <w:t>/2018-</w:t>
      </w:r>
      <w:r w:rsidR="0018401C">
        <w:t>13</w:t>
      </w:r>
    </w:p>
    <w:p w:rsidRDefault="00AC78B8" w:rsidP="00AC78B8" w:rsidR="00AC78B8" w:rsidRPr="00AC78B8">
      <w:pPr>
        <w:jc w:val="right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0105F6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OIB: 85821130368, Regionalni centar Rijeka, Podružnica Rijeka, F. Kurelca 8, Rijeka, za provedbu skraćenog stečajnog postupka nad dužnikom</w:t>
      </w:r>
      <w:r w:rsidR="0018401C" w:rsidRPr="0018401C">
        <w:rPr>
          <w:bCs/>
        </w:rPr>
        <w:t xml:space="preserve"> </w:t>
      </w:r>
      <w:r w:rsidR="0018401C" w:rsidRPr="003D0869">
        <w:rPr>
          <w:bCs/>
        </w:rPr>
        <w:t xml:space="preserve">POLYGREEN d.o.o. Matulji, </w:t>
      </w:r>
      <w:proofErr w:type="spellStart"/>
      <w:r w:rsidR="0018401C" w:rsidRPr="003D0869">
        <w:rPr>
          <w:bCs/>
        </w:rPr>
        <w:t>Pavlovac</w:t>
      </w:r>
      <w:proofErr w:type="spellEnd"/>
      <w:r w:rsidR="0018401C" w:rsidRPr="003D0869">
        <w:rPr>
          <w:bCs/>
        </w:rPr>
        <w:t xml:space="preserve"> 5 A, OIB: 75435833206, MBS: 040070753</w:t>
      </w:r>
      <w:r w:rsidR="000105F6">
        <w:t xml:space="preserve">, </w:t>
      </w:r>
      <w:r w:rsidR="00CA1B83">
        <w:t xml:space="preserve">7. svibnja </w:t>
      </w:r>
      <w:r w:rsidR="000105F6">
        <w:t>2018.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CA1B83" w:rsidR="00473463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18401C" w:rsidRPr="0018401C">
        <w:rPr>
          <w:bCs/>
        </w:rPr>
        <w:t xml:space="preserve"> </w:t>
      </w:r>
      <w:r w:rsidR="0018401C" w:rsidRPr="003D0869">
        <w:rPr>
          <w:bCs/>
        </w:rPr>
        <w:t xml:space="preserve">POLYGREEN d.o.o. Matulji, </w:t>
      </w:r>
      <w:proofErr w:type="spellStart"/>
      <w:r w:rsidR="0018401C" w:rsidRPr="003D0869">
        <w:rPr>
          <w:bCs/>
        </w:rPr>
        <w:t>Pavlovac</w:t>
      </w:r>
      <w:proofErr w:type="spellEnd"/>
      <w:r w:rsidR="0018401C" w:rsidRPr="003D0869">
        <w:rPr>
          <w:bCs/>
        </w:rPr>
        <w:t xml:space="preserve"> 5 A, OIB: 75435833206, MBS: 040070753</w:t>
      </w:r>
      <w:r w:rsidR="00CA1B83">
        <w:t>.</w:t>
      </w:r>
    </w:p>
    <w:p w:rsidRDefault="0018401C" w:rsidP="00CA1B83" w:rsidR="0018401C">
      <w:pPr>
        <w:autoSpaceDE w:val="false"/>
        <w:autoSpaceDN w:val="false"/>
        <w:adjustRightInd w:val="false"/>
        <w:jc w:val="both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CD36D2" w:rsidR="00CD36D2">
      <w:pPr>
        <w:jc w:val="both"/>
      </w:pPr>
      <w:r w:rsidRPr="00AC78B8">
        <w:rPr>
          <w:bCs/>
        </w:rPr>
        <w:tab/>
        <w:t>Predlagatelj je</w:t>
      </w:r>
      <w:r w:rsidR="00CA1B83">
        <w:rPr>
          <w:bCs/>
        </w:rPr>
        <w:t xml:space="preserve"> </w:t>
      </w:r>
      <w:r w:rsidR="0018401C">
        <w:rPr>
          <w:bCs/>
        </w:rPr>
        <w:t xml:space="preserve">25. kolovoza </w:t>
      </w:r>
      <w:r w:rsidR="00CA1B83">
        <w:rPr>
          <w:bCs/>
        </w:rPr>
        <w:t>2</w:t>
      </w:r>
      <w:r w:rsidR="000105F6">
        <w:rPr>
          <w:bCs/>
        </w:rPr>
        <w:t>01</w:t>
      </w:r>
      <w:r w:rsidR="0018401C">
        <w:rPr>
          <w:bCs/>
        </w:rPr>
        <w:t>7</w:t>
      </w:r>
      <w:r w:rsidR="000105F6">
        <w:rPr>
          <w:bCs/>
        </w:rPr>
        <w:t>.</w:t>
      </w:r>
      <w:r w:rsidRPr="00AC78B8">
        <w:rPr>
          <w:bCs/>
        </w:rPr>
        <w:t xml:space="preserve"> podnio sudu zahtjev za provedbu skraćenog stečajnog postupka </w:t>
      </w:r>
      <w:r w:rsidR="00A90047">
        <w:rPr>
          <w:bCs/>
        </w:rPr>
        <w:t>za dužnika</w:t>
      </w:r>
      <w:r w:rsidR="00CD36D2">
        <w:rPr>
          <w:bCs/>
        </w:rPr>
        <w:t xml:space="preserve"> </w:t>
      </w:r>
      <w:r w:rsidR="0018401C" w:rsidRPr="003D0869">
        <w:rPr>
          <w:bCs/>
        </w:rPr>
        <w:t xml:space="preserve">POLYGREEN d.o.o. Matulji, </w:t>
      </w:r>
      <w:proofErr w:type="spellStart"/>
      <w:r w:rsidR="0018401C" w:rsidRPr="003D0869">
        <w:rPr>
          <w:bCs/>
        </w:rPr>
        <w:t>Pavlovac</w:t>
      </w:r>
      <w:proofErr w:type="spellEnd"/>
      <w:r w:rsidR="0018401C" w:rsidRPr="003D0869">
        <w:rPr>
          <w:bCs/>
        </w:rPr>
        <w:t xml:space="preserve"> 5 A, OIB: 75435833206, MBS: 040070753</w:t>
      </w:r>
      <w:r w:rsidR="0018401C">
        <w:rPr>
          <w:bCs/>
        </w:rPr>
        <w:t>.</w:t>
      </w:r>
    </w:p>
    <w:p w:rsidRDefault="003010E8" w:rsidP="003006D1" w:rsidR="00F95813" w:rsidRPr="00F95813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105F6">
        <w:rPr>
          <w:bCs/>
        </w:rPr>
        <w:t xml:space="preserve">Nadalje, dužnik je </w:t>
      </w:r>
      <w:r w:rsidR="0018401C">
        <w:rPr>
          <w:bCs/>
        </w:rPr>
        <w:t xml:space="preserve">20. ožujka </w:t>
      </w:r>
      <w:r w:rsidR="000105F6">
        <w:rPr>
          <w:bCs/>
        </w:rPr>
        <w:t>2018.</w:t>
      </w:r>
      <w:r w:rsidR="00CD36D2">
        <w:rPr>
          <w:bCs/>
        </w:rPr>
        <w:t xml:space="preserve"> </w:t>
      </w:r>
      <w:r>
        <w:rPr>
          <w:bCs/>
        </w:rPr>
        <w:t>u spis dostavi</w:t>
      </w:r>
      <w:r w:rsidR="00BF4777">
        <w:rPr>
          <w:bCs/>
        </w:rPr>
        <w:t xml:space="preserve">o </w:t>
      </w:r>
      <w:r w:rsidR="00365701">
        <w:rPr>
          <w:bCs/>
        </w:rPr>
        <w:t>potvrd</w:t>
      </w:r>
      <w:r>
        <w:rPr>
          <w:bCs/>
        </w:rPr>
        <w:t>u</w:t>
      </w:r>
      <w:r w:rsidR="00365701">
        <w:rPr>
          <w:bCs/>
        </w:rPr>
        <w:t xml:space="preserve"> </w:t>
      </w:r>
      <w:r w:rsidR="000105F6">
        <w:rPr>
          <w:bCs/>
        </w:rPr>
        <w:t>Financijske agencije o</w:t>
      </w:r>
      <w:r w:rsidRPr="00F95813">
        <w:rPr>
          <w:bCs/>
        </w:rPr>
        <w:t xml:space="preserve">d </w:t>
      </w:r>
      <w:r w:rsidR="0018401C">
        <w:rPr>
          <w:bCs/>
        </w:rPr>
        <w:t xml:space="preserve">19. ožujka </w:t>
      </w:r>
      <w:r w:rsidR="000105F6">
        <w:rPr>
          <w:bCs/>
        </w:rPr>
        <w:t>2018.</w:t>
      </w:r>
      <w:r w:rsidRPr="00F95813">
        <w:rPr>
          <w:bCs/>
        </w:rPr>
        <w:t xml:space="preserve"> kojom se potvrđuje </w:t>
      </w:r>
      <w:r w:rsidR="00F95813" w:rsidRPr="00F95813">
        <w:rPr>
          <w:bCs/>
        </w:rPr>
        <w:t xml:space="preserve">da na dan </w:t>
      </w:r>
      <w:r w:rsidRPr="00F95813">
        <w:rPr>
          <w:bCs/>
        </w:rPr>
        <w:t>izd</w:t>
      </w:r>
      <w:r w:rsidR="00BF4777" w:rsidRPr="00F95813">
        <w:rPr>
          <w:bCs/>
        </w:rPr>
        <w:t xml:space="preserve">avanja potvrde </w:t>
      </w:r>
      <w:r w:rsidR="00F95813" w:rsidRPr="00F95813">
        <w:rPr>
          <w:bCs/>
        </w:rPr>
        <w:t xml:space="preserve">dužnik nema nepodmirenih osnova za plaćanje evidentiranih u Očevidniku redoslijeda osnova za plaćanje. </w:t>
      </w:r>
      <w:r w:rsidR="0018401C">
        <w:rPr>
          <w:bCs/>
        </w:rPr>
        <w:t xml:space="preserve">Isto je utvrđeno i provjerom kod FINA na dan donošenja ovog rješenja. 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CA1B83">
        <w:t xml:space="preserve">7. svibnja </w:t>
      </w:r>
      <w:r w:rsidR="000105F6">
        <w:t>2018.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</w:t>
      </w:r>
      <w:r w:rsidR="00CD36D2">
        <w:t>tkinja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0105F6" w:rsidP="00331B1C" w:rsidR="004F6C16" w:rsidRPr="00AC78B8">
      <w:pPr>
        <w:jc w:val="both"/>
      </w:pPr>
      <w:r>
        <w:tab/>
      </w:r>
      <w:r w:rsidR="00AC78B8" w:rsidRPr="00AC78B8">
        <w:t>Protiv rješenja dopuštena je žalba Visokom trgovačkom sudu Republike Hrvatske.</w:t>
      </w:r>
      <w:r w:rsidR="00A90047">
        <w:t xml:space="preserve"> </w:t>
      </w:r>
      <w:r w:rsidR="00AC78B8" w:rsidRPr="00AC78B8">
        <w:t xml:space="preserve">Žalba se podnosi putem ovog suda, u tri primjerka, u roku od osam dana od dana dostave prijepisa ovog rješenja (čl.19. st.1. i 2. SZ-a). </w:t>
      </w:r>
      <w:bookmarkStart w:name="_GoBack" w:id="0"/>
      <w:bookmarkEnd w:id="0"/>
    </w:p>
    <w:sectPr w:rsidSect="000105F6"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777" w:rsidP="00A90047" w:rsidR="003A7777">
      <w:r>
        <w:separator/>
      </w:r>
    </w:p>
  </w:endnote>
  <w:endnote w:id="0" w:type="continuationSeparator">
    <w:p w:rsidRDefault="003A7777" w:rsidP="00A90047" w:rsidR="003A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B1C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777" w:rsidP="00A90047" w:rsidR="003A7777">
      <w:r>
        <w:separator/>
      </w:r>
    </w:p>
  </w:footnote>
  <w:footnote w:id="0" w:type="continuationSeparator">
    <w:p w:rsidRDefault="003A7777" w:rsidP="00A90047" w:rsidR="003A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5F6" w:rsidP="00A90047" w:rsidR="00A90047">
    <w:pPr>
      <w:pStyle w:val="Zaglavlje"/>
      <w:jc w:val="right"/>
    </w:pPr>
    <w:r>
      <w:t>Poslovni</w:t>
    </w:r>
    <w:r w:rsidR="00A90047">
      <w:t xml:space="preserve"> br</w:t>
    </w:r>
    <w:r>
      <w:t>oj</w:t>
    </w:r>
    <w:r w:rsidR="00BC40B2">
      <w:t>: 6.</w:t>
    </w:r>
    <w:r w:rsidR="00A90047">
      <w:t xml:space="preserve"> St-</w:t>
    </w:r>
    <w:r>
      <w:t>98/2018-3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105F6"/>
    <w:rsid w:val="000D6172"/>
    <w:rsid w:val="0018401C"/>
    <w:rsid w:val="0018706B"/>
    <w:rsid w:val="00242C4D"/>
    <w:rsid w:val="002D22CA"/>
    <w:rsid w:val="002E0687"/>
    <w:rsid w:val="003006D1"/>
    <w:rsid w:val="003010E8"/>
    <w:rsid w:val="00301751"/>
    <w:rsid w:val="00331B1C"/>
    <w:rsid w:val="003517B8"/>
    <w:rsid w:val="00365701"/>
    <w:rsid w:val="00380F64"/>
    <w:rsid w:val="003A7777"/>
    <w:rsid w:val="00471E52"/>
    <w:rsid w:val="00473463"/>
    <w:rsid w:val="004F6C16"/>
    <w:rsid w:val="005357A0"/>
    <w:rsid w:val="00577DD2"/>
    <w:rsid w:val="008928CB"/>
    <w:rsid w:val="0093678D"/>
    <w:rsid w:val="00942A0F"/>
    <w:rsid w:val="0097705D"/>
    <w:rsid w:val="00981728"/>
    <w:rsid w:val="00A03B7C"/>
    <w:rsid w:val="00A90047"/>
    <w:rsid w:val="00AC78B8"/>
    <w:rsid w:val="00B6546C"/>
    <w:rsid w:val="00BA3EB5"/>
    <w:rsid w:val="00BC40B2"/>
    <w:rsid w:val="00BF4777"/>
    <w:rsid w:val="00BF64D1"/>
    <w:rsid w:val="00CA1B83"/>
    <w:rsid w:val="00CB56E5"/>
    <w:rsid w:val="00CD36D2"/>
    <w:rsid w:val="00DD3770"/>
    <w:rsid w:val="00E518D1"/>
    <w:rsid w:val="00E85C65"/>
    <w:rsid w:val="00E87BBB"/>
    <w:rsid w:val="00EE37CD"/>
    <w:rsid w:val="00F95813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81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B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1B1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B1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B1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B1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81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1B1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B1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B1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B1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POLYGREEN d.o.o.</izvorni_sadrzaj>
    <derivirana_varijabla naziv="DomainObject.Predmet.ProtustrankaFormated_1">  POLYGREEN d.o.o.</derivirana_varijabla>
  </DomainObject.Predmet.ProtustrankaFormated>
  <DomainObject.Predmet.ProtustrankaFormatedOIB>
    <izvorni_sadrzaj>  POLYGREEN d.o.o., OIB 75435833206</izvorni_sadrzaj>
    <derivirana_varijabla naziv="DomainObject.Predmet.ProtustrankaFormatedOIB_1">  POLYGREEN d.o.o., OIB 75435833206</derivirana_varijabla>
  </DomainObject.Predmet.ProtustrankaFormatedOIB>
  <DomainObject.Predmet.ProtustrankaFormatedWithAdress>
    <izvorni_sadrzaj> POLYGREEN d.o.o., Pavlovac 5a, 51211 Matulji</izvorni_sadrzaj>
    <derivirana_varijabla naziv="DomainObject.Predmet.ProtustrankaFormatedWithAdress_1"> POLYGREEN d.o.o., Pavlovac 5a, 51211 Matulji</derivirana_varijabla>
  </DomainObject.Predmet.ProtustrankaFormatedWithAdress>
  <DomainObject.Predmet.ProtustrankaFormatedWithAdressOIB>
    <izvorni_sadrzaj> POLYGREEN d.o.o., OIB 75435833206, Pavlovac 5a, 51211 Matulji</izvorni_sadrzaj>
    <derivirana_varijabla naziv="DomainObject.Predmet.ProtustrankaFormatedWithAdressOIB_1"> POLYGREEN d.o.o., OIB 75435833206, Pavlovac 5a, 51211 Matulji</derivirana_varijabla>
  </DomainObject.Predmet.ProtustrankaFormatedWithAdressOIB>
  <DomainObject.Predmet.ProtustrankaWithAdress>
    <izvorni_sadrzaj>POLYGREEN d.o.o. Pavlovac 5a, 51211 Matulji</izvorni_sadrzaj>
    <derivirana_varijabla naziv="DomainObject.Predmet.ProtustrankaWithAdress_1">POLYGREEN d.o.o. Pavlovac 5a, 51211 Matulji</derivirana_varijabla>
  </DomainObject.Predmet.ProtustrankaWithAdress>
  <DomainObject.Predmet.ProtustrankaWithAdressOIB>
    <izvorni_sadrzaj>POLYGREEN d.o.o., OIB 75435833206, Pavlovac 5a, 51211 Matulji</izvorni_sadrzaj>
    <derivirana_varijabla naziv="DomainObject.Predmet.ProtustrankaWithAdressOIB_1">POLYGREEN d.o.o., OIB 75435833206, Pavlovac 5a, 51211 Matulji</derivirana_varijabla>
  </DomainObject.Predmet.ProtustrankaWithAdressOIB>
  <DomainObject.Predmet.ProtustrankaNazivFormated>
    <izvorni_sadrzaj>POLYGREEN d.o.o.</izvorni_sadrzaj>
    <derivirana_varijabla naziv="DomainObject.Predmet.ProtustrankaNazivFormated_1">POLYGREEN d.o.o.</derivirana_varijabla>
  </DomainObject.Predmet.ProtustrankaNazivFormated>
  <DomainObject.Predmet.ProtustrankaNazivFormatedOIB>
    <izvorni_sadrzaj>POLYGREEN d.o.o., OIB 75435833206</izvorni_sadrzaj>
    <derivirana_varijabla naziv="DomainObject.Predmet.ProtustrankaNazivFormatedOIB_1">POLYGREEN d.o.o., OIB 75435833206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POLYGREEN d.o.o.</item>
    </izvorni_sadrzaj>
    <derivirana_varijabla naziv="DomainObject.Predmet.ProtuStrankaListFormated_1">
      <item>POLYGREEN d.o.o.</item>
    </derivirana_varijabla>
  </DomainObject.Predmet.ProtuStrankaListFormated>
  <DomainObject.Predmet.ProtuStrankaListFormatedOIB>
    <izvorni_sadrzaj>
      <item>POLYGREEN d.o.o., OIB 75435833206</item>
    </izvorni_sadrzaj>
    <derivirana_varijabla naziv="DomainObject.Predmet.ProtuStrankaListFormatedOIB_1">
      <item>POLYGREEN d.o.o., OIB 75435833206</item>
    </derivirana_varijabla>
  </DomainObject.Predmet.ProtuStrankaListFormatedOIB>
  <DomainObject.Predmet.ProtuStrankaListFormatedWithAdress>
    <izvorni_sadrzaj>
      <item>POLYGREEN d.o.o., Pavlovac 5a, 51211 Matulji</item>
    </izvorni_sadrzaj>
    <derivirana_varijabla naziv="DomainObject.Predmet.ProtuStrankaListFormatedWithAdress_1">
      <item>POLYGREEN d.o.o., Pavlovac 5a, 51211 Matulji</item>
    </derivirana_varijabla>
  </DomainObject.Predmet.ProtuStrankaListFormatedWithAdress>
  <DomainObject.Predmet.ProtuStrankaListFormatedWithAdressOIB>
    <izvorni_sadrzaj>
      <item>POLYGREEN d.o.o., OIB 75435833206, Pavlovac 5a, 51211 Matulji</item>
    </izvorni_sadrzaj>
    <derivirana_varijabla naziv="DomainObject.Predmet.ProtuStrankaListFormatedWithAdressOIB_1">
      <item>POLYGREEN d.o.o., OIB 75435833206, Pavlovac 5a, 51211 Matulji</item>
    </derivirana_varijabla>
  </DomainObject.Predmet.ProtuStrankaListFormatedWithAdressOIB>
  <DomainObject.Predmet.ProtuStrankaListNazivFormated>
    <izvorni_sadrzaj>
      <item>POLYGREEN d.o.o.</item>
    </izvorni_sadrzaj>
    <derivirana_varijabla naziv="DomainObject.Predmet.ProtuStrankaListNazivFormated_1">
      <item>POLYGREEN d.o.o.</item>
    </derivirana_varijabla>
  </DomainObject.Predmet.ProtuStrankaListNazivFormated>
  <DomainObject.Predmet.ProtuStrankaListNazivFormatedOIB>
    <izvorni_sadrzaj>
      <item>POLYGREEN d.o.o., OIB 75435833206</item>
    </izvorni_sadrzaj>
    <derivirana_varijabla naziv="DomainObject.Predmet.ProtuStrankaListNazivFormatedOIB_1">
      <item>POLYGREEN d.o.o., OIB 75435833206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POLYGREEN d.o.o.</izvorni_sadrzaj>
    <derivirana_varijabla naziv="DomainObject.Predmet.ProtustrankaIDrugi_1">POLYGREEN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POLYGREEN d.o.o., OIB 75435833206, Pavlovac 5a, 51211 Matulji</izvorni_sadrzaj>
    <derivirana_varijabla naziv="DomainObject.Predmet.ProtustrankaIDrugiAdressOIB_1">POLYGREEN d.o.o., OIB 75435833206, Pavlovac 5a,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POLYGREEN d.o.o.</item>
      <item>FINA  Rijeka</item>
    </izvorni_sadrzaj>
    <derivirana_varijabla naziv="DomainObject.Predmet.SudioniciListNaziv_1">
      <item>POLYGREEN d.o.o.</item>
      <item>FINA  Rijeka</item>
    </derivirana_varijabla>
  </DomainObject.Predmet.SudioniciListNaziv>
  <DomainObject.Predmet.SudioniciListAdressOIB>
    <izvorni_sadrzaj>
      <item>POLYGREEN d.o.o., OIB 75435833206, Pavlovac 5a,51211 Matulji</item>
      <item>FINA  Rijeka, OIB 85821130368, Frana Kurelca 8,51000 Rijeka</item>
    </izvorni_sadrzaj>
    <derivirana_varijabla naziv="DomainObject.Predmet.SudioniciListAdressOIB_1">
      <item>POLYGREEN d.o.o., OIB 75435833206, Pavlovac 5a,51211 Matulji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75435833206</item>
      <item>, OIB 85821130368</item>
    </izvorni_sadrzaj>
    <derivirana_varijabla naziv="DomainObject.Predmet.SudioniciListNazivOIB_1">
      <item>, OIB 75435833206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9FECF-9D3A-48A8-84C7-F0057092D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1854</properties:Characters>
  <properties:Lines>48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2018-05-07T09:50:00Z</dcterms:created>
  <dc:creator>Vera Jelenović</dc:creator>
  <cp:lastModifiedBy>Sanela Uzelac</cp:lastModifiedBy>
  <cp:lastPrinted>2018-05-07T09:52:00Z</cp:lastPrinted>
  <dcterms:modified xmlns:xsi="http://www.w3.org/2001/XMLSchema-instance" xsi:type="dcterms:W3CDTF">2018-05-07T10:40:00Z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odbačen zahtjev/prijedlog (289 18 - odbacivanje - nema nepodmirenih obveza.docx)</vt:lpwstr>
  </prop:property>
  <prop:property name="CC_coloring" pid="5" fmtid="{D5CDD505-2E9C-101B-9397-08002B2CF9AE}">
    <vt:bool>true</vt:bool>
  </prop:property>
</prop:Properties>
</file>