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dd0d1" w14:paraId="a5dd0d1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F65E0A">
        <w:t>493</w:t>
      </w:r>
      <w:r w:rsidR="00A446AE">
        <w:t>/1</w:t>
      </w:r>
      <w:r w:rsidR="005F7531">
        <w:t>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F65E0A" w:rsidRPr="007509E6">
        <w:rPr>
          <w:lang w:val="pt-BR"/>
        </w:rPr>
        <w:t xml:space="preserve">VICTUS EKO zadruga branitelja za poljoprivredu, proizvodnju i trgovinu, Krnjak, Ulica Krnjak 4/I, OIB: </w:t>
      </w:r>
      <w:r w:rsidR="00F65E0A" w:rsidRPr="007509E6">
        <w:t>06330462618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C50593">
        <w:rPr>
          <w:lang w:val="pt-BR"/>
        </w:rPr>
        <w:t>20. travnja 2018.</w:t>
      </w:r>
      <w:r w:rsidR="000B22E7" w:rsidRPr="00B9015B">
        <w:t>,</w:t>
      </w:r>
    </w:p>
    <w:p w:rsidRDefault="003F3203" w:rsidP="00D677F7" w:rsidR="003F3203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3F3203" w:rsidRPr="007509E6">
        <w:rPr>
          <w:lang w:val="pt-BR"/>
        </w:rPr>
        <w:t xml:space="preserve">VICTUS EKO zadruga branitelja za poljoprivredu, proizvodnju i trgovinu, Krnjak, Ulica Krnjak 4/I, OIB: </w:t>
      </w:r>
      <w:r w:rsidR="003F3203" w:rsidRPr="007509E6">
        <w:t>06330462618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</w:t>
      </w:r>
      <w:r w:rsidR="006C6BAC">
        <w:rPr>
          <w:lang w:val="pt-BR"/>
        </w:rPr>
        <w:t xml:space="preserve">u roku 15 dana 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66167E">
        <w:t>20.000,00</w:t>
      </w:r>
      <w:r w:rsidR="00D1085A" w:rsidRPr="005B2079">
        <w:t xml:space="preserve"> </w:t>
      </w:r>
      <w:r w:rsidR="00134F3A" w:rsidRPr="00134F3A">
        <w:t xml:space="preserve">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F65E0A">
        <w:t>493</w:t>
      </w:r>
      <w:r w:rsidR="00535D8E" w:rsidRPr="00B9015B">
        <w:t>-</w:t>
      </w:r>
      <w:r w:rsidR="00A446AE">
        <w:t>1</w:t>
      </w:r>
      <w:r w:rsidR="00962114">
        <w:t>7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3F3203" w:rsidRPr="007509E6">
        <w:rPr>
          <w:lang w:val="pt-BR"/>
        </w:rPr>
        <w:t xml:space="preserve">VICTUS EKO zadruga branitelja za poljoprivredu, proizvodnju i trgovinu, Krnjak, Ulica Krnjak 4/I, OIB: </w:t>
      </w:r>
      <w:r w:rsidR="003F3203" w:rsidRPr="007509E6">
        <w:t>06330462618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C01470" w:rsidR="00C01470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3F3203" w:rsidRPr="007509E6">
        <w:rPr>
          <w:lang w:val="pt-BR"/>
        </w:rPr>
        <w:t xml:space="preserve">VICTUS EKO zadruga branitelja za poljoprivredu, proizvodnju i trgovinu, Krnjak, Ulica Krnjak 4/I, OIB: </w:t>
      </w:r>
      <w:r w:rsidR="003F3203" w:rsidRPr="007509E6">
        <w:t>06330462618</w:t>
      </w:r>
      <w:r w:rsidR="003F3203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</w:t>
      </w:r>
      <w:r w:rsidR="00C01470">
        <w:t>U</w:t>
      </w:r>
      <w:r w:rsidR="00C01470" w:rsidRPr="00E974B3">
        <w:t xml:space="preserve"> prijedlogu za otvaranje stečajnog postupka </w:t>
      </w:r>
      <w:r w:rsidR="00C01470">
        <w:t xml:space="preserve">se u bitnome navodi </w:t>
      </w:r>
      <w:r w:rsidR="00C01470" w:rsidRPr="00E974B3">
        <w:t xml:space="preserve">kako </w:t>
      </w:r>
      <w:r w:rsidR="00C01470">
        <w:t xml:space="preserve">je na dan 15. veljače 2017. </w:t>
      </w:r>
      <w:r w:rsidR="00C01470" w:rsidRPr="00E974B3">
        <w:t>dužnik u Očevidniku redoslijeda osnova za plaćanje ima</w:t>
      </w:r>
      <w:r w:rsidR="00C01470">
        <w:t>o</w:t>
      </w:r>
      <w:r w:rsidR="00C01470" w:rsidRPr="00E974B3">
        <w:t xml:space="preserve"> evidentirane neizvršene osnove za plaćanje</w:t>
      </w:r>
      <w:r w:rsidR="00C01470">
        <w:t xml:space="preserve"> u neprekinutom razdoblju od 120 </w:t>
      </w:r>
      <w:r w:rsidR="00C01470" w:rsidRPr="00E974B3">
        <w:t xml:space="preserve">dana, u ukupnom iznosu od </w:t>
      </w:r>
      <w:r w:rsidR="00C01470">
        <w:t xml:space="preserve">58.851,55 </w:t>
      </w:r>
      <w:r w:rsidR="00C01470" w:rsidRPr="00E974B3">
        <w:t xml:space="preserve">kn, </w:t>
      </w:r>
      <w:r w:rsidR="00C01470">
        <w:t>te je imao 2</w:t>
      </w:r>
      <w:r w:rsidR="00C01470" w:rsidRPr="00E974B3">
        <w:t xml:space="preserve"> zaposlen</w:t>
      </w:r>
      <w:r w:rsidR="00C01470">
        <w:t>a.</w:t>
      </w:r>
    </w:p>
    <w:p w:rsidRDefault="00AC6741" w:rsidP="00AC6741" w:rsidR="00AC6741">
      <w:pPr>
        <w:ind w:firstLine="709"/>
        <w:jc w:val="both"/>
      </w:pPr>
    </w:p>
    <w:p w:rsidRDefault="00225613" w:rsidP="00AC6741" w:rsidR="00225613">
      <w:pPr>
        <w:ind w:firstLine="709"/>
        <w:jc w:val="both"/>
      </w:pPr>
      <w:r>
        <w:t xml:space="preserve">Rješenjem ovoga suda od </w:t>
      </w:r>
      <w:r w:rsidR="00D84736">
        <w:t>24. travnja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D84736">
        <w:t>23. svibnja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AC6741">
        <w:t xml:space="preserve">a </w:t>
      </w:r>
      <w:r w:rsidR="002A03C0">
        <w:t xml:space="preserve">19. travnja 2018. </w:t>
      </w:r>
      <w:r>
        <w:t>ročište radi rasprave o pretpostavkama za</w:t>
      </w:r>
      <w:r w:rsidR="00AC6741">
        <w:t xml:space="preserve"> otvaranje stečajnoga postupka.</w:t>
      </w:r>
      <w:r w:rsidR="00F25A48">
        <w:t xml:space="preserve"> Pravomoćnim rješenjem ovoga suda od </w:t>
      </w:r>
      <w:r w:rsidR="00E661BA">
        <w:t>21. veljače 2018</w:t>
      </w:r>
      <w:r w:rsidR="00876DAA">
        <w:t>.</w:t>
      </w:r>
      <w:r w:rsidR="00F25A48">
        <w:t xml:space="preserve"> imenovan je privremeni stečajni upravitelj dužnika.</w:t>
      </w:r>
    </w:p>
    <w:p w:rsidRDefault="00876DAA" w:rsidP="00AC6741" w:rsidR="00876DAA">
      <w:pPr>
        <w:ind w:firstLine="709"/>
        <w:jc w:val="both"/>
      </w:pPr>
    </w:p>
    <w:p w:rsidRDefault="0083257E" w:rsidP="0083257E" w:rsidR="001861A1">
      <w:pPr>
        <w:ind w:firstLine="708"/>
        <w:jc w:val="both"/>
      </w:pPr>
      <w:r>
        <w:lastRenderedPageBreak/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876DAA" w:rsidP="008019C2" w:rsidR="00876DAA">
      <w:pPr>
        <w:ind w:firstLine="709"/>
        <w:jc w:val="both"/>
      </w:pPr>
    </w:p>
    <w:p w:rsidRDefault="00540560" w:rsidP="008019C2" w:rsidR="008019C2">
      <w:pPr>
        <w:ind w:firstLine="709"/>
        <w:jc w:val="both"/>
      </w:pPr>
      <w:r>
        <w:t xml:space="preserve">Iz </w:t>
      </w:r>
      <w:r w:rsidR="00A858A7">
        <w:t xml:space="preserve">prijedloga za otvaranje stečajnog postupka Financijske agencije, koja vodi Očevidnik redoslijeda plaćanja (list 1. spisa) </w:t>
      </w:r>
      <w:r w:rsidR="00E757C5" w:rsidRPr="00E757C5">
        <w:t>proizlazi da</w:t>
      </w:r>
      <w:r w:rsidR="00AC6741">
        <w:t xml:space="preserve"> je na dan </w:t>
      </w:r>
      <w:r w:rsidR="00C016A2">
        <w:t>15. veljače 2017.</w:t>
      </w:r>
      <w:r w:rsidR="00AC6741">
        <w:t xml:space="preserve"> </w:t>
      </w:r>
      <w:r w:rsidR="00E757C5" w:rsidRPr="00E757C5">
        <w:t xml:space="preserve">dužnik </w:t>
      </w:r>
      <w:r w:rsidR="00AC6741">
        <w:t xml:space="preserve">u Očevidniku redoslijeda osnova za plaćanje </w:t>
      </w:r>
      <w:r w:rsidR="00E757C5" w:rsidRPr="00E757C5">
        <w:t>ima</w:t>
      </w:r>
      <w:r w:rsidR="00AC6741">
        <w:t>o</w:t>
      </w:r>
      <w:r w:rsidR="00E757C5" w:rsidRPr="00E757C5">
        <w:t xml:space="preserve"> evidentirane neizvršene osnove za plaćanje u neprekinutom razdoblju od </w:t>
      </w:r>
      <w:r w:rsidR="00C016A2">
        <w:t>120</w:t>
      </w:r>
      <w:r w:rsidR="00E757C5" w:rsidRPr="00E757C5">
        <w:t xml:space="preserve"> dana</w:t>
      </w:r>
      <w:r w:rsidR="00876DAA">
        <w:t xml:space="preserve"> u iznosu od </w:t>
      </w:r>
      <w:r w:rsidR="00C016A2">
        <w:t>58.851,55</w:t>
      </w:r>
      <w:r w:rsidR="00876DAA">
        <w:t xml:space="preserve"> kn</w:t>
      </w:r>
      <w:r w:rsidR="00AC6741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</w:t>
      </w:r>
      <w:r w:rsidR="008019C2" w:rsidRPr="00F25A48">
        <w:t>Slijedom navedenog sud je, na temelju odredbe čl. 5. st. 1. SZ-a, utvrdio postojanje stečajnog razloga nesposobnosti za plaćanje u smislu odredaba čl. 6. SZ-a.</w:t>
      </w:r>
    </w:p>
    <w:p w:rsidRDefault="005D75E6" w:rsidP="008019C2" w:rsidR="005D75E6" w:rsidRPr="00F25A48">
      <w:pPr>
        <w:ind w:firstLine="709"/>
        <w:jc w:val="both"/>
      </w:pPr>
    </w:p>
    <w:p w:rsidRDefault="00F25A48" w:rsidP="00015638" w:rsidR="007205E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010D5">
        <w:rPr>
          <w:rFonts w:hAnsi="Times New Roman" w:ascii="Times New Roman"/>
          <w:sz w:val="24"/>
          <w:szCs w:val="24"/>
        </w:rPr>
        <w:t xml:space="preserve">U </w:t>
      </w:r>
      <w:r w:rsidR="00084AF1" w:rsidRPr="00F010D5">
        <w:rPr>
          <w:rFonts w:hAnsi="Times New Roman" w:ascii="Times New Roman"/>
          <w:sz w:val="24"/>
          <w:szCs w:val="24"/>
        </w:rPr>
        <w:t>pisanom</w:t>
      </w:r>
      <w:r w:rsidRPr="00F010D5">
        <w:rPr>
          <w:rFonts w:hAnsi="Times New Roman" w:ascii="Times New Roman"/>
          <w:sz w:val="24"/>
          <w:szCs w:val="24"/>
        </w:rPr>
        <w:t xml:space="preserve"> izvješću i na ročištu održanom </w:t>
      </w:r>
      <w:r w:rsidR="00001CAE" w:rsidRPr="00F010D5">
        <w:rPr>
          <w:rFonts w:hAnsi="Times New Roman" w:ascii="Times New Roman"/>
          <w:sz w:val="24"/>
          <w:szCs w:val="24"/>
        </w:rPr>
        <w:t>19. travnja</w:t>
      </w:r>
      <w:r w:rsidRPr="00F010D5">
        <w:rPr>
          <w:rFonts w:hAnsi="Times New Roman" w:ascii="Times New Roman"/>
          <w:sz w:val="24"/>
          <w:szCs w:val="24"/>
        </w:rPr>
        <w:t xml:space="preserve"> 201</w:t>
      </w:r>
      <w:r w:rsidR="00001CAE" w:rsidRPr="00F010D5">
        <w:rPr>
          <w:rFonts w:hAnsi="Times New Roman" w:ascii="Times New Roman"/>
          <w:sz w:val="24"/>
          <w:szCs w:val="24"/>
        </w:rPr>
        <w:t>8</w:t>
      </w:r>
      <w:r w:rsidRPr="00F010D5">
        <w:rPr>
          <w:rFonts w:hAnsi="Times New Roman" w:ascii="Times New Roman"/>
          <w:sz w:val="24"/>
          <w:szCs w:val="24"/>
        </w:rPr>
        <w:t>. privremeni stečajni upravitelj je u bitnome naveo kako je u odnosu na dužnika ostvaren stečajni razlog nesposobnosti za plaćanje. Nadalje je naveo kako</w:t>
      </w:r>
      <w:r w:rsidR="00526E66" w:rsidRPr="00F010D5">
        <w:rPr>
          <w:rFonts w:hAnsi="Times New Roman" w:ascii="Times New Roman"/>
          <w:sz w:val="24"/>
          <w:szCs w:val="24"/>
        </w:rPr>
        <w:t xml:space="preserve"> dužnik nije vlasnik nekretnina, ali </w:t>
      </w:r>
      <w:r w:rsidR="00402541" w:rsidRPr="00F010D5">
        <w:rPr>
          <w:rFonts w:hAnsi="Times New Roman" w:ascii="Times New Roman"/>
          <w:sz w:val="24"/>
          <w:szCs w:val="24"/>
        </w:rPr>
        <w:t xml:space="preserve">je </w:t>
      </w:r>
      <w:r w:rsidR="00084AF1" w:rsidRPr="00F010D5">
        <w:rPr>
          <w:rFonts w:hAnsi="Times New Roman" w:ascii="Times New Roman"/>
          <w:sz w:val="24"/>
          <w:szCs w:val="24"/>
        </w:rPr>
        <w:t xml:space="preserve">vlasnik </w:t>
      </w:r>
      <w:r w:rsidR="009A6ACB" w:rsidRPr="00F010D5">
        <w:rPr>
          <w:rFonts w:hAnsi="Times New Roman" w:ascii="Times New Roman"/>
          <w:sz w:val="24"/>
          <w:szCs w:val="24"/>
        </w:rPr>
        <w:t>pokretnina koje se sastoje od</w:t>
      </w:r>
      <w:r w:rsidR="007205E5">
        <w:rPr>
          <w:rFonts w:hAnsi="Times New Roman" w:ascii="Times New Roman"/>
          <w:sz w:val="24"/>
          <w:szCs w:val="24"/>
        </w:rPr>
        <w:t>:</w:t>
      </w:r>
      <w:r w:rsidR="009A6ACB" w:rsidRPr="00F010D5">
        <w:rPr>
          <w:rFonts w:hAnsi="Times New Roman" w:ascii="Times New Roman"/>
          <w:sz w:val="24"/>
          <w:szCs w:val="24"/>
        </w:rPr>
        <w:t xml:space="preserve"> vozila, N1 – TERETNI AUTOMOBIL, CITROEN JUMPER 2.5D, godina proizvodnje 2000., broj šasije: VF7233J5215905453, reg.oznake KA267FC te Notebook Dell Inspirion 7010, Notebook Toshiba C66OD-1GJ, GSM Samsung Galaxy SIII 16GB, računala MSG, rezača KUTER KRAMER GREBE 80 I – rabljeni, stroja za termičku obradu mesa, mesomeljarice WOLF SAYDELMANN, stroja za šurenje – HUBERT HAAS UNIVERZAL, aparata – TRIHINELOSKOP, aparata – TAMBLER DORIT, PIKL INJEKTOR DORIT, kotla na lož ulje, bacača snijega MTD ME66/7, uredskog namještaja i uredske opreme (klima uređaj i uredski telefon</w:t>
      </w:r>
      <w:r w:rsidR="009A6ACB" w:rsidRPr="001F008D">
        <w:rPr>
          <w:rFonts w:hAnsi="Times New Roman" w:ascii="Times New Roman"/>
          <w:sz w:val="24"/>
          <w:szCs w:val="24"/>
        </w:rPr>
        <w:t>).</w:t>
      </w:r>
      <w:r w:rsidR="00F010D5" w:rsidRPr="001F008D">
        <w:rPr>
          <w:rFonts w:hAnsi="Times New Roman" w:ascii="Times New Roman"/>
          <w:sz w:val="24"/>
          <w:szCs w:val="24"/>
        </w:rPr>
        <w:t xml:space="preserve"> </w:t>
      </w:r>
    </w:p>
    <w:p w:rsidRDefault="00F010D5" w:rsidP="00015638" w:rsidR="009A6ACB" w:rsidRPr="00B20FF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1F008D">
        <w:rPr>
          <w:rFonts w:hAnsi="Times New Roman" w:ascii="Times New Roman"/>
          <w:sz w:val="24"/>
          <w:szCs w:val="24"/>
        </w:rPr>
        <w:t xml:space="preserve">Privremeni stečajni upravitelj je naveo kako </w:t>
      </w:r>
      <w:r w:rsidR="009A6ACB" w:rsidRPr="001F008D">
        <w:rPr>
          <w:rFonts w:hAnsi="Times New Roman" w:ascii="Times New Roman"/>
          <w:sz w:val="24"/>
          <w:szCs w:val="24"/>
        </w:rPr>
        <w:t xml:space="preserve">je od navedenih pokretnina pronađeno samo vozilo CITROEN JUMPER koje je odjavljeno 2015. godine, koje je neispravno i po </w:t>
      </w:r>
      <w:r w:rsidR="00587F32">
        <w:rPr>
          <w:rFonts w:hAnsi="Times New Roman" w:ascii="Times New Roman"/>
          <w:sz w:val="24"/>
          <w:szCs w:val="24"/>
        </w:rPr>
        <w:t xml:space="preserve">njegovom </w:t>
      </w:r>
      <w:r w:rsidR="009A6ACB" w:rsidRPr="001F008D">
        <w:rPr>
          <w:rFonts w:hAnsi="Times New Roman" w:ascii="Times New Roman"/>
          <w:sz w:val="24"/>
          <w:szCs w:val="24"/>
        </w:rPr>
        <w:t xml:space="preserve">mišljenju (koji je također i sudski vještak za strojarstvo) nema gotovo nikakvu financijsku vrijednost. </w:t>
      </w:r>
      <w:r w:rsidR="0004652F">
        <w:rPr>
          <w:rFonts w:hAnsi="Times New Roman" w:ascii="Times New Roman"/>
          <w:sz w:val="24"/>
          <w:szCs w:val="24"/>
        </w:rPr>
        <w:t>Dodao je</w:t>
      </w:r>
      <w:r w:rsidR="009A6ACB" w:rsidRPr="001F008D">
        <w:rPr>
          <w:rFonts w:hAnsi="Times New Roman" w:ascii="Times New Roman"/>
          <w:sz w:val="24"/>
          <w:szCs w:val="24"/>
        </w:rPr>
        <w:t xml:space="preserve"> kako nasljednica klaonice (u čijem prostoru je dužnik obavljao svoju poslovnu djelatnost) nije mogla pronaći ostale pokretnine te tvrdi kako su otuđene nakon smrti osnivača </w:t>
      </w:r>
      <w:r w:rsidR="005E4067">
        <w:rPr>
          <w:rFonts w:hAnsi="Times New Roman" w:ascii="Times New Roman"/>
          <w:sz w:val="24"/>
          <w:szCs w:val="24"/>
        </w:rPr>
        <w:t>društva</w:t>
      </w:r>
      <w:r w:rsidR="009A6ACB" w:rsidRPr="001F008D">
        <w:rPr>
          <w:rFonts w:hAnsi="Times New Roman" w:ascii="Times New Roman"/>
          <w:sz w:val="24"/>
          <w:szCs w:val="24"/>
        </w:rPr>
        <w:t xml:space="preserve">. </w:t>
      </w:r>
      <w:r w:rsidR="005E4067">
        <w:rPr>
          <w:rFonts w:hAnsi="Times New Roman" w:ascii="Times New Roman"/>
          <w:sz w:val="24"/>
          <w:szCs w:val="24"/>
        </w:rPr>
        <w:t xml:space="preserve">Osim toga je naveo </w:t>
      </w:r>
      <w:r w:rsidR="005E4067" w:rsidRPr="0089157C">
        <w:rPr>
          <w:rFonts w:hAnsi="Times New Roman" w:ascii="Times New Roman"/>
          <w:sz w:val="24"/>
          <w:szCs w:val="24"/>
        </w:rPr>
        <w:t xml:space="preserve">kako </w:t>
      </w:r>
      <w:r w:rsidR="009A6ACB" w:rsidRPr="0089157C">
        <w:rPr>
          <w:rFonts w:hAnsi="Times New Roman" w:ascii="Times New Roman"/>
          <w:sz w:val="24"/>
          <w:szCs w:val="24"/>
        </w:rPr>
        <w:t xml:space="preserve">dužnik ima </w:t>
      </w:r>
      <w:r w:rsidR="0089157C">
        <w:rPr>
          <w:rFonts w:hAnsi="Times New Roman" w:ascii="Times New Roman"/>
          <w:sz w:val="24"/>
          <w:szCs w:val="24"/>
        </w:rPr>
        <w:t xml:space="preserve">novčane tražbine prema trećim osobama </w:t>
      </w:r>
      <w:r w:rsidR="009A6ACB" w:rsidRPr="0089157C">
        <w:rPr>
          <w:rFonts w:hAnsi="Times New Roman" w:ascii="Times New Roman"/>
          <w:sz w:val="24"/>
          <w:szCs w:val="24"/>
        </w:rPr>
        <w:t>u ukupnom iznosu od 105.525,87 kn koj</w:t>
      </w:r>
      <w:r w:rsidR="0089157C">
        <w:rPr>
          <w:rFonts w:hAnsi="Times New Roman" w:ascii="Times New Roman"/>
          <w:sz w:val="24"/>
          <w:szCs w:val="24"/>
        </w:rPr>
        <w:t>e</w:t>
      </w:r>
      <w:r w:rsidR="009A6ACB" w:rsidRPr="0089157C">
        <w:rPr>
          <w:rFonts w:hAnsi="Times New Roman" w:ascii="Times New Roman"/>
          <w:sz w:val="24"/>
          <w:szCs w:val="24"/>
        </w:rPr>
        <w:t xml:space="preserve"> se odnose na:</w:t>
      </w:r>
      <w:r w:rsidR="0089157C">
        <w:rPr>
          <w:rFonts w:hAnsi="Times New Roman" w:ascii="Times New Roman"/>
          <w:sz w:val="24"/>
          <w:szCs w:val="24"/>
        </w:rPr>
        <w:t xml:space="preserve"> j</w:t>
      </w:r>
      <w:r w:rsidR="009A6ACB" w:rsidRPr="0089157C">
        <w:rPr>
          <w:rFonts w:hAnsi="Times New Roman" w:ascii="Times New Roman"/>
          <w:sz w:val="24"/>
          <w:szCs w:val="24"/>
        </w:rPr>
        <w:t>amstveni polog po ugovoru o zakupu sa Stjepan</w:t>
      </w:r>
      <w:r w:rsidR="0089157C">
        <w:rPr>
          <w:rFonts w:hAnsi="Times New Roman" w:ascii="Times New Roman"/>
          <w:sz w:val="24"/>
          <w:szCs w:val="24"/>
        </w:rPr>
        <w:t>om</w:t>
      </w:r>
      <w:r w:rsidR="009A6ACB" w:rsidRPr="0089157C">
        <w:rPr>
          <w:rFonts w:hAnsi="Times New Roman" w:ascii="Times New Roman"/>
          <w:sz w:val="24"/>
          <w:szCs w:val="24"/>
        </w:rPr>
        <w:t xml:space="preserve"> Smrekar</w:t>
      </w:r>
      <w:r w:rsidR="0089157C">
        <w:rPr>
          <w:rFonts w:hAnsi="Times New Roman" w:ascii="Times New Roman"/>
          <w:sz w:val="24"/>
          <w:szCs w:val="24"/>
        </w:rPr>
        <w:t>om u iznosu od 20.000,00 kn, financijske</w:t>
      </w:r>
      <w:r w:rsidR="009A6ACB" w:rsidRPr="0089157C">
        <w:rPr>
          <w:rFonts w:hAnsi="Times New Roman" w:ascii="Times New Roman"/>
          <w:sz w:val="24"/>
          <w:szCs w:val="24"/>
        </w:rPr>
        <w:t xml:space="preserve"> zajmov</w:t>
      </w:r>
      <w:r w:rsidR="0089157C">
        <w:rPr>
          <w:rFonts w:hAnsi="Times New Roman" w:ascii="Times New Roman"/>
          <w:sz w:val="24"/>
          <w:szCs w:val="24"/>
        </w:rPr>
        <w:t>e</w:t>
      </w:r>
      <w:r w:rsidR="009A6ACB" w:rsidRPr="0089157C">
        <w:rPr>
          <w:rFonts w:hAnsi="Times New Roman" w:ascii="Times New Roman"/>
          <w:sz w:val="24"/>
          <w:szCs w:val="24"/>
        </w:rPr>
        <w:t xml:space="preserve"> Karlovačkoj kiselici d.o.o. u iznosu od 10.294,72 kn</w:t>
      </w:r>
      <w:r w:rsidR="0089157C">
        <w:rPr>
          <w:rFonts w:hAnsi="Times New Roman" w:ascii="Times New Roman"/>
          <w:sz w:val="24"/>
          <w:szCs w:val="24"/>
        </w:rPr>
        <w:t>, tražbinu prema Stjepanu Smrekaru za</w:t>
      </w:r>
      <w:r w:rsidR="009A6ACB" w:rsidRPr="0089157C">
        <w:rPr>
          <w:rFonts w:hAnsi="Times New Roman" w:ascii="Times New Roman"/>
          <w:sz w:val="24"/>
          <w:szCs w:val="24"/>
        </w:rPr>
        <w:t xml:space="preserve"> dane akontacije za tržni nakup u iznosu od 12.754,91 kn</w:t>
      </w:r>
      <w:r w:rsidR="00CE5A4C">
        <w:rPr>
          <w:rFonts w:hAnsi="Times New Roman" w:ascii="Times New Roman"/>
          <w:sz w:val="24"/>
          <w:szCs w:val="24"/>
        </w:rPr>
        <w:t xml:space="preserve"> i </w:t>
      </w:r>
      <w:r w:rsidR="00CE5A4C" w:rsidRPr="000E36E4">
        <w:rPr>
          <w:rFonts w:hAnsi="Times New Roman" w:ascii="Times New Roman"/>
          <w:sz w:val="24"/>
          <w:szCs w:val="24"/>
        </w:rPr>
        <w:t xml:space="preserve">tražbinu </w:t>
      </w:r>
      <w:r w:rsidR="00105E6C">
        <w:rPr>
          <w:rFonts w:hAnsi="Times New Roman" w:ascii="Times New Roman"/>
          <w:sz w:val="24"/>
          <w:szCs w:val="24"/>
        </w:rPr>
        <w:t xml:space="preserve">prema </w:t>
      </w:r>
      <w:r w:rsidR="009A6ACB" w:rsidRPr="000E36E4">
        <w:rPr>
          <w:rFonts w:hAnsi="Times New Roman" w:ascii="Times New Roman"/>
          <w:sz w:val="24"/>
          <w:szCs w:val="24"/>
        </w:rPr>
        <w:t>član</w:t>
      </w:r>
      <w:r w:rsidR="00105E6C">
        <w:rPr>
          <w:rFonts w:hAnsi="Times New Roman" w:ascii="Times New Roman"/>
          <w:sz w:val="24"/>
          <w:szCs w:val="24"/>
        </w:rPr>
        <w:t>u</w:t>
      </w:r>
      <w:r w:rsidR="009A6ACB" w:rsidRPr="000E36E4">
        <w:rPr>
          <w:rFonts w:hAnsi="Times New Roman" w:ascii="Times New Roman"/>
          <w:sz w:val="24"/>
          <w:szCs w:val="24"/>
        </w:rPr>
        <w:t xml:space="preserve"> zadruge Stjepan</w:t>
      </w:r>
      <w:r w:rsidR="00CE5A4C" w:rsidRPr="000E36E4">
        <w:rPr>
          <w:rFonts w:hAnsi="Times New Roman" w:ascii="Times New Roman"/>
          <w:sz w:val="24"/>
          <w:szCs w:val="24"/>
        </w:rPr>
        <w:t>a</w:t>
      </w:r>
      <w:r w:rsidR="009A6ACB" w:rsidRPr="000E36E4">
        <w:rPr>
          <w:rFonts w:hAnsi="Times New Roman" w:ascii="Times New Roman"/>
          <w:sz w:val="24"/>
          <w:szCs w:val="24"/>
        </w:rPr>
        <w:t xml:space="preserve"> Smrekar</w:t>
      </w:r>
      <w:r w:rsidR="00CE5A4C" w:rsidRPr="000E36E4">
        <w:rPr>
          <w:rFonts w:hAnsi="Times New Roman" w:ascii="Times New Roman"/>
          <w:sz w:val="24"/>
          <w:szCs w:val="24"/>
        </w:rPr>
        <w:t>a</w:t>
      </w:r>
      <w:r w:rsidR="009A6ACB" w:rsidRPr="000E36E4">
        <w:rPr>
          <w:rFonts w:hAnsi="Times New Roman" w:ascii="Times New Roman"/>
          <w:sz w:val="24"/>
          <w:szCs w:val="24"/>
        </w:rPr>
        <w:t xml:space="preserve"> u iznosu od 62.476,24 </w:t>
      </w:r>
      <w:r w:rsidR="009A6ACB" w:rsidRPr="00015638">
        <w:rPr>
          <w:rFonts w:hAnsi="Times New Roman" w:ascii="Times New Roman"/>
          <w:sz w:val="24"/>
          <w:szCs w:val="24"/>
        </w:rPr>
        <w:t>kn.</w:t>
      </w:r>
      <w:r w:rsidR="00015638" w:rsidRPr="00015638">
        <w:rPr>
          <w:rFonts w:hAnsi="Times New Roman" w:ascii="Times New Roman"/>
          <w:sz w:val="24"/>
          <w:szCs w:val="24"/>
        </w:rPr>
        <w:t xml:space="preserve"> </w:t>
      </w:r>
      <w:r w:rsidR="009A6ACB" w:rsidRPr="00015638">
        <w:rPr>
          <w:rFonts w:hAnsi="Times New Roman" w:ascii="Times New Roman"/>
          <w:sz w:val="24"/>
          <w:szCs w:val="24"/>
        </w:rPr>
        <w:t>U odnosu na naveden</w:t>
      </w:r>
      <w:r w:rsidR="00015638" w:rsidRPr="00015638">
        <w:rPr>
          <w:rFonts w:hAnsi="Times New Roman" w:ascii="Times New Roman"/>
          <w:sz w:val="24"/>
          <w:szCs w:val="24"/>
        </w:rPr>
        <w:t>e</w:t>
      </w:r>
      <w:r w:rsidR="009A6ACB" w:rsidRPr="00015638">
        <w:rPr>
          <w:rFonts w:hAnsi="Times New Roman" w:ascii="Times New Roman"/>
          <w:sz w:val="24"/>
          <w:szCs w:val="24"/>
        </w:rPr>
        <w:t xml:space="preserve"> </w:t>
      </w:r>
      <w:r w:rsidR="00015638" w:rsidRPr="00015638">
        <w:rPr>
          <w:rFonts w:hAnsi="Times New Roman" w:ascii="Times New Roman"/>
          <w:sz w:val="24"/>
          <w:szCs w:val="24"/>
        </w:rPr>
        <w:t>tražbine je naveo</w:t>
      </w:r>
      <w:r w:rsidR="009A6ACB" w:rsidRPr="00015638">
        <w:rPr>
          <w:rFonts w:hAnsi="Times New Roman" w:ascii="Times New Roman"/>
          <w:sz w:val="24"/>
          <w:szCs w:val="24"/>
        </w:rPr>
        <w:t xml:space="preserve"> kako on</w:t>
      </w:r>
      <w:r w:rsidR="00015638" w:rsidRPr="00015638">
        <w:rPr>
          <w:rFonts w:hAnsi="Times New Roman" w:ascii="Times New Roman"/>
          <w:sz w:val="24"/>
          <w:szCs w:val="24"/>
        </w:rPr>
        <w:t>e</w:t>
      </w:r>
      <w:r w:rsidR="009A6ACB" w:rsidRPr="00015638">
        <w:rPr>
          <w:rFonts w:hAnsi="Times New Roman" w:ascii="Times New Roman"/>
          <w:sz w:val="24"/>
          <w:szCs w:val="24"/>
        </w:rPr>
        <w:t xml:space="preserve"> nisu naplaćen</w:t>
      </w:r>
      <w:r w:rsidR="00015638" w:rsidRPr="00015638">
        <w:rPr>
          <w:rFonts w:hAnsi="Times New Roman" w:ascii="Times New Roman"/>
          <w:sz w:val="24"/>
          <w:szCs w:val="24"/>
        </w:rPr>
        <w:t>e</w:t>
      </w:r>
      <w:r w:rsidR="009A6ACB" w:rsidRPr="00015638">
        <w:rPr>
          <w:rFonts w:hAnsi="Times New Roman" w:ascii="Times New Roman"/>
          <w:sz w:val="24"/>
          <w:szCs w:val="24"/>
        </w:rPr>
        <w:t xml:space="preserve"> odnosno namiren</w:t>
      </w:r>
      <w:r w:rsidR="00015638" w:rsidRPr="00015638">
        <w:rPr>
          <w:rFonts w:hAnsi="Times New Roman" w:ascii="Times New Roman"/>
          <w:sz w:val="24"/>
          <w:szCs w:val="24"/>
        </w:rPr>
        <w:t>e</w:t>
      </w:r>
      <w:r w:rsidR="009A6ACB" w:rsidRPr="00015638">
        <w:rPr>
          <w:rFonts w:hAnsi="Times New Roman" w:ascii="Times New Roman"/>
          <w:sz w:val="24"/>
          <w:szCs w:val="24"/>
        </w:rPr>
        <w:t xml:space="preserve"> te kako nema mogućnosti njihove naplate jer je Stjepan Smrekar </w:t>
      </w:r>
      <w:r w:rsidR="009A6ACB" w:rsidRPr="00B20FF3">
        <w:rPr>
          <w:rFonts w:hAnsi="Times New Roman" w:ascii="Times New Roman"/>
          <w:sz w:val="24"/>
          <w:szCs w:val="24"/>
        </w:rPr>
        <w:t>umro.</w:t>
      </w:r>
      <w:r w:rsidR="00B20FF3" w:rsidRPr="00B20FF3">
        <w:rPr>
          <w:rFonts w:hAnsi="Times New Roman" w:ascii="Times New Roman"/>
          <w:sz w:val="24"/>
          <w:szCs w:val="24"/>
        </w:rPr>
        <w:t xml:space="preserve"> Slijedom navedenog privremeni stečajni upravitelj </w:t>
      </w:r>
      <w:r w:rsidR="00B20FF3">
        <w:rPr>
          <w:rFonts w:hAnsi="Times New Roman" w:ascii="Times New Roman"/>
          <w:sz w:val="24"/>
          <w:szCs w:val="24"/>
        </w:rPr>
        <w:t xml:space="preserve">je utvrdio </w:t>
      </w:r>
      <w:r w:rsidR="00B20FF3" w:rsidRPr="00B20FF3">
        <w:rPr>
          <w:rFonts w:hAnsi="Times New Roman" w:ascii="Times New Roman"/>
          <w:sz w:val="24"/>
          <w:szCs w:val="24"/>
        </w:rPr>
        <w:t xml:space="preserve">kako imovina stečajnog dužnika </w:t>
      </w:r>
      <w:r w:rsidR="00B20FF3">
        <w:rPr>
          <w:rFonts w:hAnsi="Times New Roman" w:ascii="Times New Roman"/>
          <w:sz w:val="24"/>
          <w:szCs w:val="24"/>
        </w:rPr>
        <w:t>nije</w:t>
      </w:r>
      <w:r w:rsidR="00B20FF3" w:rsidRPr="00B20FF3">
        <w:rPr>
          <w:rFonts w:hAnsi="Times New Roman" w:ascii="Times New Roman"/>
          <w:sz w:val="24"/>
          <w:szCs w:val="24"/>
        </w:rPr>
        <w:t xml:space="preserve"> dovoljna za namirenje troškova stečajnog postupka.</w:t>
      </w:r>
    </w:p>
    <w:p w:rsidRDefault="005B2079" w:rsidP="00721D6B" w:rsidR="00721D6B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5B2079">
        <w:rPr>
          <w:rFonts w:hAnsi="Times New Roman" w:ascii="Times New Roman"/>
          <w:sz w:val="24"/>
          <w:szCs w:val="24"/>
        </w:rPr>
        <w:t xml:space="preserve">Zbog toga je predložio pozvati </w:t>
      </w:r>
      <w:r w:rsidR="00990413" w:rsidRPr="005B2079">
        <w:rPr>
          <w:rFonts w:hAnsi="Times New Roman" w:ascii="Times New Roman"/>
          <w:sz w:val="24"/>
          <w:szCs w:val="24"/>
        </w:rPr>
        <w:t xml:space="preserve">osobe koje imaju pravni interes za provedbom stečajnog postupka nad dužnikom </w:t>
      </w:r>
      <w:r w:rsidRPr="005B2079">
        <w:rPr>
          <w:rFonts w:hAnsi="Times New Roman" w:ascii="Times New Roman"/>
          <w:sz w:val="24"/>
          <w:szCs w:val="24"/>
        </w:rPr>
        <w:t>d</w:t>
      </w:r>
      <w:r w:rsidR="00990413" w:rsidRPr="005B2079">
        <w:rPr>
          <w:rFonts w:hAnsi="Times New Roman" w:ascii="Times New Roman"/>
          <w:sz w:val="24"/>
          <w:szCs w:val="24"/>
        </w:rPr>
        <w:t xml:space="preserve">a predujme iznos od </w:t>
      </w:r>
      <w:r w:rsidR="00AA2AB4">
        <w:rPr>
          <w:rFonts w:hAnsi="Times New Roman" w:ascii="Times New Roman"/>
          <w:sz w:val="24"/>
          <w:szCs w:val="24"/>
        </w:rPr>
        <w:t>20.000,00</w:t>
      </w:r>
      <w:r w:rsidR="00990413" w:rsidRPr="005B2079">
        <w:rPr>
          <w:rFonts w:hAnsi="Times New Roman" w:ascii="Times New Roman"/>
          <w:sz w:val="24"/>
          <w:szCs w:val="24"/>
        </w:rPr>
        <w:t xml:space="preserve"> kn, a ukoliko zainteresirane osobe ne uplate </w:t>
      </w:r>
      <w:r w:rsidRPr="005B2079">
        <w:rPr>
          <w:rFonts w:hAnsi="Times New Roman" w:ascii="Times New Roman"/>
          <w:sz w:val="24"/>
          <w:szCs w:val="24"/>
        </w:rPr>
        <w:t xml:space="preserve">zatraženi </w:t>
      </w:r>
      <w:r w:rsidR="00990413" w:rsidRPr="005B2079">
        <w:rPr>
          <w:rFonts w:hAnsi="Times New Roman" w:ascii="Times New Roman"/>
          <w:sz w:val="24"/>
          <w:szCs w:val="24"/>
        </w:rPr>
        <w:t xml:space="preserve">predujam, da se </w:t>
      </w:r>
      <w:r w:rsidRPr="005B2079">
        <w:rPr>
          <w:rFonts w:hAnsi="Times New Roman" w:ascii="Times New Roman"/>
          <w:sz w:val="24"/>
          <w:szCs w:val="24"/>
        </w:rPr>
        <w:t>na temelju o</w:t>
      </w:r>
      <w:r w:rsidR="00990413" w:rsidRPr="005B2079">
        <w:rPr>
          <w:rFonts w:hAnsi="Times New Roman" w:ascii="Times New Roman"/>
          <w:sz w:val="24"/>
          <w:szCs w:val="24"/>
        </w:rPr>
        <w:t>dredbe čl. 132. S</w:t>
      </w:r>
      <w:r w:rsidRPr="005B2079">
        <w:rPr>
          <w:rFonts w:hAnsi="Times New Roman" w:ascii="Times New Roman"/>
          <w:sz w:val="24"/>
          <w:szCs w:val="24"/>
        </w:rPr>
        <w:t xml:space="preserve">Z-a </w:t>
      </w:r>
      <w:r w:rsidR="00990413" w:rsidRPr="005B2079">
        <w:rPr>
          <w:rFonts w:hAnsi="Times New Roman" w:ascii="Times New Roman"/>
          <w:sz w:val="24"/>
          <w:szCs w:val="24"/>
        </w:rPr>
        <w:t>donese rješenje o otvaranju i istovremenom zaključenju stečajnog postupka nad dužnikom.</w:t>
      </w:r>
      <w:r w:rsidRPr="005B2079">
        <w:rPr>
          <w:rFonts w:hAnsi="Times New Roman" w:ascii="Times New Roman"/>
          <w:sz w:val="24"/>
          <w:szCs w:val="24"/>
        </w:rPr>
        <w:t xml:space="preserve"> </w:t>
      </w:r>
      <w:r w:rsidR="00990413" w:rsidRPr="005B2079">
        <w:rPr>
          <w:rFonts w:hAnsi="Times New Roman" w:ascii="Times New Roman"/>
          <w:sz w:val="24"/>
          <w:szCs w:val="24"/>
        </w:rPr>
        <w:t>Privremeni stečajni upravite</w:t>
      </w:r>
      <w:r w:rsidR="005B344F">
        <w:rPr>
          <w:rFonts w:hAnsi="Times New Roman" w:ascii="Times New Roman"/>
          <w:sz w:val="24"/>
          <w:szCs w:val="24"/>
        </w:rPr>
        <w:t>lj je u pisanom izvješću naveo kako t</w:t>
      </w:r>
      <w:r w:rsidRPr="005B2079">
        <w:rPr>
          <w:rFonts w:hAnsi="Times New Roman" w:ascii="Times New Roman"/>
          <w:sz w:val="24"/>
          <w:szCs w:val="24"/>
        </w:rPr>
        <w:t xml:space="preserve">roškovi prethodnog postupka i predvidivi troškovi stečajnog postupka za razdoblje od šest mjeseci iznose minimalno </w:t>
      </w:r>
      <w:r w:rsidR="00AA2AB4">
        <w:rPr>
          <w:rFonts w:hAnsi="Times New Roman" w:ascii="Times New Roman"/>
          <w:sz w:val="24"/>
          <w:szCs w:val="24"/>
        </w:rPr>
        <w:t>20.000,00</w:t>
      </w:r>
      <w:r w:rsidR="005B344F">
        <w:rPr>
          <w:rFonts w:hAnsi="Times New Roman" w:ascii="Times New Roman"/>
          <w:sz w:val="24"/>
          <w:szCs w:val="24"/>
        </w:rPr>
        <w:t xml:space="preserve"> kn, a sastoje se od:</w:t>
      </w:r>
      <w:r w:rsidR="00363D7A">
        <w:rPr>
          <w:rFonts w:hAnsi="Times New Roman" w:ascii="Times New Roman"/>
          <w:sz w:val="24"/>
          <w:szCs w:val="24"/>
        </w:rPr>
        <w:t xml:space="preserve"> </w:t>
      </w:r>
      <w:r w:rsidR="00721D6B" w:rsidRPr="00721D6B">
        <w:rPr>
          <w:rFonts w:hAnsi="Times New Roman" w:ascii="Times New Roman"/>
          <w:sz w:val="24"/>
          <w:szCs w:val="24"/>
        </w:rPr>
        <w:t xml:space="preserve">nagrada i izdataka stečajnog upravitelja u iznosu od 18.000,00 </w:t>
      </w:r>
      <w:r w:rsidR="00721D6B" w:rsidRPr="00721D6B">
        <w:rPr>
          <w:rFonts w:hAnsi="Times New Roman" w:ascii="Times New Roman"/>
          <w:sz w:val="24"/>
          <w:szCs w:val="24"/>
        </w:rPr>
        <w:lastRenderedPageBreak/>
        <w:t>kn</w:t>
      </w:r>
      <w:r w:rsidR="00721D6B">
        <w:t xml:space="preserve"> </w:t>
      </w:r>
      <w:r w:rsidR="00721D6B" w:rsidRPr="00721D6B">
        <w:rPr>
          <w:rFonts w:hAnsi="Times New Roman" w:ascii="Times New Roman"/>
          <w:sz w:val="24"/>
          <w:szCs w:val="24"/>
        </w:rPr>
        <w:t>te drug</w:t>
      </w:r>
      <w:r w:rsidR="00721D6B">
        <w:rPr>
          <w:rFonts w:hAnsi="Times New Roman" w:ascii="Times New Roman"/>
          <w:sz w:val="24"/>
          <w:szCs w:val="24"/>
        </w:rPr>
        <w:t>ih troškova</w:t>
      </w:r>
      <w:r w:rsidR="00721D6B" w:rsidRPr="00721D6B">
        <w:rPr>
          <w:rFonts w:hAnsi="Times New Roman" w:ascii="Times New Roman"/>
          <w:sz w:val="24"/>
          <w:szCs w:val="24"/>
        </w:rPr>
        <w:t xml:space="preserve"> (knjigovodstveni troškovi, troškovi otvaranja novog računa i slično)</w:t>
      </w:r>
      <w:r w:rsidR="00721D6B" w:rsidRPr="00721D6B">
        <w:rPr>
          <w:rFonts w:hAnsi="Times New Roman" w:ascii="Times New Roman"/>
          <w:color w:val="FF0000"/>
          <w:sz w:val="24"/>
          <w:szCs w:val="24"/>
        </w:rPr>
        <w:t xml:space="preserve"> </w:t>
      </w:r>
      <w:r w:rsidR="00721D6B" w:rsidRPr="00721D6B">
        <w:rPr>
          <w:rFonts w:hAnsi="Times New Roman" w:ascii="Times New Roman"/>
          <w:sz w:val="24"/>
          <w:szCs w:val="24"/>
        </w:rPr>
        <w:t>u iznosu od 2.000,00 kn.</w:t>
      </w:r>
    </w:p>
    <w:p w:rsidRDefault="005B344F" w:rsidP="00721D6B" w:rsidR="000757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0151A">
        <w:rPr>
          <w:rFonts w:hAnsi="Times New Roman" w:ascii="Times New Roman"/>
          <w:sz w:val="24"/>
          <w:szCs w:val="24"/>
        </w:rPr>
        <w:t>Imajući u vidu izvješće privremenog stečajnog upravitelja prema kojem imovina dužnika koja bi ušla u stečajnu masu nije dovoljna ni za namirenje troškova stečajnoga postupka</w:t>
      </w:r>
      <w:r w:rsidR="00075754" w:rsidRPr="00F0151A">
        <w:rPr>
          <w:rFonts w:hAnsi="Times New Roman" w:ascii="Times New Roman"/>
          <w:sz w:val="24"/>
          <w:szCs w:val="24"/>
        </w:rPr>
        <w:t xml:space="preserve">, to su, </w:t>
      </w:r>
      <w:r w:rsidRPr="00F0151A">
        <w:rPr>
          <w:rFonts w:hAnsi="Times New Roman" w:ascii="Times New Roman"/>
          <w:sz w:val="24"/>
          <w:szCs w:val="24"/>
        </w:rPr>
        <w:t>uzevši u obzir navedeno,</w:t>
      </w:r>
      <w:r w:rsidR="00075754" w:rsidRPr="00F0151A">
        <w:rPr>
          <w:rFonts w:hAnsi="Times New Roman" w:ascii="Times New Roman"/>
          <w:sz w:val="24"/>
          <w:szCs w:val="24"/>
        </w:rPr>
        <w:t xml:space="preserve"> na temelju odredbe čl. 132. st. 1. SZ-a, pozvane  osobe koje imaju pravni interes za provedbom stečajnoga postupka predujmiti troškove prethodnog i otvorenog stečajnog postupka u ukupnom iznosu od </w:t>
      </w:r>
      <w:r w:rsidR="00C550E3">
        <w:rPr>
          <w:rFonts w:hAnsi="Times New Roman" w:ascii="Times New Roman"/>
          <w:sz w:val="24"/>
          <w:szCs w:val="24"/>
        </w:rPr>
        <w:t>20.000,00</w:t>
      </w:r>
      <w:r w:rsidR="00462DDC" w:rsidRPr="00F0151A">
        <w:rPr>
          <w:rFonts w:hAnsi="Times New Roman" w:ascii="Times New Roman"/>
          <w:sz w:val="24"/>
          <w:szCs w:val="24"/>
        </w:rPr>
        <w:t xml:space="preserve"> kn </w:t>
      </w:r>
      <w:r w:rsidR="00075754" w:rsidRPr="00F0151A">
        <w:rPr>
          <w:rFonts w:hAnsi="Times New Roman" w:ascii="Times New Roman"/>
          <w:sz w:val="24"/>
          <w:szCs w:val="24"/>
        </w:rPr>
        <w:t xml:space="preserve">prema navedenoj specifikaciji troškova privremenog stečajnog upravitelja, a sve bazirano na trajanju postupka u vremenu od </w:t>
      </w:r>
      <w:r w:rsidR="00462DDC" w:rsidRPr="00F0151A">
        <w:rPr>
          <w:rFonts w:hAnsi="Times New Roman" w:ascii="Times New Roman"/>
          <w:sz w:val="24"/>
          <w:szCs w:val="24"/>
        </w:rPr>
        <w:t xml:space="preserve">šest </w:t>
      </w:r>
      <w:r w:rsidR="00075754" w:rsidRPr="00F0151A">
        <w:rPr>
          <w:rFonts w:hAnsi="Times New Roman" w:ascii="Times New Roman"/>
          <w:sz w:val="24"/>
          <w:szCs w:val="24"/>
        </w:rPr>
        <w:t>mjesec</w:t>
      </w:r>
      <w:r w:rsidR="00462DDC" w:rsidRPr="00F0151A">
        <w:rPr>
          <w:rFonts w:hAnsi="Times New Roman" w:ascii="Times New Roman"/>
          <w:sz w:val="24"/>
          <w:szCs w:val="24"/>
        </w:rPr>
        <w:t>i (točka I. izreke ovog rješenja)</w:t>
      </w:r>
      <w:r w:rsidR="00075754" w:rsidRPr="00F0151A">
        <w:rPr>
          <w:rFonts w:hAnsi="Times New Roman" w:ascii="Times New Roman"/>
          <w:sz w:val="24"/>
          <w:szCs w:val="24"/>
        </w:rPr>
        <w:t>.</w:t>
      </w:r>
    </w:p>
    <w:p w:rsidRDefault="00986827" w:rsidP="00F0151A" w:rsidR="00986827" w:rsidRPr="00F0151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DA54E7">
        <w:rPr>
          <w:lang w:val="pt-BR"/>
        </w:rPr>
        <w:t>20. travnja 2018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2E5ED4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>mr.sc. Ivana Koštarić Fegeš</w:t>
      </w:r>
      <w:r w:rsidR="000721BF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DA54E7">
        <w:rPr>
          <w:lang w:val="pl-PL"/>
        </w:rPr>
        <w:t xml:space="preserve"> Dostava se smatra obavljenom istekom osmoga dana od dana o</w:t>
      </w:r>
      <w:r w:rsidR="00E76790">
        <w:rPr>
          <w:lang w:val="pl-PL"/>
        </w:rPr>
        <w:t xml:space="preserve">bjave ovog rješenja na mrežnoj </w:t>
      </w:r>
      <w:r w:rsidR="00DA54E7">
        <w:rPr>
          <w:lang w:val="pl-PL"/>
        </w:rPr>
        <w:t>s</w:t>
      </w:r>
      <w:r w:rsidR="002A1C00">
        <w:rPr>
          <w:lang w:val="pl-PL"/>
        </w:rPr>
        <w:t>t</w:t>
      </w:r>
      <w:r w:rsidR="00DA54E7">
        <w:rPr>
          <w:lang w:val="pl-PL"/>
        </w:rPr>
        <w:t>ranici e-oglasna ploča Trgovačkog suda u Zagrebu (čl. 12. st. 1. SZ).</w:t>
      </w:r>
    </w:p>
    <w:p w:rsidRDefault="00732F2C" w:rsidP="00065B42" w:rsidR="00732F2C"/>
    <w:p w:rsidRDefault="000721BF" w:rsidP="000721BF" w:rsidR="000721BF">
      <w:pPr>
        <w:autoSpaceDE w:val="false"/>
        <w:autoSpaceDN w:val="false"/>
        <w:adjustRightInd w:val="false"/>
        <w:jc w:val="both"/>
      </w:pPr>
      <w:r>
        <w:t>Za točnost otpravka-ovlašteni službenik</w:t>
      </w:r>
    </w:p>
    <w:p w:rsidRDefault="000721BF" w:rsidP="000721BF" w:rsidR="00F110C5" w:rsidRPr="00B9015B">
      <w:r>
        <w:t>Natalija Perković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962114" w:rsidR="005F7531" w:rsidRPr="00B9015B">
    <w:pPr>
      <w:jc w:val="right"/>
    </w:pPr>
    <w:r>
      <w:tab/>
    </w:r>
    <w:r w:rsidR="00060193" w:rsidRPr="0000063E">
      <w:t>85</w:t>
    </w:r>
    <w:r w:rsidRPr="0000063E">
      <w:t>. St-</w:t>
    </w:r>
    <w:r w:rsidR="00F65E0A">
      <w:t>493</w:t>
    </w:r>
    <w:r w:rsidR="005F7531">
      <w:t>/17</w:t>
    </w:r>
  </w:p>
  <w:p w:rsidRDefault="00563186" w:rsidP="00060193" w:rsidR="00563186" w:rsidRPr="0000063E">
    <w:pPr>
      <w:pStyle w:val="Zaglavlje"/>
      <w:tabs>
        <w:tab w:pos="6975" w:val="left"/>
      </w:tabs>
      <w:jc w:val="right"/>
      <w:rPr>
        <w:sz w:val="24"/>
        <w:szCs w:val="24"/>
      </w:rPr>
    </w:pPr>
  </w:p>
  <w:p w:rsidRDefault="004458F5" w:rsidP="00962114" w:rsidR="00563186" w:rsidRPr="0000063E">
    <w:pPr>
      <w:pStyle w:val="Zaglavlje"/>
      <w:jc w:val="center"/>
      <w:rPr>
        <w:sz w:val="24"/>
        <w:szCs w:val="24"/>
      </w:rPr>
    </w:pPr>
    <w:r>
      <w:rPr>
        <w:sz w:val="24"/>
        <w:szCs w:val="24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2F5626FE"/>
    <w:multiLevelType w:val="hybridMultilevel"/>
    <w:tmpl w:val="C29C56B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CD1A03"/>
    <w:multiLevelType w:val="hybridMultilevel"/>
    <w:tmpl w:val="49222F6E"/>
    <w:lvl w:tplc="041A000F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2813AF7"/>
    <w:multiLevelType w:val="hybridMultilevel"/>
    <w:tmpl w:val="DEBEA8E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5536587"/>
    <w:multiLevelType w:val="hybridMultilevel"/>
    <w:tmpl w:val="85F22FAA"/>
    <w:lvl w:tplc="E45E907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01CAE"/>
    <w:rsid w:val="00015638"/>
    <w:rsid w:val="000179AE"/>
    <w:rsid w:val="00033A8D"/>
    <w:rsid w:val="0004652F"/>
    <w:rsid w:val="0005307D"/>
    <w:rsid w:val="00060193"/>
    <w:rsid w:val="0006539F"/>
    <w:rsid w:val="00065B42"/>
    <w:rsid w:val="000721BF"/>
    <w:rsid w:val="00075754"/>
    <w:rsid w:val="00082C15"/>
    <w:rsid w:val="00084AF1"/>
    <w:rsid w:val="000B22E7"/>
    <w:rsid w:val="000B71A7"/>
    <w:rsid w:val="000C0416"/>
    <w:rsid w:val="000C1F96"/>
    <w:rsid w:val="000D37B5"/>
    <w:rsid w:val="000D4154"/>
    <w:rsid w:val="000E0E52"/>
    <w:rsid w:val="000E335E"/>
    <w:rsid w:val="000E36E4"/>
    <w:rsid w:val="001013EE"/>
    <w:rsid w:val="00105E6C"/>
    <w:rsid w:val="00134F3A"/>
    <w:rsid w:val="00160B46"/>
    <w:rsid w:val="001861A1"/>
    <w:rsid w:val="001A762F"/>
    <w:rsid w:val="001E2FD2"/>
    <w:rsid w:val="001F008D"/>
    <w:rsid w:val="0021298E"/>
    <w:rsid w:val="00225613"/>
    <w:rsid w:val="00233208"/>
    <w:rsid w:val="00250A6E"/>
    <w:rsid w:val="00260C00"/>
    <w:rsid w:val="00263FC1"/>
    <w:rsid w:val="002817DE"/>
    <w:rsid w:val="00295D08"/>
    <w:rsid w:val="00297908"/>
    <w:rsid w:val="002A03C0"/>
    <w:rsid w:val="002A0543"/>
    <w:rsid w:val="002A1C00"/>
    <w:rsid w:val="002C3072"/>
    <w:rsid w:val="002D5087"/>
    <w:rsid w:val="002D60CE"/>
    <w:rsid w:val="002E5ED4"/>
    <w:rsid w:val="00302673"/>
    <w:rsid w:val="00363D7A"/>
    <w:rsid w:val="003D0115"/>
    <w:rsid w:val="003D70DD"/>
    <w:rsid w:val="003F3203"/>
    <w:rsid w:val="003F3702"/>
    <w:rsid w:val="004005AE"/>
    <w:rsid w:val="00400D27"/>
    <w:rsid w:val="00402541"/>
    <w:rsid w:val="004079DC"/>
    <w:rsid w:val="00412D47"/>
    <w:rsid w:val="004458F5"/>
    <w:rsid w:val="00462DDC"/>
    <w:rsid w:val="0046518B"/>
    <w:rsid w:val="00472D26"/>
    <w:rsid w:val="00496278"/>
    <w:rsid w:val="004B1299"/>
    <w:rsid w:val="004B7428"/>
    <w:rsid w:val="004C428C"/>
    <w:rsid w:val="004D4223"/>
    <w:rsid w:val="004E6BC9"/>
    <w:rsid w:val="00501EBB"/>
    <w:rsid w:val="00507FB0"/>
    <w:rsid w:val="00510C83"/>
    <w:rsid w:val="00526E66"/>
    <w:rsid w:val="005356ED"/>
    <w:rsid w:val="00535D8E"/>
    <w:rsid w:val="00540560"/>
    <w:rsid w:val="0054341C"/>
    <w:rsid w:val="005543BD"/>
    <w:rsid w:val="00555473"/>
    <w:rsid w:val="00561583"/>
    <w:rsid w:val="00563186"/>
    <w:rsid w:val="00587F32"/>
    <w:rsid w:val="0059075B"/>
    <w:rsid w:val="00591F57"/>
    <w:rsid w:val="005B004F"/>
    <w:rsid w:val="005B2079"/>
    <w:rsid w:val="005B344F"/>
    <w:rsid w:val="005D75E6"/>
    <w:rsid w:val="005E4067"/>
    <w:rsid w:val="005F03BD"/>
    <w:rsid w:val="005F7531"/>
    <w:rsid w:val="00606CC8"/>
    <w:rsid w:val="0066167E"/>
    <w:rsid w:val="00662650"/>
    <w:rsid w:val="00662884"/>
    <w:rsid w:val="00681B1A"/>
    <w:rsid w:val="006A73F1"/>
    <w:rsid w:val="006C6BAC"/>
    <w:rsid w:val="006D72C2"/>
    <w:rsid w:val="00704DD0"/>
    <w:rsid w:val="007150E9"/>
    <w:rsid w:val="007205E5"/>
    <w:rsid w:val="00721D6B"/>
    <w:rsid w:val="0073274A"/>
    <w:rsid w:val="00732F2C"/>
    <w:rsid w:val="00754CF2"/>
    <w:rsid w:val="0076161C"/>
    <w:rsid w:val="007A4BE8"/>
    <w:rsid w:val="007B068E"/>
    <w:rsid w:val="007D02E9"/>
    <w:rsid w:val="007D5510"/>
    <w:rsid w:val="007E6A6F"/>
    <w:rsid w:val="008019C2"/>
    <w:rsid w:val="008204DE"/>
    <w:rsid w:val="0083257E"/>
    <w:rsid w:val="00857AD7"/>
    <w:rsid w:val="0087245C"/>
    <w:rsid w:val="00876DAA"/>
    <w:rsid w:val="0089151C"/>
    <w:rsid w:val="0089157C"/>
    <w:rsid w:val="008A042D"/>
    <w:rsid w:val="008A27DD"/>
    <w:rsid w:val="008B669A"/>
    <w:rsid w:val="008C2A21"/>
    <w:rsid w:val="008D5709"/>
    <w:rsid w:val="008F656F"/>
    <w:rsid w:val="00901CFD"/>
    <w:rsid w:val="00923F98"/>
    <w:rsid w:val="00937068"/>
    <w:rsid w:val="00947BCF"/>
    <w:rsid w:val="00962114"/>
    <w:rsid w:val="00973C2C"/>
    <w:rsid w:val="00986827"/>
    <w:rsid w:val="00990413"/>
    <w:rsid w:val="009A6ACB"/>
    <w:rsid w:val="009B1748"/>
    <w:rsid w:val="009B3D51"/>
    <w:rsid w:val="00A0793E"/>
    <w:rsid w:val="00A446AE"/>
    <w:rsid w:val="00A473F8"/>
    <w:rsid w:val="00A51F76"/>
    <w:rsid w:val="00A6064D"/>
    <w:rsid w:val="00A75EA1"/>
    <w:rsid w:val="00A75F17"/>
    <w:rsid w:val="00A851A3"/>
    <w:rsid w:val="00A858A7"/>
    <w:rsid w:val="00AA116B"/>
    <w:rsid w:val="00AA2AB4"/>
    <w:rsid w:val="00AA4086"/>
    <w:rsid w:val="00AC0FE4"/>
    <w:rsid w:val="00AC6741"/>
    <w:rsid w:val="00AF2856"/>
    <w:rsid w:val="00B07EF1"/>
    <w:rsid w:val="00B14B96"/>
    <w:rsid w:val="00B20FF3"/>
    <w:rsid w:val="00B62E90"/>
    <w:rsid w:val="00B77471"/>
    <w:rsid w:val="00B863AB"/>
    <w:rsid w:val="00B9015B"/>
    <w:rsid w:val="00BB4FA7"/>
    <w:rsid w:val="00BC67EF"/>
    <w:rsid w:val="00BD0442"/>
    <w:rsid w:val="00BE2D6F"/>
    <w:rsid w:val="00BE5577"/>
    <w:rsid w:val="00BF01D0"/>
    <w:rsid w:val="00BF0DDB"/>
    <w:rsid w:val="00BF16F5"/>
    <w:rsid w:val="00BF609C"/>
    <w:rsid w:val="00BF6A07"/>
    <w:rsid w:val="00C01470"/>
    <w:rsid w:val="00C016A2"/>
    <w:rsid w:val="00C23ADD"/>
    <w:rsid w:val="00C40A44"/>
    <w:rsid w:val="00C50593"/>
    <w:rsid w:val="00C550E3"/>
    <w:rsid w:val="00C63030"/>
    <w:rsid w:val="00C70FDE"/>
    <w:rsid w:val="00C90682"/>
    <w:rsid w:val="00CC17F9"/>
    <w:rsid w:val="00CE5A4C"/>
    <w:rsid w:val="00D01E10"/>
    <w:rsid w:val="00D04E2A"/>
    <w:rsid w:val="00D1085A"/>
    <w:rsid w:val="00D23C1F"/>
    <w:rsid w:val="00D24310"/>
    <w:rsid w:val="00D302B2"/>
    <w:rsid w:val="00D346E6"/>
    <w:rsid w:val="00D677F7"/>
    <w:rsid w:val="00D803A5"/>
    <w:rsid w:val="00D84736"/>
    <w:rsid w:val="00D92741"/>
    <w:rsid w:val="00DA54E7"/>
    <w:rsid w:val="00DD5222"/>
    <w:rsid w:val="00DE0F86"/>
    <w:rsid w:val="00E0682D"/>
    <w:rsid w:val="00E24B5E"/>
    <w:rsid w:val="00E375B5"/>
    <w:rsid w:val="00E444EA"/>
    <w:rsid w:val="00E50DB1"/>
    <w:rsid w:val="00E661BA"/>
    <w:rsid w:val="00E757C5"/>
    <w:rsid w:val="00E76790"/>
    <w:rsid w:val="00EF3D26"/>
    <w:rsid w:val="00F010D5"/>
    <w:rsid w:val="00F0151A"/>
    <w:rsid w:val="00F110C5"/>
    <w:rsid w:val="00F25A48"/>
    <w:rsid w:val="00F324F6"/>
    <w:rsid w:val="00F46EE9"/>
    <w:rsid w:val="00F60A6C"/>
    <w:rsid w:val="00F617D8"/>
    <w:rsid w:val="00F65E0A"/>
    <w:rsid w:val="00FA08F1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1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Default" w:type="paragraph">
    <w:name w:val="Default"/>
    <w:rsid w:val="009A6ACB"/>
    <w:pPr>
      <w:autoSpaceDE w:val="false"/>
      <w:autoSpaceDN w:val="false"/>
      <w:adjustRightInd w:val="false"/>
    </w:pPr>
    <w:rPr>
      <w:rFonts w:eastAsiaTheme="minorHAnsi" w:cs="Arial" w:hAnsi="Arial" w:ascii="Arial"/>
      <w:color w:val="000000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21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1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1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1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1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1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Default" w:type="paragraph">
    <w:name w:val="Default"/>
    <w:rsid w:val="009A6ACB"/>
    <w:pPr>
      <w:autoSpaceDE w:val="0"/>
      <w:autoSpaceDN w:val="0"/>
      <w:adjustRightInd w:val="0"/>
    </w:pPr>
    <w:rPr>
      <w:rFonts w:ascii="Arial" w:cs="Arial" w:eastAsiaTheme="minorHAnsi" w:hAnsi="Arial"/>
      <w:color w:val="000000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21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1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1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1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1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344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757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</izvorni_sadrzaj>
    <derivirana_varijabla naziv="DomainObject.Primjedba_1">poziv po čl. 132. SZ</derivirana_varijabla>
  </DomainObject.Primjedba>
  <DomainObject.Oznaka>
    <izvorni_sadrzaj>St-493/2017-24</izvorni_sadrzaj>
    <derivirana_varijabla naziv="DomainObject.Oznaka_1">St-493/2017-24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St-493/2017</izvorni_sadrzaj>
    <derivirana_varijabla naziv="DomainObject.Predmet.OznakaBroj_1">St-493/2017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VICTUS EKO zadruga branitelja za poljoprivredu, proizvodnju i trgovinu</izvorni_sadrzaj>
    <derivirana_varijabla naziv="DomainObject.Predmet.ProtustrankaFormated_1">  VICTUS EKO zadruga branitelja za poljoprivredu, proizvodnju i trgovinu</derivirana_varijabla>
  </DomainObject.Predmet.ProtustrankaFormated>
  <DomainObject.Predmet.ProtustrankaFormatedOIB>
    <izvorni_sadrzaj>  VICTUS EKO zadruga branitelja za poljoprivredu, proizvodnju i trgovinu, OIB 06330462618</izvorni_sadrzaj>
    <derivirana_varijabla naziv="DomainObject.Predmet.ProtustrankaFormatedOIB_1">  VICTUS EKO zadruga branitelja za poljoprivredu, proizvodnju i trgovinu, OIB 06330462618</derivirana_varijabla>
  </DomainObject.Predmet.ProtustrankaFormatedOIB>
  <DomainObject.Predmet.ProtustrankaFormatedWithAdress>
    <izvorni_sadrzaj> VICTUS EKO zadruga branitelja za poljoprivredu, proizvodnju i trgovinu, Ul. Krnjak 4/I, 47242 Krnjak</izvorni_sadrzaj>
    <derivirana_varijabla naziv="DomainObject.Predmet.ProtustrankaFormatedWithAdress_1"> VICTUS EKO zadruga branitelja za poljoprivredu, proizvodnju i trgovinu, Ul. Krnjak 4/I, 47242 Krnjak</derivirana_varijabla>
  </DomainObject.Predmet.ProtustrankaFormatedWithAdress>
  <DomainObject.Predmet.ProtustrankaFormatedWithAdressOIB>
    <izvorni_sadrzaj> VICTUS EKO zadruga branitelja za poljoprivredu, proizvodnju i trgovinu, OIB 06330462618, Ul. Krnjak 4/I, 47242 Krnjak</izvorni_sadrzaj>
    <derivirana_varijabla naziv="DomainObject.Predmet.ProtustrankaFormatedWithAdressOIB_1"> VICTUS EKO zadruga branitelja za poljoprivredu, proizvodnju i trgovinu, OIB 06330462618, Ul. Krnjak 4/I, 47242 Krnjak</derivirana_varijabla>
  </DomainObject.Predmet.ProtustrankaFormatedWithAdressOIB>
  <DomainObject.Predmet.ProtustrankaWithAdress>
    <izvorni_sadrzaj>VICTUS EKO zadruga branitelja za poljoprivredu, proizvodnju i trgovinu Ul. Krnjak 4/I, 47242 Krnjak</izvorni_sadrzaj>
    <derivirana_varijabla naziv="DomainObject.Predmet.ProtustrankaWithAdress_1">VICTUS EKO zadruga branitelja za poljoprivredu, proizvodnju i trgovinu Ul. Krnjak 4/I, 47242 Krnjak</derivirana_varijabla>
  </DomainObject.Predmet.ProtustrankaWithAdress>
  <DomainObject.Predmet.ProtustrankaWithAdressOIB>
    <izvorni_sadrzaj>VICTUS EKO zadruga branitelja za poljoprivredu, proizvodnju i trgovinu, OIB 06330462618, Ul. Krnjak 4/I, 47242 Krnjak</izvorni_sadrzaj>
    <derivirana_varijabla naziv="DomainObject.Predmet.ProtustrankaWithAdressOIB_1">VICTUS EKO zadruga branitelja za poljoprivredu, proizvodnju i trgovinu, OIB 06330462618, Ul. Krnjak 4/I, 47242 Krnjak</derivirana_varijabla>
  </DomainObject.Predmet.ProtustrankaWithAdressOIB>
  <DomainObject.Predmet.ProtustrankaNazivFormated>
    <izvorni_sadrzaj>VICTUS EKO zadruga branitelja za poljoprivredu, proizvodnju i trgovinu</izvorni_sadrzaj>
    <derivirana_varijabla naziv="DomainObject.Predmet.ProtustrankaNazivFormated_1">VICTUS EKO zadruga branitelja za poljoprivredu, proizvodnju i trgovinu</derivirana_varijabla>
  </DomainObject.Predmet.ProtustrankaNazivFormated>
  <DomainObject.Predmet.ProtustrankaNazivFormatedOIB>
    <izvorni_sadrzaj>VICTUS EKO zadruga branitelja za poljoprivredu, proizvodnju i trgovinu, OIB 06330462618</izvorni_sadrzaj>
    <derivirana_varijabla naziv="DomainObject.Predmet.ProtustrankaNazivFormatedOIB_1">VICTUS EKO zadruga branitelja za poljoprivredu, proizvodnju i trgovinu, OIB 06330462618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Željko Matijević</izvorni_sadrzaj>
    <derivirana_varijabla naziv="DomainObject.Predmet.StrankaFormated_1">  FINA regionalni centar Zagreb, podružnica Karlovac; Željko Matijević</derivirana_varijabla>
  </DomainObject.Predmet.StrankaFormated>
  <DomainObject.Predmet.StrankaFormatedOIB>
    <izvorni_sadrzaj>  FINA regionalni centar Zagreb, podružnica Karlovac, OIB 85821130368; Željko Matijević, OIB 20945261019</izvorni_sadrzaj>
    <derivirana_varijabla naziv="DomainObject.Predmet.StrankaFormatedOIB_1">  FINA regionalni centar Zagreb, podružnica Karlovac, OIB 85821130368; Željko Matijević, OIB 20945261019</derivirana_varijabla>
  </DomainObject.Predmet.StrankaFormatedOIB>
  <DomainObject.Predmet.StrankaFormatedWithAdress>
    <izvorni_sadrzaj> FINA regionalni centar Zagreb, podružnica Karlovac, Vitezovićeva 1, 47000 Karlovac; Željko Matijević, Gornji Budački 25, 47242 Gornji Budački</izvorni_sadrzaj>
    <derivirana_varijabla naziv="DomainObject.Predmet.StrankaFormatedWithAdress_1"> FINA regionalni centar Zagreb, podružnica Karlovac, Vitezovićeva 1, 47000 Karlovac; Željko Matijević, Gornji Budački 25, 47242 Gornji Budački</derivirana_varijabla>
  </DomainObject.Predmet.StrankaFormatedWithAdress>
  <DomainObject.Predmet.StrankaFormatedWithAdressOIB>
    <izvorni_sadrzaj> FINA regionalni centar Zagreb, podružnica Karlovac, OIB 85821130368, Vitezovićeva 1, 47000 Karlovac; Željko Matijević, OIB 20945261019, Gornji Budački 25, 47242 Gornji Budački</izvorni_sadrzaj>
    <derivirana_varijabla naziv="DomainObject.Predmet.StrankaFormatedWithAdressOIB_1"> FINA regionalni centar Zagreb, podružnica Karlovac, OIB 85821130368, Vitezovićeva 1, 47000 Karlovac; Željko Matijević, OIB 20945261019, Gornji Budački 25, 47242 Gornji Budački</derivirana_varijabla>
  </DomainObject.Predmet.StrankaFormatedWithAdressOIB>
  <DomainObject.Predmet.StrankaWithAdress>
    <izvorni_sadrzaj>FINA regionalni centar Zagreb, podružnica Karlovac Vitezovićeva 1,47000 Karlovac,Željko Matijević Gornji Budački 25,47242 Gornji Budački</izvorni_sadrzaj>
    <derivirana_varijabla naziv="DomainObject.Predmet.StrankaWithAdress_1">FINA regionalni centar Zagreb, podružnica Karlovac Vitezovićeva 1,47000 Karlovac,Željko Matijević Gornji Budački 25,47242 Gornji Budački</derivirana_varijabla>
  </DomainObject.Predmet.StrankaWithAdress>
  <DomainObject.Predmet.StrankaWithAdressOIB>
    <izvorni_sadrzaj>FINA regionalni centar Zagreb, podružnica Karlovac, OIB 85821130368, Vitezovićeva 1,47000 Karlovac,Željko Matijević, OIB 20945261019, Gornji Budački 25,47242 Gornji Budački</izvorni_sadrzaj>
    <derivirana_varijabla naziv="DomainObject.Predmet.StrankaWithAdressOIB_1">FINA regionalni centar Zagreb, podružnica Karlovac, OIB 85821130368, Vitezovićeva 1,47000 Karlovac,Željko Matijević, OIB 20945261019, Gornji Budački 25,47242 Gornji Budački</derivirana_varijabla>
  </DomainObject.Predmet.StrankaWithAdressOIB>
  <DomainObject.Predmet.StrankaNazivFormated>
    <izvorni_sadrzaj>FINA regionalni centar Zagreb, podružnica Karlovac,Željko Matijević</izvorni_sadrzaj>
    <derivirana_varijabla naziv="DomainObject.Predmet.StrankaNazivFormated_1">FINA regionalni centar Zagreb, podružnica Karlovac,Željko Matijević</derivirana_varijabla>
  </DomainObject.Predmet.StrankaNazivFormated>
  <DomainObject.Predmet.StrankaNazivFormatedOIB>
    <izvorni_sadrzaj>FINA regionalni centar Zagreb, podružnica Karlovac, OIB 85821130368,Željko Matijević, OIB 20945261019</izvorni_sadrzaj>
    <derivirana_varijabla naziv="DomainObject.Predmet.StrankaNazivFormatedOIB_1">FINA regionalni centar Zagreb, podružnica Karlovac, OIB 85821130368,Željko Matijević, OIB 20945261019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Zagreb, podružnica Karlovac</item>
      <item>Željko Matijević</item>
    </izvorni_sadrzaj>
    <derivirana_varijabla naziv="DomainObject.Predmet.StrankaListFormated_1">
      <item>FINA regionalni centar Zagreb, podružnica Karlovac</item>
      <item>Željko Matijević</item>
    </derivirana_varijabla>
  </DomainObject.Predmet.StrankaListFormated>
  <DomainObject.Predmet.StrankaListFormatedOIB>
    <izvorni_sadrzaj>
      <item>FINA regionalni centar Zagreb, podružnica Karlovac, OIB 85821130368</item>
      <item>Željko Matijević, OIB 20945261019</item>
    </izvorni_sadrzaj>
    <derivirana_varijabla naziv="DomainObject.Predmet.StrankaListFormatedOIB_1">
      <item>FINA regionalni centar Zagreb, podružnica Karlovac, OIB 85821130368</item>
      <item>Željko Matijević, OIB 20945261019</item>
    </derivirana_varijabla>
  </DomainObject.Predmet.StrankaListFormatedOIB>
  <DomainObject.Predmet.StrankaListFormatedWithAdress>
    <izvorni_sadrzaj>
      <item>FINA regionalni centar Zagreb, podružnica Karlovac, Vitezovićeva 1, 47000 Karlovac</item>
      <item>Željko Matijević, Gornji Budački 25, 47242 Gornji Budački</item>
    </izvorni_sadrzaj>
    <derivirana_varijabla naziv="DomainObject.Predmet.StrankaListFormatedWithAdress_1">
      <item>FINA regionalni centar Zagreb, podružnica Karlovac, Vitezovićeva 1, 47000 Karlovac</item>
      <item>Željko Matijević, Gornji Budački 25, 47242 Gornji Budački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Željko Matijević, OIB 20945261019, Gornji Budački 25, 47242 Gornji Budački</item>
    </izvorni_sadrzaj>
    <derivirana_varijabla naziv="DomainObject.Predmet.StrankaListFormatedWithAdressOIB_1">
      <item>FINA regionalni centar Zagreb, podružnica Karlovac, OIB 85821130368, Vitezovićeva 1, 47000 Karlovac</item>
      <item>Željko Matijević, OIB 20945261019, Gornji Budački 25, 47242 Gornji Budački</item>
    </derivirana_varijabla>
  </DomainObject.Predmet.StrankaListFormatedWithAdressOIB>
  <DomainObject.Predmet.StrankaListNazivFormated>
    <izvorni_sadrzaj>
      <item>FINA regionalni centar Zagreb, podružnica Karlovac</item>
      <item>Željko Matijević</item>
    </izvorni_sadrzaj>
    <derivirana_varijabla naziv="DomainObject.Predmet.StrankaListNazivFormated_1">
      <item>FINA regionalni centar Zagreb, podružnica Karlovac</item>
      <item>Željko Matijević</item>
    </derivirana_varijabla>
  </DomainObject.Predmet.StrankaListNazivFormated>
  <DomainObject.Predmet.StrankaListNazivFormatedOIB>
    <izvorni_sadrzaj>
      <item>FINA regionalni centar Zagreb, podružnica Karlovac, OIB 85821130368</item>
      <item>Željko Matijević, OIB 20945261019</item>
    </izvorni_sadrzaj>
    <derivirana_varijabla naziv="DomainObject.Predmet.StrankaListNazivFormatedOIB_1">
      <item>FINA regionalni centar Zagreb, podružnica Karlovac, OIB 85821130368</item>
      <item>Željko Matijević, OIB 20945261019</item>
    </derivirana_varijabla>
  </DomainObject.Predmet.StrankaListNazivFormatedOIB>
  <DomainObject.Predmet.ProtuStrankaListFormated>
    <izvorni_sadrzaj>
      <item>VICTUS EKO zadruga branitelja za poljoprivredu, proizvodnju i trgovinu</item>
    </izvorni_sadrzaj>
    <derivirana_varijabla naziv="DomainObject.Predmet.ProtuStrankaListFormated_1">
      <item>VICTUS EKO zadruga branitelja za poljoprivredu, proizvodnju i trgovinu</item>
    </derivirana_varijabla>
  </DomainObject.Predmet.ProtuStrankaListFormated>
  <DomainObject.Predmet.ProtuStrankaListFormatedOIB>
    <izvorni_sadrzaj>
      <item>VICTUS EKO zadruga branitelja za poljoprivredu, proizvodnju i trgovinu, OIB 06330462618</item>
    </izvorni_sadrzaj>
    <derivirana_varijabla naziv="DomainObject.Predmet.ProtuStrankaListFormatedOIB_1">
      <item>VICTUS EKO zadruga branitelja za poljoprivredu, proizvodnju i trgovinu, OIB 06330462618</item>
    </derivirana_varijabla>
  </DomainObject.Predmet.ProtuStrankaListFormatedOIB>
  <DomainObject.Predmet.ProtuStrankaListFormatedWithAdress>
    <izvorni_sadrzaj>
      <item>VICTUS EKO zadruga branitelja za poljoprivredu, proizvodnju i trgovinu, Ul. Krnjak 4/I, 47242 Krnjak</item>
    </izvorni_sadrzaj>
    <derivirana_varijabla naziv="DomainObject.Predmet.ProtuStrankaListFormatedWithAdress_1">
      <item>VICTUS EKO zadruga branitelja za poljoprivredu, proizvodnju i trgovinu, Ul. Krnjak 4/I, 47242 Krnjak</item>
    </derivirana_varijabla>
  </DomainObject.Predmet.ProtuStrankaListFormatedWithAdress>
  <DomainObject.Predmet.ProtuStrankaListFormatedWithAdressOIB>
    <izvorni_sadrzaj>
      <item>VICTUS EKO zadruga branitelja za poljoprivredu, proizvodnju i trgovinu, OIB 06330462618, Ul. Krnjak 4/I, 47242 Krnjak</item>
    </izvorni_sadrzaj>
    <derivirana_varijabla naziv="DomainObject.Predmet.ProtuStrankaListFormatedWithAdressOIB_1">
      <item>VICTUS EKO zadruga branitelja za poljoprivredu, proizvodnju i trgovinu, OIB 06330462618, Ul. Krnjak 4/I, 47242 Krnjak</item>
    </derivirana_varijabla>
  </DomainObject.Predmet.ProtuStrankaListFormatedWithAdressOIB>
  <DomainObject.Predmet.ProtuStrankaListNazivFormated>
    <izvorni_sadrzaj>
      <item>VICTUS EKO zadruga branitelja za poljoprivredu, proizvodnju i trgovinu</item>
    </izvorni_sadrzaj>
    <derivirana_varijabla naziv="DomainObject.Predmet.ProtuStrankaListNazivFormated_1">
      <item>VICTUS EKO zadruga branitelja za poljoprivredu, proizvodnju i trgovinu</item>
    </derivirana_varijabla>
  </DomainObject.Predmet.ProtuStrankaListNazivFormated>
  <DomainObject.Predmet.ProtuStrankaListNazivFormatedOIB>
    <izvorni_sadrzaj>
      <item>VICTUS EKO zadruga branitelja za poljoprivredu, proizvodnju i trgovinu, OIB 06330462618</item>
    </izvorni_sadrzaj>
    <derivirana_varijabla naziv="DomainObject.Predmet.ProtuStrankaListNazivFormatedOIB_1">
      <item>VICTUS EKO zadruga branitelja za poljoprivredu, proizvodnju i trgovinu, OIB 06330462618</item>
    </derivirana_varijabla>
  </DomainObject.Predmet.ProtuStrankaListNazivFormatedOIB>
  <DomainObject.Predmet.OstaliListFormated>
    <izvorni_sadrzaj>
      <item>OTP banka Hrvatska dioničko društvo</item>
      <item>ERSTE&amp;STEIERMÄRKISCHE BANKA dioničko društvo</item>
      <item>Željko Matijević</item>
    </izvorni_sadrzaj>
    <derivirana_varijabla naziv="DomainObject.Predmet.OstaliListFormated_1">
      <item>OTP banka Hrvatska dioničko društvo</item>
      <item>ERSTE&amp;STEIERMÄRKISCHE BANKA dioničko društvo</item>
      <item>Željko Matijević</item>
    </derivirana_varijabla>
  </DomainObject.Predmet.OstaliListFormated>
  <DomainObject.Predmet.OstaliListFormatedOIB>
    <izvorni_sadrzaj>
      <item>OTP banka Hrvatska dioničko društvo, OIB 52508873833</item>
      <item>ERSTE&amp;STEIERMÄRKISCHE BANKA dioničko društvo, OIB 23057039320</item>
      <item>Željko Matijević, OIB 20945261019</item>
    </izvorni_sadrzaj>
    <derivirana_varijabla naziv="DomainObject.Predmet.OstaliListFormatedOIB_1">
      <item>OTP banka Hrvatska dioničko društvo, OIB 52508873833</item>
      <item>ERSTE&amp;STEIERMÄRKISCHE BANKA dioničko društvo, OIB 23057039320</item>
      <item>Željko Matijević, OIB 20945261019</item>
    </derivirana_varijabla>
  </DomainObject.Predmet.OstaliListFormatedOIB>
  <DomainObject.Predmet.OstaliListFormatedWithAdress>
    <izvorni_sadrzaj>
      <item>OTP banka Hrvatska dioničko društvo, Ulica Domovinskog rata 3, 23000 Zadar</item>
      <item>ERSTE&amp;STEIERMÄRKISCHE BANKA dioničko društvo, Jadranski Trg 3/a, 51000 Rijeka</item>
      <item>Željko Matijević, Gornji Budački 25, 47242 Gornji Budački</item>
    </izvorni_sadrzaj>
    <derivirana_varijabla naziv="DomainObject.Predmet.OstaliListFormatedWithAdress_1">
      <item>OTP banka Hrvatska dioničko društvo, Ulica Domovinskog rata 3, 23000 Zadar</item>
      <item>ERSTE&amp;STEIERMÄRKISCHE BANKA dioničko društvo, Jadranski Trg 3/a, 51000 Rijeka</item>
      <item>Željko Matijević, Gornji Budački 25, 47242 Gornji Budački</item>
    </derivirana_varijabla>
  </DomainObject.Predmet.OstaliListFormatedWithAdress>
  <DomainObject.Predmet.OstaliListFormatedWithAdressOIB>
    <izvorni_sadrzaj>
      <item>OTP banka Hrvatska dioničko društvo, OIB 52508873833, Ulica Domovinskog rata 3, 23000 Zadar</item>
      <item>ERSTE&amp;STEIERMÄRKISCHE BANKA dioničko društvo, OIB 23057039320, Jadranski Trg 3/a, 51000 Rijeka</item>
      <item>Željko Matijević, OIB 20945261019, Gornji Budački 25, 47242 Gornji Budački</item>
    </izvorni_sadrzaj>
    <derivirana_varijabla naziv="DomainObject.Predmet.OstaliListFormatedWithAdressOIB_1">
      <item>OTP banka Hrvatska dioničko društvo, OIB 52508873833, Ulica Domovinskog rata 3, 23000 Zadar</item>
      <item>ERSTE&amp;STEIERMÄRKISCHE BANKA dioničko društvo, OIB 23057039320, Jadranski Trg 3/a, 51000 Rijeka</item>
      <item>Željko Matijević, OIB 20945261019, Gornji Budački 25, 47242 Gornji Budački</item>
    </derivirana_varijabla>
  </DomainObject.Predmet.OstaliListFormatedWithAdressOIB>
  <DomainObject.Predmet.OstaliListNazivFormated>
    <izvorni_sadrzaj>
      <item>OTP banka Hrvatska dioničko društvo</item>
      <item>ERSTE&amp;STEIERMÄRKISCHE BANKA dioničko društvo</item>
      <item>Željko Matijević</item>
    </izvorni_sadrzaj>
    <derivirana_varijabla naziv="DomainObject.Predmet.OstaliListNazivFormated_1">
      <item>OTP banka Hrvatska dioničko društvo</item>
      <item>ERSTE&amp;STEIERMÄRKISCHE BANKA dioničko društvo</item>
      <item>Željko Matijević</item>
    </derivirana_varijabla>
  </DomainObject.Predmet.OstaliListNazivFormated>
  <DomainObject.Predmet.OstaliListNazivFormatedOIB>
    <izvorni_sadrzaj>
      <item>OTP banka Hrvatska dioničko društvo, OIB 52508873833</item>
      <item>ERSTE&amp;STEIERMÄRKISCHE BANKA dioničko društvo, OIB 23057039320</item>
      <item>Željko Matijević, OIB 20945261019</item>
    </izvorni_sadrzaj>
    <derivirana_varijabla naziv="DomainObject.Predmet.OstaliListNazivFormatedOIB_1">
      <item>OTP banka Hrvatska dioničko društvo, OIB 52508873833</item>
      <item>ERSTE&amp;STEIERMÄRKISCHE BANKA dioničko društvo, OIB 23057039320</item>
      <item>Željko Matijević, OIB 20945261019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St-493/2017-24</izvorni_sadrzaj>
    <derivirana_varijabla naziv="DomainObject.PoslovniBrojDokumenta_1">St-493/2017-24</derivirana_varijabla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VICTUS EKO zadruga branitelja za poljoprivredu, proizvodnju i trgovinu</izvorni_sadrzaj>
    <derivirana_varijabla naziv="DomainObject.Predmet.ProtustrankaIDrugi_1">VICTUS EKO zadruga branitelja za poljoprivredu, proizvodnju i trgovinu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VICTUS EKO zadruga branitelja za poljoprivredu, proizvodnju i trgovinu, OIB 06330462618, Ul. Krnjak 4/I, 47242 Krnjak</izvorni_sadrzaj>
    <derivirana_varijabla naziv="DomainObject.Predmet.ProtustrankaIDrugiAdressOIB_1">VICTUS EKO zadruga branitelja za poljoprivredu, proizvodnju i trgovinu, OIB 06330462618, Ul. Krnjak 4/I,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VICTUS EKO zadruga branitelja za poljoprivredu, proizvodnju i trgovinu</item>
      <item>OTP banka Hrvatska dioničko društvo</item>
      <item>ERSTE&amp;STEIERMÄRKISCHE BANKA dioničko društvo</item>
      <item>Željko Matijević</item>
      <item>Željko Matijević</item>
    </izvorni_sadrzaj>
    <derivirana_varijabla naziv="DomainObject.Predmet.SudioniciListNaziv_1">
      <item>FINA regionalni centar Zagreb, podružnica Karlovac</item>
      <item>VICTUS EKO zadruga branitelja za poljoprivredu, proizvodnju i trgovinu</item>
      <item>OTP banka Hrvatska dioničko društvo</item>
      <item>ERSTE&amp;STEIERMÄRKISCHE BANKA dioničko društvo</item>
      <item>Željko Matijević</item>
      <item>Željko Matijević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VICTUS EKO zadruga branitelja za poljoprivredu, proizvodnju i trgovinu, OIB 06330462618, Ul. Krnjak 4/I,47242 Krnjak</item>
      <item>OTP banka Hrvatska dioničko društvo, OIB 52508873833, Ulica Domovinskog rata 3,23000 Zadar</item>
      <item>ERSTE&amp;STEIERMÄRKISCHE BANKA dioničko društvo, OIB 23057039320, Jadranski Trg 3/a,51000 Rijeka</item>
      <item>Željko Matijević, OIB 20945261019, Gornji Budački 25,47242 Gornji Budački</item>
      <item>Željko Matijević, OIB 20945261019, Gornji Budački 25,47242 Gornji Budački</item>
    </izvorni_sadrzaj>
    <derivirana_varijabla naziv="DomainObject.Predmet.SudioniciListAdressOIB_1">
      <item>FINA regionalni centar Zagreb, podružnica Karlovac, OIB 85821130368, Vitezovićeva 1,47000 Karlovac</item>
      <item>VICTUS EKO zadruga branitelja za poljoprivredu, proizvodnju i trgovinu, OIB 06330462618, Ul. Krnjak 4/I,47242 Krnjak</item>
      <item>OTP banka Hrvatska dioničko društvo, OIB 52508873833, Ulica Domovinskog rata 3,23000 Zadar</item>
      <item>ERSTE&amp;STEIERMÄRKISCHE BANKA dioničko društvo, OIB 23057039320, Jadranski Trg 3/a,51000 Rijeka</item>
      <item>Željko Matijević, OIB 20945261019, Gornji Budački 25,47242 Gornji Budački</item>
      <item>Željko Matijević, OIB 20945261019, Gornji Budački 25,47242 Gornji Budački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06330462618</item>
      <item>, OIB 52508873833</item>
      <item>, OIB 23057039320</item>
      <item>, OIB 20945261019</item>
      <item>, OIB 20945261019</item>
    </izvorni_sadrzaj>
    <derivirana_varijabla naziv="DomainObject.Predmet.SudioniciListNazivOIB_1">
      <item>, OIB 85821130368</item>
      <item>, OIB 06330462618</item>
      <item>, OIB 52508873833</item>
      <item>, OIB 23057039320</item>
      <item>, OIB 20945261019</item>
      <item>, OIB 20945261019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FEC615-02AB-4776-93A4-3C4C4749B1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1193</properties:Words>
  <properties:Characters>6673</properties:Characters>
  <properties:Lines>119</properties:Lines>
  <properties:Paragraphs>26</properties:Paragraphs>
  <properties:TotalTime>195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Natalija Perković</cp:lastModifiedBy>
  <cp:lastPrinted>2017-03-01T12:55:00Z</cp:lastPrinted>
  <dcterms:modified xmlns:xsi="http://www.w3.org/2001/XMLSchema-instance" xsi:type="dcterms:W3CDTF">2018-04-20T12:54:00Z</dcterms:modified>
  <cp:revision>151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St-493/2017-24 / Odluka - Rješenje (Poziv vjerovnicima_PRIVREMENI ST.UP._PREDUJAM_čl. 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