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5021" w14:paraId="bd0502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990474">
        <w:t>7346</w:t>
      </w:r>
      <w:r w:rsidRPr="00310295">
        <w:t>/1</w:t>
      </w:r>
      <w:r w:rsidR="00990474">
        <w:t>5</w:t>
      </w:r>
      <w:r w:rsidR="00065649">
        <w:t>-11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 w:rsidRPr="00E511E1">
        <w:t>nad dužnikom</w:t>
      </w:r>
      <w:r w:rsidR="00990474">
        <w:t xml:space="preserve"> </w:t>
      </w:r>
      <w:r w:rsidR="00990474" w:rsidRPr="00990474">
        <w:t>ALBULA DEI d.o.o. za usluge, Zagreb, Supetarska 2, OIB:27319825405</w:t>
      </w:r>
      <w:r w:rsidR="0086241D">
        <w:t xml:space="preserve">, </w:t>
      </w:r>
      <w:r w:rsidR="00EE63F5">
        <w:t>24</w:t>
      </w:r>
      <w:r w:rsidR="002C306A" w:rsidRPr="007F40F9">
        <w:t xml:space="preserve">. </w:t>
      </w:r>
      <w:r w:rsidR="00EE63F5">
        <w:t>svibnja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990474">
        <w:t>31</w:t>
      </w:r>
      <w:r w:rsidR="003A6227" w:rsidRPr="003A6227">
        <w:t>.</w:t>
      </w:r>
      <w:r w:rsidR="00990474">
        <w:t>5</w:t>
      </w:r>
      <w:r w:rsidR="0086241D">
        <w:t>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990474">
        <w:t>7346</w:t>
      </w:r>
      <w:r w:rsidR="00925202">
        <w:t>1</w:t>
      </w:r>
      <w:r w:rsidR="00990474">
        <w:t>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FC2F72">
        <w:t>17</w:t>
      </w:r>
      <w:r>
        <w:t xml:space="preserve">. </w:t>
      </w:r>
      <w:r w:rsidR="00EE63F5">
        <w:t>svibnja</w:t>
      </w:r>
      <w:r>
        <w:t xml:space="preserve"> 2017.</w:t>
      </w:r>
      <w:r w:rsidRPr="00E511E1">
        <w:t xml:space="preserve"> </w:t>
      </w:r>
      <w:r w:rsidR="00FC2F72">
        <w:t xml:space="preserve">privremeni stečajni upravitelj je ustvrdio </w:t>
      </w:r>
      <w:r w:rsidR="00FC2F72" w:rsidRPr="00FC2F72">
        <w:t xml:space="preserve">da dužnik u vlasništvu nema imovine dostatne za pokriće troškova stečajnog postupka te predlaže da se sukladno odredbi članka 132. Stečajnog zakona pozovu vjerovnici na uplatu predujma za pokriće troškova u iznosu od </w:t>
      </w:r>
      <w:r w:rsidR="00990474">
        <w:t>31</w:t>
      </w:r>
      <w:r w:rsidR="00FC2F72" w:rsidRPr="00FC2F72">
        <w:t>.</w:t>
      </w:r>
      <w:r w:rsidR="00990474">
        <w:t>5</w:t>
      </w:r>
      <w:r w:rsidR="00FC2F72" w:rsidRPr="00FC2F72">
        <w:t>00,00 kn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</w:t>
      </w:r>
      <w:r w:rsidR="005E2BA2">
        <w:lastRenderedPageBreak/>
        <w:t>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990474">
        <w:t>31</w:t>
      </w:r>
      <w:r w:rsidR="002C6650" w:rsidRPr="002C6650">
        <w:t>.</w:t>
      </w:r>
      <w:r w:rsidR="00990474">
        <w:t>5</w:t>
      </w:r>
      <w:r w:rsidR="00F3254F">
        <w:t>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EE63F5">
        <w:t>24</w:t>
      </w:r>
      <w:r w:rsidR="00E75BE6" w:rsidRPr="00E75BE6">
        <w:t xml:space="preserve">. </w:t>
      </w:r>
      <w:r w:rsidR="00EE63F5">
        <w:t>svibnja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B82182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B82182" w:rsidP="00B82182" w:rsidR="00610868">
      <w:pPr>
        <w:jc w:val="right"/>
      </w:pPr>
      <w:r>
        <w:t>Za točnost otpravka-ovlašteni službenik:</w:t>
      </w:r>
    </w:p>
    <w:p w:rsidRDefault="00B82182" w:rsidP="00B82182" w:rsidR="00B82182">
      <w:pPr>
        <w:jc w:val="right"/>
      </w:pPr>
      <w:r>
        <w:t>Karmela Dolenc</w:t>
      </w:r>
    </w:p>
    <w:p w:rsidRDefault="00B82182" w:rsidP="00B82182" w:rsidR="00B82182" w:rsidRPr="00CB1210">
      <w:pPr>
        <w:jc w:val="right"/>
      </w:pPr>
    </w:p>
    <w:sectPr w:rsidSect="009E7952" w:rsidR="00B8218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5649" w:rsidP="00180C63" w:rsidR="00F635AB">
    <w:pPr>
      <w:pStyle w:val="Zaglavlje"/>
      <w:jc w:val="right"/>
    </w:pPr>
    <w:r>
      <w:t xml:space="preserve">66 </w:t>
    </w:r>
    <w:r w:rsidR="00F635AB">
      <w:t>St-</w:t>
    </w:r>
    <w:r w:rsidR="00990474">
      <w:t>7346</w:t>
    </w:r>
    <w:r w:rsidR="00F635AB">
      <w:t>/1</w:t>
    </w:r>
    <w:r w:rsidR="00990474">
      <w:t>5</w:t>
    </w:r>
    <w: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649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0474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82182"/>
    <w:rsid w:val="00BB6CDC"/>
    <w:rsid w:val="00BE443C"/>
    <w:rsid w:val="00C00E1B"/>
    <w:rsid w:val="00C11A24"/>
    <w:rsid w:val="00C15F17"/>
    <w:rsid w:val="00C35D48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F3254F"/>
    <w:rsid w:val="00F33914"/>
    <w:rsid w:val="00F442CB"/>
    <w:rsid w:val="00F50470"/>
    <w:rsid w:val="00F635AB"/>
    <w:rsid w:val="00F77BDF"/>
    <w:rsid w:val="00F8123E"/>
    <w:rsid w:val="00F86B21"/>
    <w:rsid w:val="00FB5A95"/>
    <w:rsid w:val="00FC2F72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7346</izvorni_sadrzaj>
    <derivirana_varijabla naziv="DomainObject.Predmet.Broj_1">7346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St-7346/2015</izvorni_sadrzaj>
    <derivirana_varijabla naziv="DomainObject.Predmet.OznakaBroj_1">St-7346/2015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ALBULA DEI d.o.o.</izvorni_sadrzaj>
    <derivirana_varijabla naziv="DomainObject.Predmet.ProtustrankaFormated_1">  ALBULA DEI d.o.o.</derivirana_varijabla>
  </DomainObject.Predmet.ProtustrankaFormated>
  <DomainObject.Predmet.ProtustrankaFormatedOIB>
    <izvorni_sadrzaj>  ALBULA DEI d.o.o., OIB 27319825405</izvorni_sadrzaj>
    <derivirana_varijabla naziv="DomainObject.Predmet.ProtustrankaFormatedOIB_1">  ALBULA DEI d.o.o., OIB 27319825405</derivirana_varijabla>
  </DomainObject.Predmet.ProtustrankaFormatedOIB>
  <DomainObject.Predmet.ProtustrankaFormatedWithAdress>
    <izvorni_sadrzaj> ALBULA DEI d.o.o., Supetarska 2, 10000 Zagreb</izvorni_sadrzaj>
    <derivirana_varijabla naziv="DomainObject.Predmet.ProtustrankaFormatedWithAdress_1"> ALBULA DEI d.o.o., Supetarska 2, 10000 Zagreb</derivirana_varijabla>
  </DomainObject.Predmet.ProtustrankaFormatedWithAdress>
  <DomainObject.Predmet.ProtustrankaFormatedWithAdressOIB>
    <izvorni_sadrzaj> ALBULA DEI d.o.o., OIB 27319825405, Supetarska 2, 10000 Zagreb</izvorni_sadrzaj>
    <derivirana_varijabla naziv="DomainObject.Predmet.ProtustrankaFormatedWithAdressOIB_1"> ALBULA DEI d.o.o., OIB 27319825405, Supetarska 2, 10000 Zagreb</derivirana_varijabla>
  </DomainObject.Predmet.ProtustrankaFormatedWithAdressOIB>
  <DomainObject.Predmet.ProtustrankaWithAdress>
    <izvorni_sadrzaj>ALBULA DEI d.o.o. Supetarska 2, 10000 Zagreb</izvorni_sadrzaj>
    <derivirana_varijabla naziv="DomainObject.Predmet.ProtustrankaWithAdress_1">ALBULA DEI d.o.o. Supetarska 2, 10000 Zagreb</derivirana_varijabla>
  </DomainObject.Predmet.ProtustrankaWithAdress>
  <DomainObject.Predmet.ProtustrankaWithAdressOIB>
    <izvorni_sadrzaj>ALBULA DEI d.o.o., OIB 27319825405, Supetarska 2, 10000 Zagreb</izvorni_sadrzaj>
    <derivirana_varijabla naziv="DomainObject.Predmet.ProtustrankaWithAdressOIB_1">ALBULA DEI d.o.o., OIB 27319825405, Supetarska 2, 10000 Zagreb</derivirana_varijabla>
  </DomainObject.Predmet.ProtustrankaWithAdressOIB>
  <DomainObject.Predmet.ProtustrankaNazivFormated>
    <izvorni_sadrzaj>ALBULA DEI d.o.o.</izvorni_sadrzaj>
    <derivirana_varijabla naziv="DomainObject.Predmet.ProtustrankaNazivFormated_1">ALBULA DEI d.o.o.</derivirana_varijabla>
  </DomainObject.Predmet.ProtustrankaNazivFormated>
  <DomainObject.Predmet.ProtustrankaNazivFormatedOIB>
    <izvorni_sadrzaj>ALBULA DEI d.o.o., OIB 27319825405</izvorni_sadrzaj>
    <derivirana_varijabla naziv="DomainObject.Predmet.ProtustrankaNazivFormatedOIB_1">ALBULA DEI d.o.o., OIB 27319825405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Sabid Muhić</izvorni_sadrzaj>
    <derivirana_varijabla naziv="DomainObject.Predmet.StrankaFormated_1">  Sabid Muhić</derivirana_varijabla>
  </DomainObject.Predmet.StrankaFormated>
  <DomainObject.Predmet.StrankaFormatedOIB>
    <izvorni_sadrzaj>  Sabid Muhić, OIB 71128982006</izvorni_sadrzaj>
    <derivirana_varijabla naziv="DomainObject.Predmet.StrankaFormatedOIB_1">  Sabid Muhić, OIB 71128982006</derivirana_varijabla>
  </DomainObject.Predmet.StrankaFormatedOIB>
  <DomainObject.Predmet.StrankaFormatedWithAdress>
    <izvorni_sadrzaj> Sabid Muhić, Supetarska 2, 10000 Zagreb</izvorni_sadrzaj>
    <derivirana_varijabla naziv="DomainObject.Predmet.StrankaFormatedWithAdress_1"> Sabid Muhić, Supetarska 2, 10000 Zagreb</derivirana_varijabla>
  </DomainObject.Predmet.StrankaFormatedWithAdress>
  <DomainObject.Predmet.StrankaFormatedWithAdressOIB>
    <izvorni_sadrzaj> Sabid Muhić, OIB 71128982006, Supetarska 2, 10000 Zagreb</izvorni_sadrzaj>
    <derivirana_varijabla naziv="DomainObject.Predmet.StrankaFormatedWithAdressOIB_1"> Sabid Muhić, OIB 71128982006, Supetarska 2, 10000 Zagreb</derivirana_varijabla>
  </DomainObject.Predmet.StrankaFormatedWithAdressOIB>
  <DomainObject.Predmet.StrankaWithAdress>
    <izvorni_sadrzaj>Sabid Muhić Supetarska 2,10000 Zagreb</izvorni_sadrzaj>
    <derivirana_varijabla naziv="DomainObject.Predmet.StrankaWithAdress_1">Sabid Muhić Supetarska 2,10000 Zagreb</derivirana_varijabla>
  </DomainObject.Predmet.StrankaWithAdress>
  <DomainObject.Predmet.StrankaWithAdressOIB>
    <izvorni_sadrzaj>Sabid Muhić, OIB 71128982006, Supetarska 2,10000 Zagreb</izvorni_sadrzaj>
    <derivirana_varijabla naziv="DomainObject.Predmet.StrankaWithAdressOIB_1">Sabid Muhić, OIB 71128982006, Supetarska 2,10000 Zagreb</derivirana_varijabla>
  </DomainObject.Predmet.StrankaWithAdressOIB>
  <DomainObject.Predmet.StrankaNazivFormated>
    <izvorni_sadrzaj>Sabid Muhić</izvorni_sadrzaj>
    <derivirana_varijabla naziv="DomainObject.Predmet.StrankaNazivFormated_1">Sabid Muhić</derivirana_varijabla>
  </DomainObject.Predmet.StrankaNazivFormated>
  <DomainObject.Predmet.StrankaNazivFormatedOIB>
    <izvorni_sadrzaj>Sabid Muhić, OIB 71128982006</izvorni_sadrzaj>
    <derivirana_varijabla naziv="DomainObject.Predmet.StrankaNazivFormatedOIB_1">Sabid Muhić, OIB 71128982006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Sabid Muhić</item>
    </izvorni_sadrzaj>
    <derivirana_varijabla naziv="DomainObject.Predmet.StrankaListFormated_1">
      <item>Sabid Muhić</item>
    </derivirana_varijabla>
  </DomainObject.Predmet.StrankaListFormated>
  <DomainObject.Predmet.StrankaListFormatedOIB>
    <izvorni_sadrzaj>
      <item>Sabid Muhić, OIB 71128982006</item>
    </izvorni_sadrzaj>
    <derivirana_varijabla naziv="DomainObject.Predmet.StrankaListFormatedOIB_1">
      <item>Sabid Muhić, OIB 71128982006</item>
    </derivirana_varijabla>
  </DomainObject.Predmet.StrankaListFormatedOIB>
  <DomainObject.Predmet.StrankaListFormatedWithAdress>
    <izvorni_sadrzaj>
      <item>Sabid Muhić, Supetarska 2, 10000 Zagreb</item>
    </izvorni_sadrzaj>
    <derivirana_varijabla naziv="DomainObject.Predmet.StrankaListFormatedWithAdress_1">
      <item>Sabid Muhić, Supetarska 2, 10000 Zagreb</item>
    </derivirana_varijabla>
  </DomainObject.Predmet.StrankaListFormatedWithAdress>
  <DomainObject.Predmet.StrankaListFormatedWithAdressOIB>
    <izvorni_sadrzaj>
      <item>Sabid Muhić, OIB 71128982006, Supetarska 2, 10000 Zagreb</item>
    </izvorni_sadrzaj>
    <derivirana_varijabla naziv="DomainObject.Predmet.StrankaListFormatedWithAdressOIB_1">
      <item>Sabid Muhić, OIB 71128982006, Supetarska 2, 10000 Zagreb</item>
    </derivirana_varijabla>
  </DomainObject.Predmet.StrankaListFormatedWithAdressOIB>
  <DomainObject.Predmet.StrankaListNazivFormated>
    <izvorni_sadrzaj>
      <item>Sabid Muhić</item>
    </izvorni_sadrzaj>
    <derivirana_varijabla naziv="DomainObject.Predmet.StrankaListNazivFormated_1">
      <item>Sabid Muhić</item>
    </derivirana_varijabla>
  </DomainObject.Predmet.StrankaListNazivFormated>
  <DomainObject.Predmet.StrankaListNazivFormatedOIB>
    <izvorni_sadrzaj>
      <item>Sabid Muhić, OIB 71128982006</item>
    </izvorni_sadrzaj>
    <derivirana_varijabla naziv="DomainObject.Predmet.StrankaListNazivFormatedOIB_1">
      <item>Sabid Muhić, OIB 71128982006</item>
    </derivirana_varijabla>
  </DomainObject.Predmet.StrankaListNazivFormatedOIB>
  <DomainObject.Predmet.ProtuStrankaListFormated>
    <izvorni_sadrzaj>
      <item>ALBULA DEI d.o.o.</item>
    </izvorni_sadrzaj>
    <derivirana_varijabla naziv="DomainObject.Predmet.ProtuStrankaListFormated_1">
      <item>ALBULA DEI d.o.o.</item>
    </derivirana_varijabla>
  </DomainObject.Predmet.ProtuStrankaListFormated>
  <DomainObject.Predmet.ProtuStrankaListFormatedOIB>
    <izvorni_sadrzaj>
      <item>ALBULA DEI d.o.o., OIB 27319825405</item>
    </izvorni_sadrzaj>
    <derivirana_varijabla naziv="DomainObject.Predmet.ProtuStrankaListFormatedOIB_1">
      <item>ALBULA DEI d.o.o., OIB 27319825405</item>
    </derivirana_varijabla>
  </DomainObject.Predmet.ProtuStrankaListFormatedOIB>
  <DomainObject.Predmet.ProtuStrankaListFormatedWithAdress>
    <izvorni_sadrzaj>
      <item>ALBULA DEI d.o.o., Supetarska 2, 10000 Zagreb</item>
    </izvorni_sadrzaj>
    <derivirana_varijabla naziv="DomainObject.Predmet.ProtuStrankaListFormatedWithAdress_1">
      <item>ALBULA DEI d.o.o., Supetarska 2, 10000 Zagreb</item>
    </derivirana_varijabla>
  </DomainObject.Predmet.ProtuStrankaListFormatedWithAdress>
  <DomainObject.Predmet.ProtuStrankaListFormatedWithAdressOIB>
    <izvorni_sadrzaj>
      <item>ALBULA DEI d.o.o., OIB 27319825405, Supetarska 2, 10000 Zagreb</item>
    </izvorni_sadrzaj>
    <derivirana_varijabla naziv="DomainObject.Predmet.ProtuStrankaListFormatedWithAdressOIB_1">
      <item>ALBULA DEI d.o.o., OIB 27319825405, Supetarska 2, 10000 Zagreb</item>
    </derivirana_varijabla>
  </DomainObject.Predmet.ProtuStrankaListFormatedWithAdressOIB>
  <DomainObject.Predmet.ProtuStrankaListNazivFormated>
    <izvorni_sadrzaj>
      <item>ALBULA DEI d.o.o.</item>
    </izvorni_sadrzaj>
    <derivirana_varijabla naziv="DomainObject.Predmet.ProtuStrankaListNazivFormated_1">
      <item>ALBULA DEI d.o.o.</item>
    </derivirana_varijabla>
  </DomainObject.Predmet.ProtuStrankaListNazivFormated>
  <DomainObject.Predmet.ProtuStrankaListNazivFormatedOIB>
    <izvorni_sadrzaj>
      <item>ALBULA DEI d.o.o., OIB 27319825405</item>
    </izvorni_sadrzaj>
    <derivirana_varijabla naziv="DomainObject.Predmet.ProtuStrankaListNazivFormatedOIB_1">
      <item>ALBULA DEI d.o.o., OIB 27319825405</item>
    </derivirana_varijabla>
  </DomainObject.Predmet.ProtuStrankaListNazivFormatedOIB>
  <DomainObject.Predmet.OstaliListFormated>
    <izvorni_sadrzaj>
      <item>Nikola Barišić</item>
    </izvorni_sadrzaj>
    <derivirana_varijabla naziv="DomainObject.Predmet.OstaliListFormated_1">
      <item>Nikola Barišić</item>
    </derivirana_varijabla>
  </DomainObject.Predmet.OstaliListFormated>
  <DomainObject.Predmet.OstaliListFormatedOIB>
    <izvorni_sadrzaj>
      <item>Nikola Barišić, OIB 20700348036</item>
    </izvorni_sadrzaj>
    <derivirana_varijabla naziv="DomainObject.Predmet.OstaliListFormatedOIB_1">
      <item>Nikola Barišić, OIB 20700348036</item>
    </derivirana_varijabla>
  </DomainObject.Predmet.OstaliListFormatedOIB>
  <DomainObject.Predmet.OstaliListFormatedWithAdress>
    <izvorni_sadrzaj>
      <item>Nikola Barišić, Ulica Marka Bahovca 17, 10430 Samobor</item>
    </izvorni_sadrzaj>
    <derivirana_varijabla naziv="DomainObject.Predmet.OstaliListFormatedWithAdress_1">
      <item>Nikola Barišić, Ulica Marka Bahovca 17, 10430 Samobor</item>
    </derivirana_varijabla>
  </DomainObject.Predmet.OstaliListFormatedWithAdress>
  <DomainObject.Predmet.OstaliListFormatedWithAdressOIB>
    <izvorni_sadrzaj>
      <item>Nikola Barišić, OIB 20700348036, Ulica Marka Bahovca 17, 10430 Samobor</item>
    </izvorni_sadrzaj>
    <derivirana_varijabla naziv="DomainObject.Predmet.OstaliListFormatedWithAdressOIB_1">
      <item>Nikola Barišić, OIB 20700348036, Ulica Marka Bahovca 17, 10430 Samobor</item>
    </derivirana_varijabla>
  </DomainObject.Predmet.OstaliListFormatedWithAdressOIB>
  <DomainObject.Predmet.OstaliListNazivFormated>
    <izvorni_sadrzaj>
      <item>Nikola Barišić</item>
    </izvorni_sadrzaj>
    <derivirana_varijabla naziv="DomainObject.Predmet.OstaliListNazivFormated_1">
      <item>Nikola Barišić</item>
    </derivirana_varijabla>
  </DomainObject.Predmet.OstaliListNazivFormated>
  <DomainObject.Predmet.OstaliListNazivFormatedOIB>
    <izvorni_sadrzaj>
      <item>Nikola Barišić, OIB 20700348036</item>
    </izvorni_sadrzaj>
    <derivirana_varijabla naziv="DomainObject.Predmet.OstaliListNazivFormatedOIB_1">
      <item>Nikola Barišić, OIB 20700348036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Sabid Muhić</izvorni_sadrzaj>
    <derivirana_varijabla naziv="DomainObject.Predmet.StrankaIDrugi_1">Sabid Muhić</derivirana_varijabla>
  </DomainObject.Predmet.StrankaIDrugi>
  <DomainObject.Predmet.ProtustrankaIDrugi>
    <izvorni_sadrzaj>ALBULA DEI d.o.o.</izvorni_sadrzaj>
    <derivirana_varijabla naziv="DomainObject.Predmet.ProtustrankaIDrugi_1">ALBULA DEI d.o.o.</derivirana_varijabla>
  </DomainObject.Predmet.ProtustrankaIDrugi>
  <DomainObject.Predmet.StrankaIDrugiAdressOIB>
    <izvorni_sadrzaj>Sabid Muhić, OIB 71128982006, Supetarska 2, 10000 Zagreb</izvorni_sadrzaj>
    <derivirana_varijabla naziv="DomainObject.Predmet.StrankaIDrugiAdressOIB_1">Sabid Muhić, OIB 71128982006, Supetarska 2, 10000 Zagreb</derivirana_varijabla>
  </DomainObject.Predmet.StrankaIDrugiAdressOIB>
  <DomainObject.Predmet.ProtustrankaIDrugiAdressOIB>
    <izvorni_sadrzaj>ALBULA DEI d.o.o., OIB 27319825405, Supetarska 2, 10000 Zagreb</izvorni_sadrzaj>
    <derivirana_varijabla naziv="DomainObject.Predmet.ProtustrankaIDrugiAdressOIB_1">ALBULA DEI d.o.o., OIB 27319825405, Supetarska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Sabid Muhić</item>
      <item>ALBULA DEI d.o.o.</item>
      <item>Nikola Barišić</item>
    </izvorni_sadrzaj>
    <derivirana_varijabla naziv="DomainObject.Predmet.SudioniciListNaziv_1">
      <item>Sabid Muhić</item>
      <item>ALBULA DEI d.o.o.</item>
      <item>Nikola Barišić</item>
    </derivirana_varijabla>
  </DomainObject.Predmet.SudioniciListNaziv>
  <DomainObject.Predmet.SudioniciListAdressOIB>
    <izvorni_sadrzaj>
      <item>Sabid Muhić, OIB 71128982006, Supetarska 2,10000 Zagreb</item>
      <item>ALBULA DEI d.o.o., OIB 27319825405, Supetarska 2,10000 Zagreb</item>
      <item>Nikola Barišić, OIB 20700348036, Ulica Marka Bahovca 17,10430 Samobor</item>
    </izvorni_sadrzaj>
    <derivirana_varijabla naziv="DomainObject.Predmet.SudioniciListAdressOIB_1">
      <item>Sabid Muhić, OIB 71128982006, Supetarska 2,10000 Zagreb</item>
      <item>ALBULA DEI d.o.o., OIB 27319825405, Supetarska 2,10000 Zagreb</item>
      <item>Nikola Barišić, OIB 20700348036, Ulica Marka Bahovca 17,10430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71128982006</item>
      <item>, OIB 27319825405</item>
      <item>, OIB 20700348036</item>
    </izvorni_sadrzaj>
    <derivirana_varijabla naziv="DomainObject.Predmet.SudioniciListNazivOIB_1">
      <item>, OIB 71128982006</item>
      <item>, OIB 27319825405</item>
      <item>, OIB 20700348036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2945</properties:Characters>
  <properties:Lines>70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2017-05-24T10:03:00Z</dcterms:created>
  <dc:creator>gzubak</dc:creator>
  <cp:lastModifiedBy>Ivana Stampf</cp:lastModifiedBy>
  <cp:lastPrinted>2017-05-25T08:11:00Z</cp:lastPrinted>
  <dcterms:modified xmlns:xsi="http://www.w3.org/2001/XMLSchema-instance" xsi:type="dcterms:W3CDTF">2017-05-25T08:11:00Z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