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8fa9" w14:paraId="7338fa9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BD3241">
        <w:rPr>
          <w:lang w:val="hr-HR"/>
        </w:rPr>
        <w:t xml:space="preserve">  </w:t>
      </w:r>
      <w:r w:rsidR="00BD4870">
        <w:rPr>
          <w:lang w:val="hr-HR"/>
        </w:rPr>
        <w:t>Broj: 2/St-694/2016-</w:t>
      </w:r>
      <w:r w:rsidR="00472537">
        <w:rPr>
          <w:lang w:val="hr-HR"/>
        </w:rPr>
        <w:t>13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BD4870" w:rsidRPr="00BD4870">
        <w:rPr>
          <w:b/>
          <w:color w:themeColor="text1" w:val="000000"/>
        </w:rPr>
        <w:t>PRSTEN d.o.o., OIB: 61168279122, sa sjedištem u Kralja Tomislava b.b., Okučani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</w:t>
      </w:r>
      <w:r w:rsidR="00BD4870">
        <w:rPr>
          <w:color w:themeColor="text1" w:val="000000"/>
        </w:rPr>
        <w:t>15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  <w:r w:rsidR="00BD3241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1447C4" w:rsidP="00B96089" w:rsidR="001447C4">
      <w:pPr>
        <w:jc w:val="center"/>
        <w:rPr>
          <w:lang w:val="hr-HR"/>
        </w:rPr>
      </w:pPr>
    </w:p>
    <w:p w:rsidRDefault="00B96089" w:rsidP="00BD3241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C84EEE" w:rsidRPr="00C84EEE">
        <w:rPr>
          <w:rFonts w:cs="Times New Roman" w:hAnsi="Times New Roman" w:ascii="Times New Roman"/>
          <w:b/>
          <w:sz w:val="24"/>
          <w:szCs w:val="24"/>
        </w:rPr>
        <w:t>ZLATKO BADALIĆ, OIB: 14918197813, Dubovac, DUBOVAC 2/A/1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BD4870">
        <w:rPr>
          <w:b/>
          <w:lang w:val="hr-HR"/>
        </w:rPr>
        <w:t>694</w:t>
      </w:r>
      <w:r w:rsidR="0052659F" w:rsidRPr="0052659F">
        <w:rPr>
          <w:b/>
          <w:lang w:val="hr-HR"/>
        </w:rPr>
        <w:t>/</w:t>
      </w:r>
      <w:r w:rsidR="00BD4870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D4870">
        <w:rPr>
          <w:b/>
          <w:lang w:val="hr-HR"/>
        </w:rPr>
        <w:t>694</w:t>
      </w:r>
      <w:r w:rsidR="0052659F">
        <w:rPr>
          <w:b/>
          <w:lang w:val="hr-HR"/>
        </w:rPr>
        <w:t>-</w:t>
      </w:r>
      <w:r w:rsidR="00BD4870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C84EEE" w:rsidRPr="00C84EEE">
        <w:rPr>
          <w:b/>
        </w:rPr>
        <w:t>ZLATKO BADALIĆ, OIB: 14918197813, Dubovac, DUBOVAC 2/A/1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C84EEE" w:rsidRPr="00C84EEE">
        <w:rPr>
          <w:b/>
        </w:rPr>
        <w:t>ZLATKO BADALIĆ, OIB: 14918197813, Dubovac, DUBOVAC 2/A/1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BD4870">
        <w:rPr>
          <w:b/>
          <w:lang w:val="hr-HR"/>
        </w:rPr>
        <w:t>694</w:t>
      </w:r>
      <w:r w:rsidR="006E2E70">
        <w:rPr>
          <w:b/>
          <w:lang w:val="hr-HR"/>
        </w:rPr>
        <w:t>-</w:t>
      </w:r>
      <w:r w:rsidR="00BD4870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BD4870">
        <w:rPr>
          <w:b/>
          <w:lang w:val="hr-HR"/>
        </w:rPr>
        <w:t>694</w:t>
      </w:r>
      <w:r w:rsidR="006E2E70">
        <w:rPr>
          <w:b/>
          <w:lang w:val="hr-HR"/>
        </w:rPr>
        <w:t>-</w:t>
      </w:r>
      <w:r w:rsidR="00BD4870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C84EEE" w:rsidRPr="00C84EEE">
        <w:rPr>
          <w:b/>
        </w:rPr>
        <w:t>ZLATKO BADALIĆ, OIB: 14918197813, Dubovac, DUBOVAC 2/A/1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C84EEE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4D55FB">
        <w:rPr>
          <w:lang w:val="hr-HR"/>
        </w:rPr>
        <w:t>444</w:t>
      </w:r>
      <w:r>
        <w:rPr>
          <w:lang w:val="hr-HR"/>
        </w:rPr>
        <w:t xml:space="preserve">. st. </w:t>
      </w:r>
      <w:r w:rsidR="004D55FB">
        <w:rPr>
          <w:lang w:val="hr-HR"/>
        </w:rPr>
        <w:t>2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4D55FB">
        <w:rPr>
          <w:lang w:val="hr-HR"/>
        </w:rPr>
        <w:t>1</w:t>
      </w:r>
      <w:r w:rsidR="0017370D">
        <w:rPr>
          <w:lang w:val="hr-HR"/>
        </w:rPr>
        <w:t xml:space="preserve">. </w:t>
      </w:r>
      <w:r w:rsidR="004D55FB">
        <w:rPr>
          <w:lang w:val="hr-HR"/>
        </w:rPr>
        <w:t>rujna</w:t>
      </w:r>
      <w:r w:rsidR="0017370D">
        <w:rPr>
          <w:lang w:val="hr-HR"/>
        </w:rPr>
        <w:t xml:space="preserve"> 2015.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4D55FB">
        <w:rPr>
          <w:lang w:val="hr-HR"/>
        </w:rPr>
        <w:t>863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4D55FB">
        <w:rPr>
          <w:lang w:val="hr-HR"/>
        </w:rPr>
        <w:t>173.090,47</w:t>
      </w:r>
      <w:r w:rsidR="0017370D" w:rsidRPr="0017370D">
        <w:rPr>
          <w:lang w:val="hr-HR"/>
        </w:rPr>
        <w:t xml:space="preserve"> kn</w:t>
      </w:r>
      <w:r>
        <w:rPr>
          <w:lang w:val="hr-HR"/>
        </w:rPr>
        <w:t>, te da ima</w:t>
      </w:r>
      <w:r w:rsidR="00DB1022">
        <w:rPr>
          <w:lang w:val="hr-HR"/>
        </w:rPr>
        <w:t xml:space="preserve"> </w:t>
      </w:r>
      <w:r w:rsidR="00DC717F">
        <w:rPr>
          <w:lang w:val="hr-HR"/>
        </w:rPr>
        <w:t>jednu zaposlenu osobu.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</w:t>
      </w:r>
      <w:r w:rsidR="00472537">
        <w:rPr>
          <w:lang w:val="hr-HR"/>
        </w:rPr>
        <w:t>15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4D55FB">
        <w:rPr>
          <w:b/>
        </w:rPr>
        <w:t>ZLATKO BADALIĆ</w:t>
      </w:r>
      <w:r w:rsidR="004D55FB" w:rsidRPr="004D55FB">
        <w:rPr>
          <w:b/>
        </w:rPr>
        <w:t>, Dubovac, DUBOVAC 2/A/1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FB6" w:rsidP="00AF1998" w:rsidR="00624FB6">
      <w:r>
        <w:separator/>
      </w:r>
    </w:p>
  </w:endnote>
  <w:endnote w:id="0" w:type="continuationSeparator">
    <w:p w:rsidRDefault="00624FB6" w:rsidP="00AF1998" w:rsidR="00624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4ED" w:rsidRPr="00E664E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FB6" w:rsidP="00AF1998" w:rsidR="00624FB6">
      <w:r>
        <w:separator/>
      </w:r>
    </w:p>
  </w:footnote>
  <w:footnote w:id="0" w:type="continuationSeparator">
    <w:p w:rsidRDefault="00624FB6" w:rsidP="00AF1998" w:rsidR="00624FB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85CB7"/>
    <w:rsid w:val="00091FC7"/>
    <w:rsid w:val="000929AD"/>
    <w:rsid w:val="000A5D8F"/>
    <w:rsid w:val="000C65D8"/>
    <w:rsid w:val="000D6116"/>
    <w:rsid w:val="00101E61"/>
    <w:rsid w:val="00122D8E"/>
    <w:rsid w:val="00127A4C"/>
    <w:rsid w:val="0013593E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7AF7"/>
    <w:rsid w:val="00202D14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417FF"/>
    <w:rsid w:val="00350EB0"/>
    <w:rsid w:val="00354697"/>
    <w:rsid w:val="00387103"/>
    <w:rsid w:val="003E0BD3"/>
    <w:rsid w:val="003E3AC1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72537"/>
    <w:rsid w:val="00486B82"/>
    <w:rsid w:val="00497192"/>
    <w:rsid w:val="004A3BCA"/>
    <w:rsid w:val="004B2BC9"/>
    <w:rsid w:val="004B3E5B"/>
    <w:rsid w:val="004C04DB"/>
    <w:rsid w:val="004C21B9"/>
    <w:rsid w:val="004C50E1"/>
    <w:rsid w:val="004D55FB"/>
    <w:rsid w:val="004F399A"/>
    <w:rsid w:val="004F4ECA"/>
    <w:rsid w:val="0050531A"/>
    <w:rsid w:val="0052076E"/>
    <w:rsid w:val="005230D1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24FB6"/>
    <w:rsid w:val="00625645"/>
    <w:rsid w:val="00627C2F"/>
    <w:rsid w:val="00632C3A"/>
    <w:rsid w:val="00655255"/>
    <w:rsid w:val="00661E3A"/>
    <w:rsid w:val="00677CCF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12B7B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5071"/>
    <w:rsid w:val="00A57BAF"/>
    <w:rsid w:val="00A7390A"/>
    <w:rsid w:val="00A80D89"/>
    <w:rsid w:val="00A86B72"/>
    <w:rsid w:val="00AC54F1"/>
    <w:rsid w:val="00AE1804"/>
    <w:rsid w:val="00AE403C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D3241"/>
    <w:rsid w:val="00BD4870"/>
    <w:rsid w:val="00BE786A"/>
    <w:rsid w:val="00C15AD9"/>
    <w:rsid w:val="00C21100"/>
    <w:rsid w:val="00C24C5C"/>
    <w:rsid w:val="00C34B57"/>
    <w:rsid w:val="00C469F5"/>
    <w:rsid w:val="00C46F12"/>
    <w:rsid w:val="00C52370"/>
    <w:rsid w:val="00C57AC2"/>
    <w:rsid w:val="00C60DEC"/>
    <w:rsid w:val="00C72F78"/>
    <w:rsid w:val="00C776EE"/>
    <w:rsid w:val="00C8005F"/>
    <w:rsid w:val="00C82A6D"/>
    <w:rsid w:val="00C82F16"/>
    <w:rsid w:val="00C84EEE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710DE"/>
    <w:rsid w:val="00D82D1A"/>
    <w:rsid w:val="00D9134E"/>
    <w:rsid w:val="00D9216D"/>
    <w:rsid w:val="00D9437A"/>
    <w:rsid w:val="00DA1AAB"/>
    <w:rsid w:val="00DB1022"/>
    <w:rsid w:val="00DB7AD2"/>
    <w:rsid w:val="00DC37FD"/>
    <w:rsid w:val="00DC717F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664ED"/>
    <w:rsid w:val="00E73616"/>
    <w:rsid w:val="00E76030"/>
    <w:rsid w:val="00E8418D"/>
    <w:rsid w:val="00E8424F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66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66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PRSTEN društvo s ograničenom odgovornošću za proizvodnju i trgovinu</izvorni_sadrzaj>
    <derivirana_varijabla naziv="DomainObject.Predmet.ProtustrankaFormated_1">  PRSTEN društvo s ograničenom odgovornošću za proizvodnju i trgovinu</derivirana_varijabla>
  </DomainObject.Predmet.ProtustrankaFormated>
  <DomainObject.Predmet.ProtustrankaFormatedOIB>
    <izvorni_sadrzaj>  PRSTEN društvo s ograničenom odgovornošću za proizvodnju i trgovinu, OIB 61168279122</izvorni_sadrzaj>
    <derivirana_varijabla naziv="DomainObject.Predmet.ProtustrankaFormatedOIB_1">  PRSTEN društvo s ograničenom odgovornošću za proizvodnju i trgovinu, OIB 61168279122</derivirana_varijabla>
  </DomainObject.Predmet.ProtustrankaFormatedOIB>
  <DomainObject.Predmet.ProtustrankaFormatedWithAdress>
    <izvorni_sadrzaj> PRSTEN društvo s ograničenom odgovornošću za proizvodnju i trgovinu, Kralja Tomislava b.b., 35430 Okučani</izvorni_sadrzaj>
    <derivirana_varijabla naziv="DomainObject.Predmet.ProtustrankaFormatedWithAdress_1"> PRSTEN društvo s ograničenom odgovornošću za proizvodnju i trgovinu, Kralja Tomislava b.b., 35430 Okučani</derivirana_varijabla>
  </DomainObject.Predmet.ProtustrankaFormatedWithAdress>
  <DomainObject.Predmet.ProtustrankaFormatedWithAdressOIB>
    <izvorni_sadrzaj> PRSTEN društvo s ograničenom odgovornošću za proizvodnju i trgovinu, OIB 61168279122, Kralja Tomislava b.b., 35430 Okučani</izvorni_sadrzaj>
    <derivirana_varijabla naziv="DomainObject.Predmet.ProtustrankaFormatedWithAdressOIB_1"> PRSTEN društvo s ograničenom odgovornošću za proizvodnju i trgovinu, OIB 61168279122, Kralja Tomislava b.b., 35430 Okučani</derivirana_varijabla>
  </DomainObject.Predmet.ProtustrankaFormatedWithAdressOIB>
  <DomainObject.Predmet.ProtustrankaWithAdress>
    <izvorni_sadrzaj>PRSTEN društvo s ograničenom odgovornošću za proizvodnju i trgovinu Kralja Tomislava b.b., 35430 Okučani</izvorni_sadrzaj>
    <derivirana_varijabla naziv="DomainObject.Predmet.ProtustrankaWithAdress_1">PRSTEN društvo s ograničenom odgovornošću za proizvodnju i trgovinu Kralja Tomislava b.b., 35430 Okučani</derivirana_varijabla>
  </DomainObject.Predmet.ProtustrankaWithAdress>
  <DomainObject.Predmet.ProtustrankaWithAdressOIB>
    <izvorni_sadrzaj>PRSTEN društvo s ograničenom odgovornošću za proizvodnju i trgovinu, OIB 61168279122, Kralja Tomislava b.b., 35430 Okučani</izvorni_sadrzaj>
    <derivirana_varijabla naziv="DomainObject.Predmet.ProtustrankaWithAdressOIB_1">PRSTEN društvo s ograničenom odgovornošću za proizvodnju i trgovinu, OIB 61168279122, Kralja Tomislava b.b., 35430 Okučani</derivirana_varijabla>
  </DomainObject.Predmet.ProtustrankaWithAdressOIB>
  <DomainObject.Predmet.ProtustrankaNazivFormated>
    <izvorni_sadrzaj>PRSTEN društvo s ograničenom odgovornošću za proizvodnju i trgovinu</izvorni_sadrzaj>
    <derivirana_varijabla naziv="DomainObject.Predmet.ProtustrankaNazivFormated_1">PRSTEN društvo s ograničenom odgovornošću za proizvodnju i trgovinu</derivirana_varijabla>
  </DomainObject.Predmet.ProtustrankaNazivFormated>
  <DomainObject.Predmet.ProtustrankaNazivFormatedOIB>
    <izvorni_sadrzaj>PRSTEN društvo s ograničenom odgovornošću za proizvodnju i trgovinu, OIB 61168279122</izvorni_sadrzaj>
    <derivirana_varijabla naziv="DomainObject.Predmet.ProtustrankaNazivFormatedOIB_1">PRSTEN društvo s ograničenom odgovornošću za proizvodnju i trgovinu, OIB 61168279122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173090.47</izvorni_sadrzaj>
    <derivirana_varijabla naziv="DomainObject.Predmet.TrenutnaVrijednost_1">173090.47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PRSTEN društvo s ograničenom odgovornošću za proizvodnju i trgovinu</item>
    </izvorni_sadrzaj>
    <derivirana_varijabla naziv="DomainObject.Predmet.ProtuStrankaListFormated_1">
      <item>PRSTEN društvo s ograničenom odgovornošću za proizvodnju i trgovinu</item>
    </derivirana_varijabla>
  </DomainObject.Predmet.ProtuStrankaListFormated>
  <DomainObject.Predmet.ProtuStrankaListFormatedOIB>
    <izvorni_sadrzaj>
      <item>PRSTEN društvo s ograničenom odgovornošću za proizvodnju i trgovinu, OIB 61168279122</item>
    </izvorni_sadrzaj>
    <derivirana_varijabla naziv="DomainObject.Predmet.ProtuStrankaListFormatedOIB_1">
      <item>PRSTEN društvo s ograničenom odgovornošću za proizvodnju i trgovinu, OIB 61168279122</item>
    </derivirana_varijabla>
  </DomainObject.Predmet.ProtuStrankaListFormatedOIB>
  <DomainObject.Predmet.ProtuStrankaListFormatedWithAdress>
    <izvorni_sadrzaj>
      <item>PRSTEN društvo s ograničenom odgovornošću za proizvodnju i trgovinu, Kralja Tomislava b.b., 35430 Okučani</item>
    </izvorni_sadrzaj>
    <derivirana_varijabla naziv="DomainObject.Predmet.ProtuStrankaListFormatedWithAdress_1">
      <item>PRSTEN društvo s ograničenom odgovornošću za proizvodnju i trgovinu, Kralja Tomislava b.b., 35430 Okučani</item>
    </derivirana_varijabla>
  </DomainObject.Predmet.ProtuStrankaListFormatedWithAdress>
  <DomainObject.Predmet.ProtuStrankaListFormatedWithAdressOIB>
    <izvorni_sadrzaj>
      <item>PRSTEN društvo s ograničenom odgovornošću za proizvodnju i trgovinu, OIB 61168279122, Kralja Tomislava b.b., 35430 Okučani</item>
    </izvorni_sadrzaj>
    <derivirana_varijabla naziv="DomainObject.Predmet.ProtuStrankaListFormatedWithAdressOIB_1">
      <item>PRSTEN društvo s ograničenom odgovornošću za proizvodnju i trgovinu, OIB 61168279122, Kralja Tomislava b.b., 35430 Okučani</item>
    </derivirana_varijabla>
  </DomainObject.Predmet.ProtuStrankaListFormatedWithAdressOIB>
  <DomainObject.Predmet.ProtuStrankaListNazivFormated>
    <izvorni_sadrzaj>
      <item>PRSTEN društvo s ograničenom odgovornošću za proizvodnju i trgovinu</item>
    </izvorni_sadrzaj>
    <derivirana_varijabla naziv="DomainObject.Predmet.ProtuStrankaListNazivFormated_1">
      <item>PRSTEN društvo s ograničenom odgovornošću za proizvodnju i trgovinu</item>
    </derivirana_varijabla>
  </DomainObject.Predmet.ProtuStrankaListNazivFormated>
  <DomainObject.Predmet.ProtuStrankaListNazivFormatedOIB>
    <izvorni_sadrzaj>
      <item>PRSTEN društvo s ograničenom odgovornošću za proizvodnju i trgovinu, OIB 61168279122</item>
    </izvorni_sadrzaj>
    <derivirana_varijabla naziv="DomainObject.Predmet.ProtuStrankaListNazivFormatedOIB_1">
      <item>PRSTEN društvo s ograničenom odgovornošću za proizvodnju i trgovinu, OIB 61168279122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PRSTEN društvo s ograničenom odgovornošću za proizvodnju i trgovinu</izvorni_sadrzaj>
    <derivirana_varijabla naziv="DomainObject.Predmet.ProtustrankaIDrugi_1">PRSTEN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PRSTEN društvo s ograničenom odgovornošću za proizvodnju i trgovinu, OIB 61168279122, Kralja Tomislava b.b., 35430 Okučani</izvorni_sadrzaj>
    <derivirana_varijabla naziv="DomainObject.Predmet.ProtustrankaIDrugiAdressOIB_1">PRSTEN društvo s ograničenom odgovornošću za proizvodnju i trgovinu, OIB 61168279122, Kralja Tomislava b.b.,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PRSTEN društvo s ograničenom odgovornošću za proizvodnju i trgovinu</item>
    </izvorni_sadrzaj>
    <derivirana_varijabla naziv="DomainObject.Predmet.SudioniciListNaziv_1">
      <item>Financijska agencija</item>
      <item>PRSTEN društvo s ograničenom odgovornošću za proizvodnju i trgovinu</item>
    </derivirana_varijabla>
  </DomainObject.Predmet.SudioniciListNaziv>
  <DomainObject.Predmet.SudioniciListAdressOIB>
    <izvorni_sadrzaj>
      <item>Financijska agencija, OIB 85821130368, Ulica grada Vukovara 70,10000 Zagreb</item>
      <item>PRSTEN društvo s ograničenom odgovornošću za proizvodnju i trgovinu, OIB 61168279122, Kralja Tomislava b.b.,35430 Okučani</item>
    </izvorni_sadrzaj>
    <derivirana_varijabla naziv="DomainObject.Predmet.SudioniciListAdressOIB_1">
      <item>Financijska agencija, OIB 85821130368, Ulica grada Vukovara 70,10000 Zagreb</item>
      <item>PRSTEN društvo s ograničenom odgovornošću za proizvodnju i trgovinu, OIB 61168279122, Kralja Tomislava b.b.,35430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61168279122</item>
    </izvorni_sadrzaj>
    <derivirana_varijabla naziv="DomainObject.Predmet.SudioniciListNazivOIB_1">
      <item>, OIB 85821130368</item>
      <item>, OIB 61168279122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St-694/2016-11</izvorni_sadrzaj>
    <derivirana_varijabla naziv="DomainObject.PredzadnjaOdlukaIzPredmeta.Oznaka_1">St-694/2016-11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928</properties:Words>
  <properties:Characters>5027</properties:Characters>
  <properties:Lines>152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2018-11-13T08:16:00Z</dcterms:created>
  <dc:creator>wsadmin</dc:creator>
  <cp:lastModifiedBy>wsadmin</cp:lastModifiedBy>
  <cp:lastPrinted>2018-11-08T12:55:00Z</cp:lastPrinted>
  <dcterms:modified xmlns:xsi="http://www.w3.org/2001/XMLSchema-instance" xsi:type="dcterms:W3CDTF">2018-11-15T10:09:00Z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