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5de3" w14:paraId="bae5de3" w:rsidRDefault="00BA1EF0" w:rsidP="00BA1EF0" w:rsidR="00BA1EF0" w:rsidRPr="004B7C4B">
      <w:pPr>
        <w:jc w:val="right"/>
        <w15:collapsed w:val="false"/>
      </w:pPr>
      <w:bookmarkStart w:name="_GoBack" w:id="0"/>
      <w:bookmarkEnd w:id="0"/>
      <w:r>
        <w:t>4</w:t>
      </w:r>
      <w:r w:rsidRPr="004B7C4B">
        <w:t xml:space="preserve"> </w:t>
      </w:r>
      <w:proofErr w:type="spellStart"/>
      <w:r>
        <w:t>Stpn</w:t>
      </w:r>
      <w:proofErr w:type="spellEnd"/>
      <w:r>
        <w:t>-</w:t>
      </w:r>
      <w:r w:rsidR="008959D3">
        <w:t>2</w:t>
      </w:r>
      <w:r w:rsidR="00BA6FF7">
        <w:t>5</w:t>
      </w:r>
      <w:r>
        <w:t>/201</w:t>
      </w:r>
      <w:r w:rsidR="00815FEC">
        <w:t>5</w:t>
      </w:r>
      <w:r>
        <w:t>-</w:t>
      </w:r>
      <w:r w:rsidR="00BA6FF7">
        <w:t>3</w:t>
      </w:r>
      <w:r>
        <w:t>.</w:t>
      </w:r>
    </w:p>
    <w:p w:rsidRDefault="00BA1EF0" w:rsidP="00BA1EF0" w:rsidR="00BA1EF0" w:rsidRPr="004B7C4B"/>
    <w:p w:rsidRDefault="00BA1EF0" w:rsidP="00BA1EF0" w:rsidR="00BA1EF0">
      <w:pPr>
        <w:jc w:val="center"/>
      </w:pPr>
    </w:p>
    <w:p w:rsidRDefault="00BA1EF0" w:rsidP="00BA1EF0" w:rsidR="00BA1EF0" w:rsidRPr="004B7C4B">
      <w:pPr>
        <w:jc w:val="center"/>
      </w:pPr>
    </w:p>
    <w:p w:rsidRDefault="00BA1EF0" w:rsidP="00BA1EF0" w:rsidR="00BA1EF0" w:rsidRPr="004B7C4B">
      <w:pPr>
        <w:jc w:val="center"/>
      </w:pPr>
      <w:r w:rsidRPr="004B7C4B">
        <w:t>R J E Š E N J 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876230" w:rsidR="00BA1EF0" w:rsidRPr="004B7C4B">
      <w:pPr>
        <w:jc w:val="both"/>
      </w:pPr>
      <w:r w:rsidRPr="004B7C4B">
        <w:t xml:space="preserve">TRGOVAČKI SUD U BJELOVARU, po </w:t>
      </w:r>
      <w:r>
        <w:t xml:space="preserve">stečajnom </w:t>
      </w:r>
      <w:r w:rsidRPr="004B7C4B">
        <w:t>sucu Mati Ivančiću</w:t>
      </w:r>
      <w:r>
        <w:t>, kao sucu pojedincu</w:t>
      </w:r>
      <w:r w:rsidRPr="004B7C4B">
        <w:t xml:space="preserve">, </w:t>
      </w:r>
      <w:r>
        <w:t xml:space="preserve">u postupku </w:t>
      </w:r>
      <w:proofErr w:type="spellStart"/>
      <w:r>
        <w:t>predstečajne</w:t>
      </w:r>
      <w:proofErr w:type="spellEnd"/>
      <w:r>
        <w:t xml:space="preserve"> nagodbe </w:t>
      </w:r>
      <w:r w:rsidR="00F80E35">
        <w:t>nad dužnikom MARKO</w:t>
      </w:r>
      <w:r w:rsidR="00E959AE">
        <w:t xml:space="preserve"> </w:t>
      </w:r>
      <w:r w:rsidR="00F80E35">
        <w:t>BATO</w:t>
      </w:r>
      <w:r w:rsidR="008030A8">
        <w:t xml:space="preserve">, </w:t>
      </w:r>
      <w:proofErr w:type="spellStart"/>
      <w:r w:rsidR="008030A8">
        <w:t>vl</w:t>
      </w:r>
      <w:proofErr w:type="spellEnd"/>
      <w:r w:rsidR="008030A8">
        <w:t xml:space="preserve">. </w:t>
      </w:r>
      <w:r w:rsidR="00F80E35">
        <w:t xml:space="preserve">CAFFE BARA BATO, Slatina, </w:t>
      </w:r>
      <w:proofErr w:type="spellStart"/>
      <w:r w:rsidR="005F0D64">
        <w:t>N.Š</w:t>
      </w:r>
      <w:proofErr w:type="spellEnd"/>
      <w:r w:rsidR="005F0D64">
        <w:t xml:space="preserve"> Zrinskog 19</w:t>
      </w:r>
      <w:r>
        <w:t xml:space="preserve">, OIB </w:t>
      </w:r>
      <w:r w:rsidR="005F0D64" w:rsidRPr="005F0D64">
        <w:t>26311805292</w:t>
      </w:r>
      <w:r>
        <w:t>, dana 1</w:t>
      </w:r>
      <w:r w:rsidR="00AD0C18">
        <w:t>7</w:t>
      </w:r>
      <w:r>
        <w:t>. rujna 201</w:t>
      </w:r>
      <w:r w:rsidR="00876230">
        <w:t>5</w:t>
      </w:r>
      <w:r>
        <w:t>. godine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 w:rsidRPr="004B7C4B">
        <w:t>r i j e š i o</w:t>
      </w:r>
      <w:r>
        <w:t xml:space="preserve"> </w:t>
      </w:r>
      <w:r w:rsidRPr="004B7C4B">
        <w:t xml:space="preserve">  j e</w:t>
      </w:r>
    </w:p>
    <w:p w:rsidRDefault="00BA1EF0" w:rsidP="00BA1EF0" w:rsidR="00BA1EF0" w:rsidRPr="004B7C4B"/>
    <w:p w:rsidRDefault="00BA1EF0" w:rsidP="00BA1EF0" w:rsidR="00876230">
      <w:pPr>
        <w:jc w:val="both"/>
      </w:pPr>
      <w:r>
        <w:tab/>
      </w:r>
      <w:r w:rsidR="00876230">
        <w:t xml:space="preserve">Ročište za sklapanje </w:t>
      </w:r>
      <w:proofErr w:type="spellStart"/>
      <w:r w:rsidR="00876230">
        <w:t>predstečajne</w:t>
      </w:r>
      <w:proofErr w:type="spellEnd"/>
      <w:r w:rsidR="00876230">
        <w:t xml:space="preserve"> nagodbe određuje se za </w:t>
      </w:r>
      <w:r w:rsidR="00876230">
        <w:rPr>
          <w:b/>
        </w:rPr>
        <w:t>dan 1</w:t>
      </w:r>
      <w:r w:rsidR="005F0D64">
        <w:rPr>
          <w:b/>
        </w:rPr>
        <w:t>6</w:t>
      </w:r>
      <w:r w:rsidR="00876230">
        <w:rPr>
          <w:b/>
        </w:rPr>
        <w:t xml:space="preserve">. listopada 2015. godine u </w:t>
      </w:r>
      <w:r w:rsidR="005F0D64">
        <w:rPr>
          <w:b/>
        </w:rPr>
        <w:t>09</w:t>
      </w:r>
      <w:r w:rsidR="00876230">
        <w:rPr>
          <w:b/>
        </w:rPr>
        <w:t>,00 sati,</w:t>
      </w:r>
      <w:r w:rsidR="00876230">
        <w:t xml:space="preserve"> </w:t>
      </w:r>
      <w:r w:rsidR="00876230" w:rsidRPr="00876230">
        <w:rPr>
          <w:b/>
        </w:rPr>
        <w:t>u ovome sudu, soba broj 5</w:t>
      </w:r>
      <w:r w:rsidR="00876230">
        <w:t>.</w:t>
      </w:r>
    </w:p>
    <w:p w:rsidRDefault="00876230" w:rsidP="00BA1EF0" w:rsidR="00876230" w:rsidRPr="00876230">
      <w:pPr>
        <w:jc w:val="both"/>
      </w:pPr>
      <w:r>
        <w:tab/>
        <w:t>Na ročište se pozivaju vjerovnici i dužnik.</w:t>
      </w:r>
    </w:p>
    <w:p w:rsidRDefault="00BA1EF0" w:rsidP="00BA1EF0" w:rsidR="00BA1EF0">
      <w:pPr>
        <w:jc w:val="both"/>
      </w:pPr>
    </w:p>
    <w:p w:rsidRDefault="00BA1EF0" w:rsidP="00BA1EF0" w:rsidR="00BA1EF0">
      <w:pPr>
        <w:jc w:val="both"/>
      </w:pPr>
    </w:p>
    <w:p w:rsidRDefault="00BA1EF0" w:rsidP="00BA1EF0" w:rsidR="00BA1EF0">
      <w:pPr>
        <w:jc w:val="center"/>
      </w:pPr>
      <w:r>
        <w:t>Obrazloženje</w:t>
      </w:r>
    </w:p>
    <w:p w:rsidRDefault="00BA1EF0" w:rsidP="00BA1EF0" w:rsidR="00BA1EF0">
      <w:pPr>
        <w:jc w:val="both"/>
      </w:pPr>
    </w:p>
    <w:p w:rsidRDefault="00BA1EF0" w:rsidP="00BA1EF0" w:rsidR="00876230">
      <w:pPr>
        <w:jc w:val="both"/>
      </w:pPr>
      <w:r>
        <w:tab/>
      </w:r>
      <w:r w:rsidR="00876230">
        <w:t xml:space="preserve">Dužnik </w:t>
      </w:r>
      <w:r w:rsidR="00666DC4">
        <w:t xml:space="preserve">MARKO BATO, </w:t>
      </w:r>
      <w:proofErr w:type="spellStart"/>
      <w:r w:rsidR="00666DC4">
        <w:t>vl</w:t>
      </w:r>
      <w:proofErr w:type="spellEnd"/>
      <w:r w:rsidR="00666DC4">
        <w:t xml:space="preserve">. CAFFE BARA BATO, Slatina, </w:t>
      </w:r>
      <w:proofErr w:type="spellStart"/>
      <w:r w:rsidR="00666DC4">
        <w:t>N.Š</w:t>
      </w:r>
      <w:proofErr w:type="spellEnd"/>
      <w:r w:rsidR="00666DC4">
        <w:t xml:space="preserve"> Zrinskog 19, OIB </w:t>
      </w:r>
      <w:r w:rsidR="00666DC4" w:rsidRPr="005F0D64">
        <w:t>26311805292</w:t>
      </w:r>
      <w:r w:rsidR="00876230">
        <w:t xml:space="preserve"> dostavio je </w:t>
      </w:r>
      <w:r w:rsidR="00920F80">
        <w:t xml:space="preserve">dana </w:t>
      </w:r>
      <w:r w:rsidR="00866755">
        <w:t>0</w:t>
      </w:r>
      <w:r w:rsidR="00666DC4">
        <w:t>5</w:t>
      </w:r>
      <w:r w:rsidR="00920F80">
        <w:t xml:space="preserve">. </w:t>
      </w:r>
      <w:r w:rsidR="00866755">
        <w:t>lipnja</w:t>
      </w:r>
      <w:r w:rsidR="00920F80">
        <w:t xml:space="preserve"> 201</w:t>
      </w:r>
      <w:r w:rsidR="00596C7B">
        <w:t>5</w:t>
      </w:r>
      <w:r w:rsidR="00920F80">
        <w:t xml:space="preserve">. godine </w:t>
      </w:r>
      <w:r w:rsidR="00876230">
        <w:t xml:space="preserve">ovom sudu prijedlog za sklapanje </w:t>
      </w:r>
      <w:proofErr w:type="spellStart"/>
      <w:r w:rsidR="00876230">
        <w:t>predstečajne</w:t>
      </w:r>
      <w:proofErr w:type="spellEnd"/>
      <w:r w:rsidR="00876230">
        <w:t xml:space="preserve"> nagodbe.</w:t>
      </w:r>
    </w:p>
    <w:p w:rsidRDefault="00876230" w:rsidP="00BA1EF0" w:rsidR="00876230">
      <w:pPr>
        <w:jc w:val="both"/>
      </w:pPr>
    </w:p>
    <w:p w:rsidRDefault="00876230" w:rsidP="00BA1EF0" w:rsidR="00876230">
      <w:pPr>
        <w:jc w:val="both"/>
      </w:pPr>
      <w:r>
        <w:tab/>
        <w:t xml:space="preserve">Stoga je sud temeljem čl. 66. Zakona o financijskom poslovanju i </w:t>
      </w:r>
      <w:proofErr w:type="spellStart"/>
      <w:r>
        <w:t>predstečajnoj</w:t>
      </w:r>
      <w:proofErr w:type="spellEnd"/>
      <w:r>
        <w:t xml:space="preserve"> nagodbi riješio kao u izreci.</w:t>
      </w:r>
    </w:p>
    <w:p w:rsidRDefault="00876230" w:rsidP="00BA1EF0" w:rsidR="00876230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>
        <w:t>U Bjelovaru, 1</w:t>
      </w:r>
      <w:r w:rsidR="00A47BCD">
        <w:t>7</w:t>
      </w:r>
      <w:r w:rsidRPr="004B7C4B">
        <w:t xml:space="preserve">. </w:t>
      </w:r>
      <w:r>
        <w:t>rujna 201</w:t>
      </w:r>
      <w:r w:rsidR="00ED62FE">
        <w:t>5</w:t>
      </w:r>
      <w:r w:rsidRPr="004B7C4B">
        <w:t>. godine</w:t>
      </w:r>
    </w:p>
    <w:p w:rsidRDefault="00BA1EF0" w:rsidP="00BA1EF0" w:rsidR="00BA1EF0">
      <w:pPr>
        <w:jc w:val="center"/>
        <w:rPr>
          <w:sz w:val="28"/>
          <w:szCs w:val="28"/>
        </w:rPr>
      </w:pPr>
    </w:p>
    <w:p w:rsidRDefault="00BA1EF0" w:rsidP="00BA1EF0" w:rsidR="00BA1EF0">
      <w:pPr>
        <w:ind w:left="5040"/>
      </w:pPr>
      <w:r>
        <w:t xml:space="preserve">      STEČAJNI SUDAC</w:t>
      </w:r>
    </w:p>
    <w:p w:rsidRDefault="00BA1EF0" w:rsidP="00BA1EF0" w:rsidR="00BA1E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MATE IVANČIĆ</w:t>
      </w:r>
    </w:p>
    <w:p w:rsidRDefault="00BA1EF0" w:rsidP="00BA1EF0" w:rsidR="00BA1EF0" w:rsidRPr="004B7C4B">
      <w:pPr>
        <w:jc w:val="both"/>
      </w:pPr>
    </w:p>
    <w:p w:rsidRDefault="00BA1EF0" w:rsidP="00BA1EF0" w:rsidR="00BA1EF0"/>
    <w:p w:rsidRDefault="00BA1EF0" w:rsidP="00BA1EF0" w:rsidR="00BA1EF0"/>
    <w:p w:rsidRDefault="00BA1EF0" w:rsidP="00BA1EF0" w:rsidR="00BA1EF0" w:rsidRPr="004B7C4B"/>
    <w:p w:rsidRDefault="00BA1EF0" w:rsidP="00BA1EF0" w:rsidR="00BA1EF0" w:rsidRPr="00301785">
      <w:pPr>
        <w:jc w:val="both"/>
      </w:pPr>
      <w:r>
        <w:t>POUKA O PRAVNOM LIJEKU:</w:t>
      </w:r>
      <w:r w:rsidRPr="00301785">
        <w:t xml:space="preserve"> Protiv ovog rješenja </w:t>
      </w:r>
      <w:r w:rsidR="00B0374C">
        <w:t xml:space="preserve">nije </w:t>
      </w:r>
      <w:r w:rsidRPr="00301785">
        <w:t>dopuštena žalba</w:t>
      </w:r>
      <w:r>
        <w:t>.</w:t>
      </w:r>
    </w:p>
    <w:p w:rsidRDefault="00BA1EF0" w:rsidP="00BA1EF0" w:rsidR="00BA1EF0" w:rsidRPr="004B7C4B">
      <w:pPr>
        <w:jc w:val="both"/>
      </w:pPr>
    </w:p>
    <w:p w:rsidRDefault="00BB3568" w:rsidR="00BB3568"/>
    <w:sectPr w:rsidSect="00DC6567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800" w:bottom="426" w:right="180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99B" w:rsidR="009C399B">
      <w:r>
        <w:separator/>
      </w:r>
    </w:p>
  </w:endnote>
  <w:endnote w:id="0" w:type="continuationSeparator">
    <w:p w:rsidRDefault="009C399B" w:rsidR="009C3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4B0D" w:rsidP="00491287" w:rsidR="005746B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5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4B0D" w:rsidP="00491287" w:rsidR="005746B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99B" w:rsidR="009C399B">
      <w:r>
        <w:separator/>
      </w:r>
    </w:p>
  </w:footnote>
  <w:footnote w:id="0" w:type="continuationSeparator">
    <w:p w:rsidRDefault="009C399B" w:rsidR="009C39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4C456C" w:rsidR="005746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4B0D" w:rsidR="005746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E096A"/>
    <w:multiLevelType w:val="hybridMultilevel"/>
    <w:tmpl w:val="FAB6AB96"/>
    <w:lvl w:tplc="07FCCC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EF0"/>
    <w:rsid w:val="000D5D27"/>
    <w:rsid w:val="000F5419"/>
    <w:rsid w:val="00124B0D"/>
    <w:rsid w:val="00170CF1"/>
    <w:rsid w:val="001E4239"/>
    <w:rsid w:val="00360724"/>
    <w:rsid w:val="003A2381"/>
    <w:rsid w:val="005046C0"/>
    <w:rsid w:val="00596C7B"/>
    <w:rsid w:val="005F0D64"/>
    <w:rsid w:val="0061054E"/>
    <w:rsid w:val="00666DC4"/>
    <w:rsid w:val="00674869"/>
    <w:rsid w:val="007356D3"/>
    <w:rsid w:val="008030A8"/>
    <w:rsid w:val="00815FEC"/>
    <w:rsid w:val="00866755"/>
    <w:rsid w:val="00876230"/>
    <w:rsid w:val="008959D3"/>
    <w:rsid w:val="00920F80"/>
    <w:rsid w:val="00984EDE"/>
    <w:rsid w:val="009C399B"/>
    <w:rsid w:val="00A47BCD"/>
    <w:rsid w:val="00AD0C18"/>
    <w:rsid w:val="00B0374C"/>
    <w:rsid w:val="00BA1EF0"/>
    <w:rsid w:val="00BA6FF7"/>
    <w:rsid w:val="00BB3568"/>
    <w:rsid w:val="00DC6567"/>
    <w:rsid w:val="00E34E7F"/>
    <w:rsid w:val="00E959AE"/>
    <w:rsid w:val="00EB5CAB"/>
    <w:rsid w:val="00ED62FE"/>
    <w:rsid w:val="00F80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1EF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BA1EF0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BA1EF0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4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B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B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B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B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1EF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BA1EF0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BA1EF0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4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B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B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B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B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2015.</izvorni_sadrzaj>
    <derivirana_varijabla naziv="DomainObject.Predmet.DatumOsnivanja_1">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Stpn-25/2015</izvorni_sadrzaj>
    <derivirana_varijabla naziv="DomainObject.Predmet.OznakaBroj_1">Stpn-25/2015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BATO</izvorni_sadrzaj>
    <derivirana_varijabla naziv="DomainObject.Predmet.StrankaFormated_1">  MARKO BATO</derivirana_varijabla>
  </DomainObject.Predmet.StrankaFormated>
  <DomainObject.Predmet.StrankaFormatedOIB>
    <izvorni_sadrzaj>  MARKO BATO, OIB 26311805292</izvorni_sadrzaj>
    <derivirana_varijabla naziv="DomainObject.Predmet.StrankaFormatedOIB_1">  MARKO BATO, OIB 26311805292</derivirana_varijabla>
  </DomainObject.Predmet.StrankaFormatedOIB>
  <DomainObject.Predmet.StrankaFormatedWithAdress>
    <izvorni_sadrzaj> MARKO BATO, N. Š. Zrinskog 19, 33520 Slatina</izvorni_sadrzaj>
    <derivirana_varijabla naziv="DomainObject.Predmet.StrankaFormatedWithAdress_1"> MARKO BATO, N. Š. Zrinskog 19, 33520 Slatina</derivirana_varijabla>
  </DomainObject.Predmet.StrankaFormatedWithAdress>
  <DomainObject.Predmet.StrankaFormatedWithAdressOIB>
    <izvorni_sadrzaj> MARKO BATO, OIB 26311805292, N. Š. Zrinskog 19, 33520 Slatina</izvorni_sadrzaj>
    <derivirana_varijabla naziv="DomainObject.Predmet.StrankaFormatedWithAdressOIB_1"> MARKO BATO, OIB 26311805292, N. Š. Zrinskog 19, 33520 Slatina</derivirana_varijabla>
  </DomainObject.Predmet.StrankaFormatedWithAdressOIB>
  <DomainObject.Predmet.StrankaWithAdress>
    <izvorni_sadrzaj>MARKO BATO N. Š. Zrinskog 19,33520 Slatina</izvorni_sadrzaj>
    <derivirana_varijabla naziv="DomainObject.Predmet.StrankaWithAdress_1">MARKO BATO N. Š. Zrinskog 19,33520 Slatina</derivirana_varijabla>
  </DomainObject.Predmet.StrankaWithAdress>
  <DomainObject.Predmet.StrankaWithAdressOIB>
    <izvorni_sadrzaj>MARKO BATO, OIB 26311805292, N. Š. Zrinskog 19,33520 Slatina</izvorni_sadrzaj>
    <derivirana_varijabla naziv="DomainObject.Predmet.StrankaWithAdressOIB_1">MARKO BATO, OIB 26311805292, N. Š. Zrinskog 19,33520 Slatina</derivirana_varijabla>
  </DomainObject.Predmet.StrankaWithAdressOIB>
  <DomainObject.Predmet.StrankaNazivFormated>
    <izvorni_sadrzaj>MARKO BATO</izvorni_sadrzaj>
    <derivirana_varijabla naziv="DomainObject.Predmet.StrankaNazivFormated_1">MARKO BATO</derivirana_varijabla>
  </DomainObject.Predmet.StrankaNazivFormated>
  <DomainObject.Predmet.StrankaNazivFormatedOIB>
    <izvorni_sadrzaj>MARKO BATO, OIB 26311805292</izvorni_sadrzaj>
    <derivirana_varijabla naziv="DomainObject.Predmet.StrankaNazivFormatedOIB_1">MARKO BATO, OIB 26311805292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MARKO BATO</item>
    </izvorni_sadrzaj>
    <derivirana_varijabla naziv="DomainObject.Predmet.StrankaListFormated_1">
      <item>MARKO BATO</item>
    </derivirana_varijabla>
  </DomainObject.Predmet.StrankaListFormated>
  <DomainObject.Predmet.StrankaListFormatedOIB>
    <izvorni_sadrzaj>
      <item>MARKO BATO, OIB 26311805292</item>
    </izvorni_sadrzaj>
    <derivirana_varijabla naziv="DomainObject.Predmet.StrankaListFormatedOIB_1">
      <item>MARKO BATO, OIB 26311805292</item>
    </derivirana_varijabla>
  </DomainObject.Predmet.StrankaListFormatedOIB>
  <DomainObject.Predmet.StrankaListFormatedWithAdress>
    <izvorni_sadrzaj>
      <item>MARKO BATO, N. Š. Zrinskog 19, 33520 Slatina</item>
    </izvorni_sadrzaj>
    <derivirana_varijabla naziv="DomainObject.Predmet.StrankaListFormatedWithAdress_1">
      <item>MARKO BATO, N. Š. Zrinskog 19, 33520 Slatina</item>
    </derivirana_varijabla>
  </DomainObject.Predmet.StrankaListFormatedWithAdress>
  <DomainObject.Predmet.StrankaListFormatedWithAdressOIB>
    <izvorni_sadrzaj>
      <item>MARKO BATO, OIB 26311805292, N. Š. Zrinskog 19, 33520 Slatina</item>
    </izvorni_sadrzaj>
    <derivirana_varijabla naziv="DomainObject.Predmet.StrankaListFormatedWithAdressOIB_1">
      <item>MARKO BATO, OIB 26311805292, N. Š. Zrinskog 19, 33520 Slatina</item>
    </derivirana_varijabla>
  </DomainObject.Predmet.StrankaListFormatedWithAdressOIB>
  <DomainObject.Predmet.StrankaListNazivFormated>
    <izvorni_sadrzaj>
      <item>MARKO BATO</item>
    </izvorni_sadrzaj>
    <derivirana_varijabla naziv="DomainObject.Predmet.StrankaListNazivFormated_1">
      <item>MARKO BATO</item>
    </derivirana_varijabla>
  </DomainObject.Predmet.StrankaListNazivFormated>
  <DomainObject.Predmet.StrankaListNazivFormatedOIB>
    <izvorni_sadrzaj>
      <item>MARKO BATO, OIB 26311805292</item>
    </izvorni_sadrzaj>
    <derivirana_varijabla naziv="DomainObject.Predmet.StrankaListNazivFormatedOIB_1">
      <item>MARKO BATO, OIB 26311805292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BATO</izvorni_sadrzaj>
    <derivirana_varijabla naziv="DomainObject.Predmet.StrankaIDrugi_1">MARKO BATO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MARKO BATO, OIB 26311805292, N. Š. Zrinskog 19, 33520 Slatina</izvorni_sadrzaj>
    <derivirana_varijabla naziv="DomainObject.Predmet.StrankaIDrugiAdressOIB_1">MARKO BATO, OIB 26311805292, N. Š. Zrinskog 19,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BATO</item>
    </izvorni_sadrzaj>
    <derivirana_varijabla naziv="DomainObject.Predmet.SudioniciListNaziv_1">
      <item>MARKO BATO</item>
    </derivirana_varijabla>
  </DomainObject.Predmet.SudioniciListNaziv>
  <DomainObject.Predmet.SudioniciListAdressOIB>
    <izvorni_sadrzaj>
      <item>MARKO BATO, OIB 26311805292, N. Š. Zrinskog 19,33520 Slatina</item>
    </izvorni_sadrzaj>
    <derivirana_varijabla naziv="DomainObject.Predmet.SudioniciListAdressOIB_1">
      <item>MARKO BATO, OIB 26311805292, N. Š. Zrinskog 19,33520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26311805292</item>
    </izvorni_sadrzaj>
    <derivirana_varijabla naziv="DomainObject.Predmet.SudioniciListNazivOIB_1">
      <item>, OIB 26311805292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737</properties:Characters>
  <properties:Lines>39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2015-09-17T09:54:00Z</dcterms:created>
  <dc:creator>Romana Tremski</dc:creator>
  <cp:lastModifiedBy>Romana Tremski</cp:lastModifiedBy>
  <dcterms:modified xmlns:xsi="http://www.w3.org/2001/XMLSchema-instance" xsi:type="dcterms:W3CDTF">2015-09-17T09:57:00Z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