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a009" w14:paraId="9a6a009" w:rsidRDefault="001C5CCC" w:rsidP="001C5CCC" w:rsidR="001C5CCC" w:rsidRPr="00EE0D8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CCC" w:rsidP="001C5CCC" w:rsidR="001C5CCC" w:rsidRPr="00EE0D8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E0D82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1C5CCC" w:rsidP="001C5CCC" w:rsidR="001C5C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E0D8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1C5CCC" w:rsidP="001C5CCC" w:rsidR="001C5C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5CCC" w:rsidP="001C5CCC" w:rsidR="001C5CCC" w:rsidRPr="00EE0D8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1C5CCC" w:rsidP="001C5CCC" w:rsidR="001C5CC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5CCC" w:rsidP="001C5CCC" w:rsidR="001C5CCC" w:rsidRPr="005D578C">
      <w:pPr>
        <w:jc w:val="center"/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PC KLUB PLUS j. t. d. Pula, Osječka 3, OIB 46626373064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040218118,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E0D8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PC KLUB PLUS j. t. d. Pula, Osječka 3, OIB 46626373064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040218118,</w:t>
      </w:r>
      <w:r w:rsidRPr="005D578C">
        <w:rPr>
          <w:rFonts w:cs="Times New Roman" w:eastAsia="Times New Roman"/>
          <w:szCs w:val="24"/>
        </w:rPr>
        <w:t xml:space="preserve"> s danom </w:t>
      </w:r>
      <w:r w:rsidR="00EE0D8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C5CCC" w:rsidP="001C5CCC" w:rsidR="001C5CCC">
      <w:pPr>
        <w:rPr>
          <w:rFonts w:cs="Times New Roman" w:eastAsia="Times New Roman"/>
          <w:szCs w:val="20"/>
        </w:rPr>
      </w:pPr>
    </w:p>
    <w:p w:rsidRDefault="001C5CCC" w:rsidP="001C5CCC" w:rsidR="001C5C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PC KLUB PLUS j. t. d. Pula, Osječka 3, OIB 46626373064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040218118.</w:t>
      </w:r>
    </w:p>
    <w:p w:rsidRDefault="001C5CCC" w:rsidP="001C5CCC" w:rsidR="001C5CCC">
      <w:pPr>
        <w:ind w:firstLine="709"/>
        <w:rPr>
          <w:rFonts w:cs="Times New Roman" w:eastAsia="Times New Roman"/>
          <w:szCs w:val="24"/>
        </w:rPr>
      </w:pPr>
    </w:p>
    <w:p w:rsidRDefault="001C5CCC" w:rsidP="001C5CCC" w:rsidR="001C5C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PC KLUB PLUS j. t. d. Pula, Osječka 3, OIB 46626373064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040218118.</w:t>
      </w:r>
    </w:p>
    <w:p w:rsidRDefault="001C5CCC" w:rsidP="001C5CCC" w:rsidR="001C5CC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5CCC" w:rsidP="001C5CCC" w:rsidR="001C5CCC">
      <w:pPr>
        <w:ind w:firstLine="708"/>
        <w:rPr>
          <w:rFonts w:cs="Times New Roman" w:eastAsia="Times New Roman"/>
          <w:szCs w:val="24"/>
        </w:rPr>
      </w:pPr>
    </w:p>
    <w:p w:rsidRDefault="001C5CCC" w:rsidP="001C5CCC" w:rsidR="001C5C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PC KLUB PLUS j. t. d.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St-1004/2015-3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C5CCC" w:rsidP="001C5CCC" w:rsidR="001C5CC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E0D8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5CCC" w:rsidP="001C5CCC" w:rsidR="001C5CC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C5CCC" w:rsidP="001C5CCC" w:rsidR="001C5C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1C5CCC" w:rsidP="001C5CCC" w:rsidR="001C5CCC">
      <w:pPr>
        <w:jc w:val="left"/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left"/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5CCC" w:rsidP="001C5CCC" w:rsidR="001C5CC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C5CCC" w:rsidP="001C5CCC" w:rsidR="001C5CC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rPr>
          <w:rFonts w:cs="Times New Roman" w:eastAsia="Times New Roman"/>
          <w:szCs w:val="24"/>
        </w:rPr>
      </w:pPr>
    </w:p>
    <w:p w:rsidRDefault="001C5CCC" w:rsidP="001C5CCC" w:rsidR="001C5C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PC KLUB PLUS j. t. d. Pula, Osječka 3,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007C41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007C41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zastu</w:t>
      </w:r>
      <w:r w:rsidR="00EA3A2B">
        <w:rPr>
          <w:rFonts w:cs="Times New Roman" w:eastAsia="Times New Roman"/>
          <w:szCs w:val="24"/>
        </w:rPr>
        <w:t xml:space="preserve">panje dužnika – Damir Vareško, </w:t>
      </w:r>
      <w:r>
        <w:rPr>
          <w:rFonts w:cs="Times New Roman" w:eastAsia="Times New Roman"/>
          <w:szCs w:val="24"/>
        </w:rPr>
        <w:t xml:space="preserve">Pula, Osječka 3, </w:t>
      </w:r>
    </w:p>
    <w:p w:rsidRDefault="001C5CCC" w:rsidP="001C5CCC" w:rsidR="001C5CC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C5CCC" w:rsidP="001C5CCC" w:rsidR="001C5C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1C5CCC" w:rsidP="001C5CCC" w:rsidR="001C5CC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C5CCC" w:rsidP="001C5CCC" w:rsidR="001C5C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C5CCC" w:rsidP="001C5CCC" w:rsidR="001C5CCC"/>
    <w:p w:rsidRDefault="001C5CCC" w:rsidP="001C5CCC" w:rsidR="001C5CCC"/>
    <w:p w:rsidRDefault="001C5CCC" w:rsidP="001C5CCC" w:rsidR="001C5CCC"/>
    <w:p w:rsidRDefault="001C5CCC" w:rsidP="001C5CCC" w:rsidR="001C5CCC"/>
    <w:p w:rsidRDefault="001C5CCC" w:rsidP="001C5CCC" w:rsidR="001C5CCC"/>
    <w:p w:rsidRDefault="001C5CCC" w:rsidP="001C5CCC" w:rsidR="001C5CCC"/>
    <w:p w:rsidRDefault="001C5CCC" w:rsidP="001C5CCC" w:rsidR="001C5CCC"/>
    <w:p w:rsidRDefault="00607984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CCC" w:rsidP="001C5CCC" w:rsidR="001C5CCC">
      <w:r>
        <w:separator/>
      </w:r>
    </w:p>
  </w:endnote>
  <w:endnote w:id="0" w:type="continuationSeparator">
    <w:p w:rsidRDefault="001C5CCC" w:rsidP="001C5CCC" w:rsidR="001C5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CCC" w:rsidP="001C5CCC" w:rsidR="001C5CCC">
      <w:r>
        <w:separator/>
      </w:r>
    </w:p>
  </w:footnote>
  <w:footnote w:id="0" w:type="continuationSeparator">
    <w:p w:rsidRDefault="001C5CCC" w:rsidP="001C5CCC" w:rsidR="001C5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CC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079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CC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45"/>
    <w:rsid w:val="00007C41"/>
    <w:rsid w:val="001C5CCC"/>
    <w:rsid w:val="00607984"/>
    <w:rsid w:val="0075528E"/>
    <w:rsid w:val="0079403F"/>
    <w:rsid w:val="00864A45"/>
    <w:rsid w:val="00EA3A2B"/>
    <w:rsid w:val="00EE0D82"/>
    <w:rsid w:val="00F0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C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5C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5C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5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5C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C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5C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7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9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79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79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79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C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5C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5C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5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5C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C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5C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7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9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79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79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79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KLUB PLUS j.t.d. PULA</izvorni_sadrzaj>
    <derivirana_varijabla naziv="DomainObject.Predmet.ProtustrankaFormated_1">  PC KLUB PLUS j.t.d. PULA</derivirana_varijabla>
  </DomainObject.Predmet.ProtustrankaFormated>
  <DomainObject.Predmet.ProtustrankaFormatedOIB>
    <izvorni_sadrzaj>  PC KLUB PLUS j.t.d. PULA, OIB 46626373064</izvorni_sadrzaj>
    <derivirana_varijabla naziv="DomainObject.Predmet.ProtustrankaFormatedOIB_1">  PC KLUB PLUS j.t.d. PULA, OIB 46626373064</derivirana_varijabla>
  </DomainObject.Predmet.ProtustrankaFormatedOIB>
  <DomainObject.Predmet.ProtustrankaFormatedWithAdress>
    <izvorni_sadrzaj> PC KLUB PLUS j.t.d. PULA, Osječka 3, 52100 Pula</izvorni_sadrzaj>
    <derivirana_varijabla naziv="DomainObject.Predmet.ProtustrankaFormatedWithAdress_1"> PC KLUB PLUS j.t.d. PULA, Osječka 3, 52100 Pula</derivirana_varijabla>
  </DomainObject.Predmet.ProtustrankaFormatedWithAdress>
  <DomainObject.Predmet.ProtustrankaFormatedWithAdressOIB>
    <izvorni_sadrzaj> PC KLUB PLUS j.t.d. PULA, OIB 46626373064, Osječka 3, 52100 Pula</izvorni_sadrzaj>
    <derivirana_varijabla naziv="DomainObject.Predmet.ProtustrankaFormatedWithAdressOIB_1"> PC KLUB PLUS j.t.d. PULA, OIB 46626373064, Osječka 3, 52100 Pula</derivirana_varijabla>
  </DomainObject.Predmet.ProtustrankaFormatedWithAdressOIB>
  <DomainObject.Predmet.ProtustrankaWithAdress>
    <izvorni_sadrzaj>PC KLUB PLUS j.t.d. PULA Osječka 3, 52100 Pula</izvorni_sadrzaj>
    <derivirana_varijabla naziv="DomainObject.Predmet.ProtustrankaWithAdress_1">PC KLUB PLUS j.t.d. PULA Osječka 3, 52100 Pula</derivirana_varijabla>
  </DomainObject.Predmet.ProtustrankaWithAdress>
  <DomainObject.Predmet.ProtustrankaWithAdressOIB>
    <izvorni_sadrzaj>PC KLUB PLUS j.t.d. PULA, OIB 46626373064, Osječka 3, 52100 Pula</izvorni_sadrzaj>
    <derivirana_varijabla naziv="DomainObject.Predmet.ProtustrankaWithAdressOIB_1">PC KLUB PLUS j.t.d. PULA, OIB 46626373064, Osječka 3, 52100 Pula</derivirana_varijabla>
  </DomainObject.Predmet.ProtustrankaWithAdressOIB>
  <DomainObject.Predmet.ProtustrankaNazivFormated>
    <izvorni_sadrzaj>PC KLUB PLUS j.t.d. PULA</izvorni_sadrzaj>
    <derivirana_varijabla naziv="DomainObject.Predmet.ProtustrankaNazivFormated_1">PC KLUB PLUS j.t.d. PULA</derivirana_varijabla>
  </DomainObject.Predmet.ProtustrankaNazivFormated>
  <DomainObject.Predmet.ProtustrankaNazivFormatedOIB>
    <izvorni_sadrzaj>PC KLUB PLUS j.t.d. PULA, OIB 46626373064</izvorni_sadrzaj>
    <derivirana_varijabla naziv="DomainObject.Predmet.ProtustrankaNazivFormatedOIB_1">PC KLUB PLUS j.t.d. PULA, OIB 46626373064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2033.97</izvorni_sadrzaj>
    <derivirana_varijabla naziv="DomainObject.Predmet.TrenutnaVrijednost_1">2033.97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PC KLUB PLUS j.t.d. PULA</item>
    </izvorni_sadrzaj>
    <derivirana_varijabla naziv="DomainObject.Predmet.ProtuStrankaListFormated_1">
      <item>PC KLUB PLUS j.t.d. PULA</item>
    </derivirana_varijabla>
  </DomainObject.Predmet.ProtuStrankaListFormated>
  <DomainObject.Predmet.ProtuStrankaListFormatedOIB>
    <izvorni_sadrzaj>
      <item>PC KLUB PLUS j.t.d. PULA, OIB 46626373064</item>
    </izvorni_sadrzaj>
    <derivirana_varijabla naziv="DomainObject.Predmet.ProtuStrankaListFormatedOIB_1">
      <item>PC KLUB PLUS j.t.d. PULA, OIB 46626373064</item>
    </derivirana_varijabla>
  </DomainObject.Predmet.ProtuStrankaListFormatedOIB>
  <DomainObject.Predmet.ProtuStrankaListFormatedWithAdress>
    <izvorni_sadrzaj>
      <item>PC KLUB PLUS j.t.d. PULA, Osječka 3, 52100 Pula</item>
    </izvorni_sadrzaj>
    <derivirana_varijabla naziv="DomainObject.Predmet.ProtuStrankaListFormatedWithAdress_1">
      <item>PC KLUB PLUS j.t.d. PULA, Osječka 3, 52100 Pula</item>
    </derivirana_varijabla>
  </DomainObject.Predmet.ProtuStrankaListFormatedWithAdress>
  <DomainObject.Predmet.ProtuStrankaListFormatedWithAdressOIB>
    <izvorni_sadrzaj>
      <item>PC KLUB PLUS j.t.d. PULA, OIB 46626373064, Osječka 3, 52100 Pula</item>
    </izvorni_sadrzaj>
    <derivirana_varijabla naziv="DomainObject.Predmet.ProtuStrankaListFormatedWithAdressOIB_1">
      <item>PC KLUB PLUS j.t.d. PULA, OIB 46626373064, Osječka 3, 52100 Pula</item>
    </derivirana_varijabla>
  </DomainObject.Predmet.ProtuStrankaListFormatedWithAdressOIB>
  <DomainObject.Predmet.ProtuStrankaListNazivFormated>
    <izvorni_sadrzaj>
      <item>PC KLUB PLUS j.t.d. PULA</item>
    </izvorni_sadrzaj>
    <derivirana_varijabla naziv="DomainObject.Predmet.ProtuStrankaListNazivFormated_1">
      <item>PC KLUB PLUS j.t.d. PULA</item>
    </derivirana_varijabla>
  </DomainObject.Predmet.ProtuStrankaListNazivFormated>
  <DomainObject.Predmet.ProtuStrankaListNazivFormatedOIB>
    <izvorni_sadrzaj>
      <item>PC KLUB PLUS j.t.d. PULA, OIB 46626373064</item>
    </izvorni_sadrzaj>
    <derivirana_varijabla naziv="DomainObject.Predmet.ProtuStrankaListNazivFormatedOIB_1">
      <item>PC KLUB PLUS j.t.d. PULA, OIB 46626373064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PC KLUB PLUS j.t.d. PULA</izvorni_sadrzaj>
    <derivirana_varijabla naziv="DomainObject.Predmet.ProtustrankaIDrugi_1">PC KLUB PLUS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PC KLUB PLUS j.t.d. PULA, OIB 46626373064, Osječka 3, 52100 Pula</izvorni_sadrzaj>
    <derivirana_varijabla naziv="DomainObject.Predmet.ProtustrankaIDrugiAdressOIB_1">PC KLUB PLUS j.t.d. PULA, OIB 46626373064, Osječka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PC KLUB PLUS j.t.d. PULA</item>
    </izvorni_sadrzaj>
    <derivirana_varijabla naziv="DomainObject.Predmet.SudioniciListNaziv_1">
      <item>FINANCIJSKA AGENCIJA, RC RIJEKA, PODRUŽNICA PULA, PULA</item>
      <item>PC KLUB PLUS j.t.d.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PC KLUB PLUS j.t.d. PULA, OIB 46626373064, Osječka 3,52100 Pula</item>
    </izvorni_sadrzaj>
    <derivirana_varijabla naziv="DomainObject.Predmet.SudioniciListAdressOIB_1">
      <item>FINANCIJSKA AGENCIJA, RC RIJEKA, PODRUŽNICA PULA, PULA, OIB 85821130368, Giardini 5,52100 Pula</item>
      <item>PC KLUB PLUS j.t.d. PULA, OIB 46626373064, Osječka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46626373064</item>
    </izvorni_sadrzaj>
    <derivirana_varijabla naziv="DomainObject.Predmet.SudioniciListNazivOIB_1">
      <item>, OIB 85821130368</item>
      <item>, OIB 46626373064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2986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2016-03-18T07:36:00Z</dcterms:created>
  <dc:creator>Mihaela Kaligari</dc:creator>
  <dc:description/>
  <cp:keywords/>
  <cp:lastModifiedBy>Tamara Žgrablić Širol</cp:lastModifiedBy>
  <cp:lastPrinted>2016-03-29T10:13:00Z</cp:lastPrinted>
  <dcterms:modified xmlns:xsi="http://www.w3.org/2001/XMLSchema-instance" xsi:type="dcterms:W3CDTF">2016-03-29T10:41:00Z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