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3212" w14:paraId="1593212" w:rsidRDefault="001D1381" w:rsidP="00320A99" w:rsidR="001D1381" w:rsidRPr="002F17E2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2F17E2">
        <w:rPr>
          <w:sz w:val="22"/>
          <w:lang w:val="hr-HR"/>
        </w:rPr>
        <w:t xml:space="preserve">     </w:t>
      </w:r>
    </w:p>
    <w:p w:rsidRDefault="005B47E4" w:rsidP="00215A36" w:rsidR="005B47E4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51450" w:rsidP="00215A36" w:rsidR="00B51450" w:rsidRPr="002F17E2">
      <w:pPr>
        <w:jc w:val="center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2F17E2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D57641">
      <w:pPr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93516">
        <w:rPr>
          <w:rFonts w:hAnsi="Times New Roman" w:ascii="Times New Roman"/>
          <w:szCs w:val="24"/>
          <w:lang w:val="hr-HR"/>
        </w:rPr>
        <w:t xml:space="preserve">pojedincu </w:t>
      </w:r>
      <w:r w:rsidRPr="002F17E2">
        <w:rPr>
          <w:rFonts w:hAnsi="Times New Roman" w:ascii="Times New Roman"/>
          <w:szCs w:val="24"/>
          <w:lang w:val="hr-HR"/>
        </w:rPr>
        <w:t xml:space="preserve">Nevenki </w:t>
      </w:r>
      <w:r w:rsidR="00B65695" w:rsidRPr="002F17E2">
        <w:rPr>
          <w:rFonts w:hAnsi="Times New Roman" w:ascii="Times New Roman"/>
          <w:szCs w:val="24"/>
          <w:lang w:val="hr-HR"/>
        </w:rPr>
        <w:t xml:space="preserve">Siladi </w:t>
      </w:r>
      <w:r w:rsidRPr="002F17E2">
        <w:rPr>
          <w:rFonts w:hAnsi="Times New Roman" w:ascii="Times New Roman"/>
          <w:szCs w:val="24"/>
          <w:lang w:val="hr-HR"/>
        </w:rPr>
        <w:t>Rstić,</w:t>
      </w:r>
      <w:r w:rsidR="000453AD" w:rsidRPr="002F17E2">
        <w:rPr>
          <w:rFonts w:hAnsi="Times New Roman" w:ascii="Times New Roman"/>
          <w:szCs w:val="24"/>
          <w:lang w:val="hr-HR"/>
        </w:rPr>
        <w:t xml:space="preserve"> </w:t>
      </w:r>
      <w:r w:rsidR="00A41763" w:rsidRPr="002F17E2">
        <w:rPr>
          <w:rFonts w:hAnsi="Times New Roman" w:ascii="Times New Roman"/>
          <w:lang w:val="hr-HR"/>
        </w:rPr>
        <w:t xml:space="preserve">u </w:t>
      </w:r>
      <w:r w:rsidR="00E93516">
        <w:rPr>
          <w:rFonts w:hAnsi="Times New Roman" w:ascii="Times New Roman"/>
          <w:lang w:val="hr-HR"/>
        </w:rPr>
        <w:t>stečajnom</w:t>
      </w:r>
      <w:r w:rsidR="00A41763" w:rsidRPr="002F17E2">
        <w:rPr>
          <w:rFonts w:hAnsi="Times New Roman" w:ascii="Times New Roman"/>
          <w:lang w:val="hr-HR"/>
        </w:rPr>
        <w:t xml:space="preserve"> postupku </w:t>
      </w:r>
      <w:r w:rsidR="00296E8E">
        <w:rPr>
          <w:rFonts w:hAnsi="Times New Roman" w:ascii="Times New Roman"/>
          <w:szCs w:val="24"/>
          <w:lang w:val="hr-HR"/>
        </w:rPr>
        <w:t>nad STEČAJNA MASA iza ZAGREPČANKA d.d. za proizvodnju, trgovinu i ugostiteljstvo - u stečaju, Zagreb, Stonska 17, OIB 68634077925</w:t>
      </w:r>
      <w:r w:rsidR="0090680E">
        <w:rPr>
          <w:rFonts w:hAnsi="Times New Roman" w:ascii="Times New Roman"/>
          <w:szCs w:val="24"/>
          <w:lang w:val="hr-HR"/>
        </w:rPr>
        <w:t xml:space="preserve">, </w:t>
      </w:r>
      <w:r w:rsidR="000453AD" w:rsidRPr="002F17E2">
        <w:rPr>
          <w:rFonts w:hAnsi="Times New Roman" w:ascii="Times New Roman"/>
          <w:szCs w:val="24"/>
          <w:lang w:val="hr-HR"/>
        </w:rPr>
        <w:t xml:space="preserve"> dana </w:t>
      </w:r>
      <w:r w:rsidR="006C2831" w:rsidRPr="006C2831">
        <w:rPr>
          <w:rFonts w:hAnsi="Times New Roman" w:ascii="Times New Roman"/>
          <w:szCs w:val="24"/>
          <w:lang w:val="hr-HR"/>
        </w:rPr>
        <w:t>22</w:t>
      </w:r>
      <w:r w:rsidR="0090680E" w:rsidRPr="006C2831">
        <w:rPr>
          <w:rFonts w:hAnsi="Times New Roman" w:ascii="Times New Roman"/>
          <w:szCs w:val="24"/>
          <w:lang w:val="hr-HR"/>
        </w:rPr>
        <w:t xml:space="preserve">. </w:t>
      </w:r>
      <w:r w:rsidR="00244894" w:rsidRPr="006C2831">
        <w:rPr>
          <w:rFonts w:hAnsi="Times New Roman" w:ascii="Times New Roman"/>
          <w:szCs w:val="24"/>
          <w:lang w:val="hr-HR"/>
        </w:rPr>
        <w:t>studenog</w:t>
      </w:r>
      <w:r w:rsidR="000A0324" w:rsidRPr="006C2831">
        <w:rPr>
          <w:rFonts w:hAnsi="Times New Roman" w:ascii="Times New Roman"/>
          <w:szCs w:val="24"/>
          <w:lang w:val="hr-HR"/>
        </w:rPr>
        <w:t xml:space="preserve"> 2017</w:t>
      </w:r>
      <w:r w:rsidR="000453AD" w:rsidRPr="006C2831">
        <w:rPr>
          <w:rFonts w:hAnsi="Times New Roman" w:ascii="Times New Roman"/>
          <w:szCs w:val="24"/>
          <w:lang w:val="hr-HR"/>
        </w:rPr>
        <w:t xml:space="preserve">. </w:t>
      </w:r>
      <w:r w:rsidR="000453AD" w:rsidRPr="002F17E2">
        <w:rPr>
          <w:rFonts w:hAnsi="Times New Roman" w:ascii="Times New Roman"/>
          <w:szCs w:val="24"/>
          <w:lang w:val="hr-HR"/>
        </w:rPr>
        <w:t>godine</w:t>
      </w:r>
    </w:p>
    <w:p w:rsidRDefault="0069774D" w:rsidP="00320A99" w:rsidR="0069774D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F17E2" w:rsidP="00C118A7" w:rsidR="002F17E2" w:rsidRPr="00C118A7">
      <w:pPr>
        <w:autoSpaceDE w:val="false"/>
        <w:autoSpaceDN w:val="false"/>
        <w:ind w:firstLine="720"/>
        <w:jc w:val="both"/>
        <w:rPr>
          <w:rFonts w:hAnsi="Times New Roman" w:ascii="Times New Roman"/>
          <w:lang w:val="hr-HR"/>
        </w:rPr>
      </w:pPr>
      <w:r w:rsidRPr="00C118A7">
        <w:rPr>
          <w:rFonts w:hAnsi="Times New Roman" w:ascii="Times New Roman"/>
          <w:lang w:val="hr-HR"/>
        </w:rPr>
        <w:t xml:space="preserve">U </w:t>
      </w:r>
      <w:r w:rsidR="0080335A">
        <w:rPr>
          <w:rFonts w:hAnsi="Times New Roman" w:ascii="Times New Roman"/>
          <w:lang w:val="hr-HR"/>
        </w:rPr>
        <w:t xml:space="preserve">stečajnom </w:t>
      </w:r>
      <w:r w:rsidRPr="00C118A7">
        <w:rPr>
          <w:rFonts w:hAnsi="Times New Roman" w:ascii="Times New Roman"/>
          <w:lang w:val="hr-HR"/>
        </w:rPr>
        <w:t xml:space="preserve">postupku </w:t>
      </w:r>
      <w:r w:rsidR="00296E8E">
        <w:rPr>
          <w:rFonts w:hAnsi="Times New Roman" w:ascii="Times New Roman"/>
          <w:szCs w:val="24"/>
          <w:lang w:val="hr-HR"/>
        </w:rPr>
        <w:t>nad STEČAJNA MASA iza ZAGREPČANKA d.d. za proizvodnju, trgovinu i ugostiteljstvo - u stečaju, Zagreb, Stonska 17, OIB 68634077925</w:t>
      </w:r>
      <w:r w:rsidR="001611EE">
        <w:rPr>
          <w:rFonts w:hAnsi="Times New Roman" w:ascii="Times New Roman"/>
          <w:szCs w:val="24"/>
          <w:lang w:val="hr-HR"/>
        </w:rPr>
        <w:t xml:space="preserve"> </w:t>
      </w:r>
      <w:r w:rsidRPr="00C118A7">
        <w:rPr>
          <w:rFonts w:hAnsi="Times New Roman" w:ascii="Times New Roman"/>
          <w:lang w:val="hr-HR"/>
        </w:rPr>
        <w:t xml:space="preserve">razrješava se dužnosti </w:t>
      </w:r>
      <w:r w:rsidR="0090680E" w:rsidRPr="00C118A7">
        <w:rPr>
          <w:rFonts w:hAnsi="Times New Roman" w:ascii="Times New Roman"/>
          <w:lang w:val="hr-HR"/>
        </w:rPr>
        <w:t>dosadašnji stečajni</w:t>
      </w:r>
      <w:r w:rsidRPr="00C118A7">
        <w:rPr>
          <w:rFonts w:hAnsi="Times New Roman" w:ascii="Times New Roman"/>
          <w:lang w:val="hr-HR"/>
        </w:rPr>
        <w:t xml:space="preserve"> upravitelj </w:t>
      </w:r>
      <w:r w:rsidR="0080335A">
        <w:rPr>
          <w:rFonts w:hAnsi="Times New Roman" w:ascii="Times New Roman"/>
          <w:szCs w:val="24"/>
          <w:lang w:val="hr-HR"/>
        </w:rPr>
        <w:t xml:space="preserve">Nikola </w:t>
      </w:r>
      <w:proofErr w:type="spellStart"/>
      <w:r w:rsidR="0080335A">
        <w:rPr>
          <w:rFonts w:hAnsi="Times New Roman" w:ascii="Times New Roman"/>
          <w:szCs w:val="24"/>
          <w:lang w:val="hr-HR"/>
        </w:rPr>
        <w:t>Jakir</w:t>
      </w:r>
      <w:proofErr w:type="spellEnd"/>
      <w:r w:rsidR="0080335A">
        <w:rPr>
          <w:rFonts w:hAnsi="Times New Roman" w:ascii="Times New Roman"/>
          <w:szCs w:val="24"/>
          <w:lang w:val="hr-HR"/>
        </w:rPr>
        <w:t xml:space="preserve">, Zagreb, </w:t>
      </w:r>
      <w:r w:rsidR="006C2831">
        <w:rPr>
          <w:rFonts w:hAnsi="Times New Roman" w:ascii="Times New Roman"/>
          <w:szCs w:val="24"/>
          <w:lang w:val="hr-HR"/>
        </w:rPr>
        <w:t>Stonska 17</w:t>
      </w:r>
      <w:r w:rsidR="0080335A">
        <w:rPr>
          <w:rFonts w:hAnsi="Times New Roman" w:ascii="Times New Roman"/>
          <w:szCs w:val="24"/>
          <w:lang w:val="hr-HR"/>
        </w:rPr>
        <w:t>, OIB 35440503043</w:t>
      </w:r>
      <w:r w:rsidR="006C2831">
        <w:rPr>
          <w:rFonts w:hAnsi="Times New Roman" w:ascii="Times New Roman"/>
          <w:szCs w:val="24"/>
          <w:lang w:val="hr-HR"/>
        </w:rPr>
        <w:t>,</w:t>
      </w:r>
      <w:r w:rsidRPr="00C118A7">
        <w:rPr>
          <w:rFonts w:hAnsi="Times New Roman" w:ascii="Times New Roman"/>
          <w:lang w:val="hr-HR"/>
        </w:rPr>
        <w:t xml:space="preserve"> a za novog stečajnog upravitelja imenuje se</w:t>
      </w:r>
      <w:r w:rsidR="00EA45B8">
        <w:rPr>
          <w:rFonts w:hAnsi="Times New Roman" w:ascii="Times New Roman"/>
          <w:lang w:val="hr-HR"/>
        </w:rPr>
        <w:t xml:space="preserve"> </w:t>
      </w:r>
      <w:r w:rsidR="000328E0" w:rsidRPr="006C2831">
        <w:rPr>
          <w:rFonts w:hAnsi="Times New Roman" w:ascii="Times New Roman"/>
          <w:lang w:val="hr-HR"/>
        </w:rPr>
        <w:t xml:space="preserve">Ivica </w:t>
      </w:r>
      <w:proofErr w:type="spellStart"/>
      <w:r w:rsidR="000328E0" w:rsidRPr="006C2831">
        <w:rPr>
          <w:rFonts w:hAnsi="Times New Roman" w:ascii="Times New Roman"/>
          <w:lang w:val="hr-HR"/>
        </w:rPr>
        <w:t>Boltužić</w:t>
      </w:r>
      <w:proofErr w:type="spellEnd"/>
      <w:r w:rsidR="000328E0" w:rsidRPr="006C2831">
        <w:rPr>
          <w:rFonts w:hAnsi="Times New Roman" w:ascii="Times New Roman"/>
          <w:lang w:val="hr-HR"/>
        </w:rPr>
        <w:t xml:space="preserve">, Zagreb, </w:t>
      </w:r>
      <w:proofErr w:type="spellStart"/>
      <w:r w:rsidR="000328E0" w:rsidRPr="006C2831">
        <w:rPr>
          <w:rFonts w:hAnsi="Times New Roman" w:ascii="Times New Roman"/>
          <w:lang w:val="hr-HR"/>
        </w:rPr>
        <w:t>Jordanovac</w:t>
      </w:r>
      <w:proofErr w:type="spellEnd"/>
      <w:r w:rsidR="000328E0" w:rsidRPr="006C2831">
        <w:rPr>
          <w:rFonts w:hAnsi="Times New Roman" w:ascii="Times New Roman"/>
          <w:lang w:val="hr-HR"/>
        </w:rPr>
        <w:t xml:space="preserve"> 113, OIB 24281705494.</w:t>
      </w:r>
    </w:p>
    <w:p w:rsidRDefault="0090680E" w:rsidP="0090680E" w:rsidR="0090680E">
      <w:pPr>
        <w:autoSpaceDE w:val="false"/>
        <w:autoSpaceDN w:val="false"/>
        <w:jc w:val="both"/>
        <w:rPr>
          <w:rFonts w:hAnsi="Times New Roman" w:ascii="Times New Roman"/>
          <w:lang w:val="hr-HR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Obrazloženje</w:t>
      </w:r>
    </w:p>
    <w:p w:rsidRDefault="001C275B" w:rsidP="00D927E4" w:rsidR="001C275B">
      <w:pPr>
        <w:ind w:firstLine="436" w:left="284"/>
        <w:jc w:val="both"/>
        <w:rPr>
          <w:rFonts w:hAnsi="Times New Roman" w:ascii="Times New Roman"/>
          <w:lang w:val="hr-HR"/>
        </w:rPr>
      </w:pPr>
    </w:p>
    <w:p w:rsidRDefault="00B32DA7" w:rsidP="001B50A0" w:rsidR="001B50A0" w:rsidRPr="001B50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Budući da je dosadašnji stečajni upravitelj Nikola </w:t>
      </w:r>
      <w:proofErr w:type="spellStart"/>
      <w:r>
        <w:rPr>
          <w:rFonts w:hAnsi="Times New Roman" w:ascii="Times New Roman"/>
          <w:lang w:val="hr-HR"/>
        </w:rPr>
        <w:t>Jakir</w:t>
      </w:r>
      <w:proofErr w:type="spellEnd"/>
      <w:r>
        <w:rPr>
          <w:rFonts w:hAnsi="Times New Roman" w:ascii="Times New Roman"/>
          <w:lang w:val="hr-HR"/>
        </w:rPr>
        <w:t xml:space="preserve"> iz Zagreba ovome sudu dostavio </w:t>
      </w:r>
      <w:r w:rsidR="00ED24EF">
        <w:rPr>
          <w:rFonts w:hAnsi="Times New Roman" w:ascii="Times New Roman"/>
          <w:lang w:val="hr-HR"/>
        </w:rPr>
        <w:t>Rješenje RH Mi</w:t>
      </w:r>
      <w:r w:rsidR="001C275B">
        <w:rPr>
          <w:rFonts w:hAnsi="Times New Roman" w:ascii="Times New Roman"/>
          <w:lang w:val="hr-HR"/>
        </w:rPr>
        <w:t>nistarstva pravosuđa KLASA UP/1-133-04/15-01/362, UR BR. 514-03-02-</w:t>
      </w:r>
      <w:proofErr w:type="spellStart"/>
      <w:r w:rsidR="001C275B">
        <w:rPr>
          <w:rFonts w:hAnsi="Times New Roman" w:ascii="Times New Roman"/>
          <w:lang w:val="hr-HR"/>
        </w:rPr>
        <w:t>02</w:t>
      </w:r>
      <w:proofErr w:type="spellEnd"/>
      <w:r w:rsidR="001C275B">
        <w:rPr>
          <w:rFonts w:hAnsi="Times New Roman" w:ascii="Times New Roman"/>
          <w:lang w:val="hr-HR"/>
        </w:rPr>
        <w:t>-01-17-25 od 23. kolovoza 2017. godine  uvidom u koje je utvrđeno da isti  brisan s liste A stečajnih upravitelja,</w:t>
      </w:r>
      <w:r>
        <w:rPr>
          <w:rFonts w:hAnsi="Times New Roman" w:ascii="Times New Roman"/>
          <w:lang w:val="hr-HR"/>
        </w:rPr>
        <w:t xml:space="preserve"> zbog odlaska u mirovinu</w:t>
      </w:r>
      <w:r w:rsidR="001B50A0">
        <w:rPr>
          <w:rFonts w:hAnsi="Times New Roman" w:ascii="Times New Roman"/>
          <w:lang w:val="hr-HR"/>
        </w:rPr>
        <w:t>, to je odlučeno kao u izreci ovog rješenja</w:t>
      </w:r>
      <w:r w:rsidR="00540F7A">
        <w:rPr>
          <w:rFonts w:hAnsi="Times New Roman" w:ascii="Times New Roman"/>
          <w:lang w:val="hr-HR"/>
        </w:rPr>
        <w:t xml:space="preserve">, </w:t>
      </w:r>
      <w:r w:rsidR="001B50A0">
        <w:rPr>
          <w:rFonts w:hAnsi="Times New Roman" w:ascii="Times New Roman"/>
          <w:lang w:val="hr-HR"/>
        </w:rPr>
        <w:t xml:space="preserve">razriješen dosadašnji stečajni upravitelj temeljem odredbe čl. 91. st. 5. Stečajnog zakona (NN 71/15, dalje SZ) i imenovan novi stečajni upravitelj temeljem odredbe čl. 22. </w:t>
      </w:r>
      <w:r w:rsidR="001B50A0" w:rsidRPr="00FE45A4">
        <w:rPr>
          <w:rFonts w:hAnsi="Times New Roman" w:ascii="Times New Roman"/>
          <w:szCs w:val="24"/>
          <w:lang w:val="hr-HR"/>
        </w:rPr>
        <w:t>Stečajnog zakona ("Narodne novine" broj 44/96, 29/99, 129/00, 123/0</w:t>
      </w:r>
      <w:r w:rsidR="001B50A0">
        <w:rPr>
          <w:rFonts w:hAnsi="Times New Roman" w:ascii="Times New Roman"/>
          <w:szCs w:val="24"/>
          <w:lang w:val="hr-HR"/>
        </w:rPr>
        <w:t>3, 82/06, 116/10, 25/12, 133/12) koji se u ovom stečajnom postupku primjenjuje temeljem odredbe čl. 441. stav 1. SZ-a</w:t>
      </w:r>
      <w:r w:rsidR="00437634">
        <w:rPr>
          <w:rFonts w:hAnsi="Times New Roman" w:ascii="Times New Roman"/>
          <w:szCs w:val="24"/>
          <w:lang w:val="hr-HR"/>
        </w:rPr>
        <w:t>,</w:t>
      </w:r>
      <w:r w:rsidR="001B50A0">
        <w:rPr>
          <w:rFonts w:hAnsi="Times New Roman" w:ascii="Times New Roman"/>
          <w:szCs w:val="24"/>
          <w:lang w:val="hr-HR"/>
        </w:rPr>
        <w:t xml:space="preserve"> </w:t>
      </w:r>
      <w:r w:rsidR="00437634">
        <w:rPr>
          <w:rFonts w:hAnsi="Times New Roman" w:ascii="Times New Roman"/>
          <w:szCs w:val="24"/>
          <w:lang w:val="hr-HR"/>
        </w:rPr>
        <w:t>budući da je stečajni postupak</w:t>
      </w:r>
      <w:r w:rsidR="001B50A0">
        <w:rPr>
          <w:rFonts w:hAnsi="Times New Roman" w:ascii="Times New Roman"/>
          <w:szCs w:val="24"/>
          <w:lang w:val="hr-HR"/>
        </w:rPr>
        <w:t xml:space="preserve"> pokrenut prije stupanja na snagu novog Stečajnog zakona, prije 1. rujna 2015.</w:t>
      </w:r>
    </w:p>
    <w:p w:rsidRDefault="001B50A0" w:rsidP="00B32DA7" w:rsidR="001B50A0">
      <w:pPr>
        <w:ind w:firstLine="720"/>
        <w:jc w:val="both"/>
        <w:rPr>
          <w:rFonts w:hAnsi="Times New Roman" w:ascii="Times New Roman"/>
          <w:lang w:val="hr-HR"/>
        </w:rPr>
      </w:pPr>
    </w:p>
    <w:p w:rsidRDefault="005B47E4" w:rsidP="001B50A0" w:rsidR="00D10450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 xml:space="preserve">U Zagrebu, </w:t>
      </w:r>
      <w:r w:rsidR="001B50A0">
        <w:rPr>
          <w:rFonts w:hAnsi="Times New Roman" w:ascii="Times New Roman"/>
          <w:szCs w:val="24"/>
          <w:lang w:val="hr-HR"/>
        </w:rPr>
        <w:t>22</w:t>
      </w:r>
      <w:r w:rsidR="00C118A7">
        <w:rPr>
          <w:rFonts w:hAnsi="Times New Roman" w:ascii="Times New Roman"/>
          <w:szCs w:val="24"/>
          <w:lang w:val="hr-HR"/>
        </w:rPr>
        <w:t xml:space="preserve">. </w:t>
      </w:r>
      <w:r w:rsidR="006C6D86">
        <w:rPr>
          <w:rFonts w:hAnsi="Times New Roman" w:ascii="Times New Roman"/>
          <w:szCs w:val="24"/>
          <w:lang w:val="hr-HR"/>
        </w:rPr>
        <w:t>studenog</w:t>
      </w:r>
      <w:r w:rsidRPr="002F17E2">
        <w:rPr>
          <w:rFonts w:hAnsi="Times New Roman" w:ascii="Times New Roman"/>
          <w:szCs w:val="24"/>
          <w:lang w:val="hr-HR"/>
        </w:rPr>
        <w:t xml:space="preserve"> </w:t>
      </w:r>
      <w:r w:rsidR="000A0324">
        <w:rPr>
          <w:rFonts w:hAnsi="Times New Roman" w:ascii="Times New Roman"/>
          <w:szCs w:val="24"/>
          <w:lang w:val="hr-HR"/>
        </w:rPr>
        <w:t>2017</w:t>
      </w:r>
      <w:r w:rsidRPr="002F17E2">
        <w:rPr>
          <w:rFonts w:hAnsi="Times New Roman" w:ascii="Times New Roman"/>
          <w:szCs w:val="24"/>
          <w:lang w:val="hr-HR"/>
        </w:rPr>
        <w:t>.</w:t>
      </w:r>
    </w:p>
    <w:p w:rsidRDefault="005B47E4" w:rsidP="00320A99" w:rsidR="005B47E4" w:rsidRPr="002F17E2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 xml:space="preserve"> </w:t>
      </w:r>
      <w:r w:rsidR="00215A36" w:rsidRPr="002F17E2">
        <w:rPr>
          <w:rFonts w:hAnsi="Times New Roman" w:ascii="Times New Roman"/>
          <w:szCs w:val="24"/>
          <w:lang w:val="hr-HR"/>
        </w:rPr>
        <w:tab/>
        <w:t xml:space="preserve"> </w:t>
      </w:r>
      <w:r w:rsidR="000A0324">
        <w:rPr>
          <w:rFonts w:hAnsi="Times New Roman" w:ascii="Times New Roman"/>
          <w:szCs w:val="24"/>
          <w:lang w:val="hr-HR"/>
        </w:rPr>
        <w:t>SUDAC</w:t>
      </w:r>
    </w:p>
    <w:p w:rsidRDefault="00B20FEC" w:rsidP="00215A36" w:rsidR="005B47E4" w:rsidRPr="002F17E2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7F37EE">
        <w:rPr>
          <w:rFonts w:hAnsi="Times New Roman" w:ascii="Times New Roman"/>
          <w:szCs w:val="24"/>
          <w:lang w:val="hr-HR"/>
        </w:rPr>
        <w:t>,v.r.</w:t>
      </w:r>
    </w:p>
    <w:p w:rsidRDefault="00EA362A" w:rsidP="00320A99" w:rsidR="00EA362A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2F17E2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7F37EE" w:rsidP="008D02DE" w:rsidR="007F37EE" w:rsidRPr="007F37EE">
      <w:pPr>
        <w:rPr>
          <w:rFonts w:hAnsi="Times New Roman" w:ascii="Times New Roman"/>
        </w:rPr>
      </w:pPr>
      <w:proofErr w:type="spellStart"/>
      <w:r w:rsidRPr="007F37EE">
        <w:rPr>
          <w:rFonts w:hAnsi="Times New Roman" w:ascii="Times New Roman"/>
        </w:rPr>
        <w:t>Za</w:t>
      </w:r>
      <w:proofErr w:type="spellEnd"/>
      <w:r w:rsidRPr="007F37EE">
        <w:rPr>
          <w:rFonts w:hAnsi="Times New Roman" w:ascii="Times New Roman"/>
        </w:rPr>
        <w:t xml:space="preserve"> </w:t>
      </w:r>
      <w:proofErr w:type="spellStart"/>
      <w:r w:rsidRPr="007F37EE">
        <w:rPr>
          <w:rFonts w:hAnsi="Times New Roman" w:ascii="Times New Roman"/>
        </w:rPr>
        <w:t>točnost</w:t>
      </w:r>
      <w:proofErr w:type="spellEnd"/>
      <w:r w:rsidRPr="007F37EE">
        <w:rPr>
          <w:rFonts w:hAnsi="Times New Roman" w:ascii="Times New Roman"/>
        </w:rPr>
        <w:t xml:space="preserve"> </w:t>
      </w:r>
      <w:proofErr w:type="spellStart"/>
      <w:r w:rsidRPr="007F37EE">
        <w:rPr>
          <w:rFonts w:hAnsi="Times New Roman" w:ascii="Times New Roman"/>
        </w:rPr>
        <w:t>otpravka-ovlašteni</w:t>
      </w:r>
      <w:proofErr w:type="spellEnd"/>
      <w:r w:rsidRPr="007F37EE">
        <w:rPr>
          <w:rFonts w:hAnsi="Times New Roman" w:ascii="Times New Roman"/>
        </w:rPr>
        <w:t xml:space="preserve"> </w:t>
      </w:r>
      <w:proofErr w:type="spellStart"/>
      <w:r w:rsidRPr="007F37EE">
        <w:rPr>
          <w:rFonts w:hAnsi="Times New Roman" w:ascii="Times New Roman"/>
        </w:rPr>
        <w:t>službenik</w:t>
      </w:r>
      <w:proofErr w:type="spellEnd"/>
    </w:p>
    <w:p w:rsidRDefault="007F37EE" w:rsidP="008D02DE" w:rsidR="007F37EE" w:rsidRPr="007F37EE">
      <w:pPr>
        <w:rPr>
          <w:rFonts w:hAnsi="Times New Roman" w:ascii="Times New Roman"/>
        </w:rPr>
      </w:pPr>
      <w:r w:rsidRPr="007F37EE">
        <w:rPr>
          <w:rFonts w:hAnsi="Times New Roman" w:ascii="Times New Roman"/>
        </w:rPr>
        <w:tab/>
        <w:t xml:space="preserve">   Monika Grbac</w:t>
      </w:r>
    </w:p>
    <w:p w:rsidRDefault="00EA362A" w:rsidP="007F37EE" w:rsidR="00EA362A" w:rsidRPr="00200A62">
      <w:pPr>
        <w:pStyle w:val="Odlomakpopisa"/>
        <w:autoSpaceDE w:val="false"/>
        <w:autoSpaceDN w:val="false"/>
        <w:ind w:left="426"/>
        <w:jc w:val="both"/>
        <w:rPr>
          <w:rFonts w:hAnsi="Times New Roman" w:ascii="Times New Roman"/>
          <w:szCs w:val="24"/>
          <w:lang w:val="hr-HR"/>
        </w:rPr>
      </w:pPr>
    </w:p>
    <w:sectPr w:rsidSect="00200A62" w:rsidR="00EA362A" w:rsidRPr="00200A6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4" w:right="1418" w:top="152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B50A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="00D57641" w:rsidRPr="00D57641">
      <w:rPr>
        <w:rFonts w:hAnsi="Times New Roman" w:ascii="Times New Roman"/>
        <w:lang w:val="hr-HR"/>
      </w:rPr>
      <w:t>Poslovni broj: 47. St-</w:t>
    </w:r>
    <w:r w:rsidR="00200A62">
      <w:rPr>
        <w:rFonts w:hAnsi="Times New Roman" w:ascii="Times New Roman"/>
        <w:lang w:val="hr-HR"/>
      </w:rPr>
      <w:t>319/12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P="00953077" w:rsidR="00D57641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 w:rsidR="00200A62">
      <w:rPr>
        <w:lang w:val="hr-HR"/>
      </w:rPr>
      <w:tab/>
    </w:r>
    <w:r w:rsidR="00D57641" w:rsidRPr="00D57641">
      <w:rPr>
        <w:rFonts w:hAnsi="Times New Roman" w:ascii="Times New Roman"/>
        <w:lang w:val="hr-HR"/>
      </w:rPr>
      <w:t xml:space="preserve">Poslovni broj: </w:t>
    </w:r>
    <w:r w:rsidRPr="00D57641">
      <w:rPr>
        <w:rFonts w:hAnsi="Times New Roman" w:ascii="Times New Roman"/>
        <w:lang w:val="hr-HR"/>
      </w:rPr>
      <w:t>47. St-</w:t>
    </w:r>
    <w:r w:rsidR="00296E8E">
      <w:rPr>
        <w:rFonts w:hAnsi="Times New Roman" w:ascii="Times New Roman"/>
        <w:lang w:val="hr-HR"/>
      </w:rPr>
      <w:t>1313/11</w:t>
    </w:r>
  </w:p>
  <w:p w:rsidRDefault="000453AD" w:rsidP="00953077" w:rsidR="00200A62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113665</wp:posOffset>
          </wp:positionV>
          <wp:extent cy="732790" cx="563245"/>
          <wp:effectExtent b="0" r="8255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732790" cx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65DCE" w:rsidP="00953077" w:rsidR="00065DCE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REPUBLIKA HRVATSKA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Trgovački sud u Zagrebu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 xml:space="preserve">Zagreb, </w:t>
    </w:r>
    <w:proofErr w:type="spellStart"/>
    <w:r w:rsidRPr="00551901">
      <w:rPr>
        <w:rFonts w:hAnsi="Times New Roman" w:ascii="Times New Roman"/>
        <w:lang w:val="hr-HR"/>
      </w:rPr>
      <w:t>Amruševa</w:t>
    </w:r>
    <w:proofErr w:type="spellEnd"/>
    <w:r w:rsidRPr="00551901">
      <w:rPr>
        <w:rFonts w:hAnsi="Times New Roman" w:ascii="Times New Roman"/>
        <w:lang w:val="hr-HR"/>
      </w:rPr>
      <w:t xml:space="preserve">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B93EA2"/>
    <w:multiLevelType w:val="hybridMultilevel"/>
    <w:tmpl w:val="C89A6806"/>
    <w:lvl w:tplc="EC3E8550" w:ilvl="0">
      <w:start w:val="1"/>
      <w:numFmt w:val="decimal"/>
      <w:lvlText w:val="%1.)"/>
      <w:lvlJc w:val="left"/>
      <w:pPr>
        <w:ind w:hanging="360" w:left="720"/>
      </w:pPr>
      <w:rPr>
        <w:rFonts w:cs="Arial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37C8F"/>
    <w:multiLevelType w:val="hybridMultilevel"/>
    <w:tmpl w:val="E1D2E270"/>
    <w:lvl w:tplc="8B26A106" w:ilvl="0">
      <w:start w:val="1"/>
      <w:numFmt w:val="upperRoman"/>
      <w:lvlText w:val="%1)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293C2C"/>
    <w:multiLevelType w:val="hybridMultilevel"/>
    <w:tmpl w:val="887A495A"/>
    <w:lvl w:tplc="A66AAF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13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17F1A"/>
    <w:rsid w:val="000328E0"/>
    <w:rsid w:val="000453AD"/>
    <w:rsid w:val="00065DCE"/>
    <w:rsid w:val="000A0324"/>
    <w:rsid w:val="000A2C15"/>
    <w:rsid w:val="000D63B0"/>
    <w:rsid w:val="00126663"/>
    <w:rsid w:val="001459DC"/>
    <w:rsid w:val="001611EE"/>
    <w:rsid w:val="00177D7D"/>
    <w:rsid w:val="001A5D01"/>
    <w:rsid w:val="001B50A0"/>
    <w:rsid w:val="001C275B"/>
    <w:rsid w:val="001D1381"/>
    <w:rsid w:val="001F2D27"/>
    <w:rsid w:val="00200A62"/>
    <w:rsid w:val="00215A36"/>
    <w:rsid w:val="002254D7"/>
    <w:rsid w:val="002446C6"/>
    <w:rsid w:val="00244894"/>
    <w:rsid w:val="00262D45"/>
    <w:rsid w:val="00296E8E"/>
    <w:rsid w:val="002A698D"/>
    <w:rsid w:val="002D638D"/>
    <w:rsid w:val="002F17E2"/>
    <w:rsid w:val="003055A7"/>
    <w:rsid w:val="00307CDC"/>
    <w:rsid w:val="00320A99"/>
    <w:rsid w:val="00380C69"/>
    <w:rsid w:val="0042606C"/>
    <w:rsid w:val="00437634"/>
    <w:rsid w:val="00454337"/>
    <w:rsid w:val="0046490F"/>
    <w:rsid w:val="0048416D"/>
    <w:rsid w:val="0049457D"/>
    <w:rsid w:val="004B0932"/>
    <w:rsid w:val="00537B2D"/>
    <w:rsid w:val="00540F7A"/>
    <w:rsid w:val="00551901"/>
    <w:rsid w:val="00552A26"/>
    <w:rsid w:val="005B47E4"/>
    <w:rsid w:val="0060720B"/>
    <w:rsid w:val="006371BF"/>
    <w:rsid w:val="00696F4A"/>
    <w:rsid w:val="0069774D"/>
    <w:rsid w:val="006B1C01"/>
    <w:rsid w:val="006C2831"/>
    <w:rsid w:val="006C5FEB"/>
    <w:rsid w:val="006C6D86"/>
    <w:rsid w:val="006E7C42"/>
    <w:rsid w:val="00736221"/>
    <w:rsid w:val="00772068"/>
    <w:rsid w:val="0078197F"/>
    <w:rsid w:val="007B34FB"/>
    <w:rsid w:val="007D7DE5"/>
    <w:rsid w:val="007F37EE"/>
    <w:rsid w:val="0080335A"/>
    <w:rsid w:val="0083253F"/>
    <w:rsid w:val="00867E13"/>
    <w:rsid w:val="008C426A"/>
    <w:rsid w:val="0090680E"/>
    <w:rsid w:val="009361A4"/>
    <w:rsid w:val="00A41763"/>
    <w:rsid w:val="00A56B9F"/>
    <w:rsid w:val="00A6049F"/>
    <w:rsid w:val="00B20FEC"/>
    <w:rsid w:val="00B219B3"/>
    <w:rsid w:val="00B32DA7"/>
    <w:rsid w:val="00B51450"/>
    <w:rsid w:val="00B65695"/>
    <w:rsid w:val="00BD7BAE"/>
    <w:rsid w:val="00C118A7"/>
    <w:rsid w:val="00C16E67"/>
    <w:rsid w:val="00C86400"/>
    <w:rsid w:val="00CA167D"/>
    <w:rsid w:val="00CD1D74"/>
    <w:rsid w:val="00CE5D64"/>
    <w:rsid w:val="00D10450"/>
    <w:rsid w:val="00D51E98"/>
    <w:rsid w:val="00D57641"/>
    <w:rsid w:val="00D927E4"/>
    <w:rsid w:val="00E93516"/>
    <w:rsid w:val="00EA362A"/>
    <w:rsid w:val="00EA45B8"/>
    <w:rsid w:val="00ED24EF"/>
    <w:rsid w:val="00F06033"/>
    <w:rsid w:val="00F21718"/>
    <w:rsid w:val="00F30234"/>
    <w:rsid w:val="00F30DE4"/>
    <w:rsid w:val="00F7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7EE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7EE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7EE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7EE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7EE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7EE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2011.</izvorni_sadrzaj>
    <derivirana_varijabla naziv="DomainObject.Predmet.DatumOsnivanja_1">11.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srpnja 2015.</izvorni_sadrzaj>
    <derivirana_varijabla naziv="DomainObject.Predmet.DatumRjesavanja_1">29.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2006-06-07 PREDMET podnesak stečajnog vjernovnika od 06.06.2006. IN2 napomene: 2006-07-27 PREDMET podnesak vjerovnika od 26.07.2006. IN2 napomene: 2006-11-24 PREDMET podnesak (Zagrepčanka d.d.) od 23.11.2006. IN2 napomene: 2007-01-08 PREDMET izvješće st. upravitelja od 05.01.2007. IN2 napomene: 2007-03-05 PREDMET podnesak KRMA d.d.Vinkovci od 02.03.2007. IN2 napomene: 2007-03-23 PREDMET podnesak (OS Zagreb) od 22.03.2007. IN2 napomene: 2007-04-10 PREDMET podnesak (St.upravitelja M.Lukina) od 04.04.2007. IN2 napomene: 2007-04-16 PREDMET podnesak (Ustavni sud RH) od 13.04.2007. IN2 napomene: 2007-05-15 PREDMET podnesak (Dalmacijavino d.d.) od 14.05.07. IN2 napomene: 2007-05-17 PREDMET podnesak (st.upravitelj Martin Lukin) od 16.05.07. IN2 napomene: 2007-05-18 PREDMET podnesak (Krma d.d. Križevci) od 17.05.07. IN2 napomene: 2007-05-29 PREDMET podnesak (Zagrepčanka d.d.) od 28.05.07. IN2 napomene: 2007-06-19 PREDMET podnesak (Hrvatski zavod za mirovinsko osiguranje) od 18.06.07. IN2 napomene: 2007-06-19 PREDMET podnesak (ŽDO) od 18.06.2007. IN2 napomene: 2007-06-19 PREDMET podnesak (ŽDO) od 18.06.07. IN2 napomene: 2007-06-26 PREDMET podnesak (Veterinarska stanica grada Zagreba) od 21.06.2007. IN2 napomene: 2007-07-04 PREDMET podnesak (Ustavni sud RH) od 03.07.07. IN2 napomene: 2007-07-06 PREDMET podnesak (Zagrepčanka d.d.) od 05.07.07. IN2 napomene: 2007-07-16 PREDMET Ogl. ploča od 16.7.07. IN2 napomene: 2007-07-24 PREDMET ŽALBA  Županjska banka d.d. od 20.7.07. u vijeće IN2 napomene: 2007-07-26 PREDMET podn. Županj. banka od 25.7.07. IN2 napomene: 2007-07-27 PREDMET podn. Zag. pivovara od 26.7.07. IN2 napomene: 2007-07-27 PREDMET podn. Županj. banka od 26.7.07. IN2 napomene: 2007-08-20 PREDMET podnesak Jozo Jozić Zgb17.08.07. IN2 napomene: 2007-09-21 PREDMET podn. Media Ideja od 20.9.07. IN2 napomene: 2007-09-27 PREDMET spis u Predsjedništvo na presignaciju IN2 napomene: 2007-10-09 PREDMET spis presigniran temeljem 10 Su-30/07 od 09.10.2007. u ref. Nevenke Siladi- Rstić XLVII IN2 napomene: 2007-10-12 PREDMET izvješće steč.upravitelja od 10.10.07. IN2 napomene: 2007-11-19 PREDMET podnesak (Anica Ćulafić) od 16.11.2007. IN2 napomene: 2008-01-22 PREDMET podnesak (Odvj.Josip Tabak nagodbeni prijedlog) od 21.01.2008. IN2 napomene: 2008-01-28 PREDMET podnesak (Anica Ćulafić) od 25.01.2008. IN2 napomene: 2008-02-13 PREDMET ogl.ploča od 04.02.2008. IN2 napomene: 2008-02-15 PREDMET podnesak (Nebojša Antolić) od 14.02.2008. IN2 napomene: 2008-02-18 PREDMET ogl.ploča od 07.02.2008. IN2 napomene: 2008-02-21 PREDMET podnesak (Martin Lukin) od 20.02.2008. IN2 napomene: 2008-02-28 PREDMET podnesak (Anica Ćulafić) od 27.02.2008. IN2 napomene: 2008-03-21 PREDMET povrat pismena od 20.03.2008. IN2 napomene: 2008-04-08 PREDMET podnesak (Anica Ćulafić) od 07.04.2008. IN2 napomene: 2008-12-16 PREDMET ogl.ploča od 08.12.2008. IN2 napomene: 2008-12-22 PREDMET povrat pismena od 19.12.2008. IN2 napomene: 2009-01-26 PREDMET Podnesak 24 SATA d.o.o. IN2 napomene: 2009-02-02 PREDMET Oglasna ploča - zapisnik sa završnog ročišta vjerovnika IN2 napomene: 2009-02-24 PREDMET ogl.ploča od 16.02.2009. IN2 napomene: 2009-03-17 PREDMET podnesak (Pik Vrbovec d.d.) od 16.03.2009. IN2 napomene: 2009-04-07 PREDMET podnesak (Zagrebački holding) od 06.04.2009. IN2 napomene: 2009-05-11 PREDMET podnesak (Momčilo Vujičić) od 11.05.2009. IN2 napomene: 2009-07-03 PREDMET podnesak (OGS Zgb) od 02.07.2009. IN2 napomene: 2010-02-17 PREDMET AA (vraćeno iz ref. sutkinje Rstić) - prijeve potraživanja 28 svežnjeva spisa, procjena imovine - 2 toma spisa IN2 napomene: 2010-04-01 PREDMET Podnesak (OGS ZG) od 01.04.2010. IN2 napomene: 2010-05-19 PREDMET ogl. ploča od 19.05.2010. IN2 napomene: 2010-06-15 PREDMET Podnesak (odvj. MARIJAN PETRIĆ) od 15.06.2010. IN2 napomene: 2010-09-01 PREDMET Podnesak (PREDRAG GAMULIN) od 27.08.2010. IN2 napomene: 2011-01-20 PREDMET Podnesak (OS SAMOBOR) od 20.01.2010. - traže sp</izvorni_sadrzaj>
    <derivirana_varijabla naziv="DomainObject.Predmet.Opis_1">MIGRIRANO IZ IN2 IN2 napomene: 2006-06-07 PREDMET podnesak stečajnog vjernovnika od 06.06.2006. IN2 napomene: 2006-07-27 PREDMET podnesak vjerovnika od 26.07.2006. IN2 napomene: 2006-11-24 PREDMET podnesak (Zagrepčanka d.d.) od 23.11.2006. IN2 napomene: 2007-01-08 PREDMET izvješće st. upravitelja od 05.01.2007. IN2 napomene: 2007-03-05 PREDMET podnesak KRMA d.d.Vinkovci od 02.03.2007. IN2 napomene: 2007-03-23 PREDMET podnesak (OS Zagreb) od 22.03.2007. IN2 napomene: 2007-04-10 PREDMET podnesak (St.upravitelja M.Lukina) od 04.04.2007. IN2 napomene: 2007-04-16 PREDMET podnesak (Ustavni sud RH) od 13.04.2007. IN2 napomene: 2007-05-15 PREDMET podnesak (Dalmacijavino d.d.) od 14.05.07. IN2 napomene: 2007-05-17 PREDMET podnesak (st.upravitelj Martin Lukin) od 16.05.07. IN2 napomene: 2007-05-18 PREDMET podnesak (Krma d.d. Križevci) od 17.05.07. IN2 napomene: 2007-05-29 PREDMET podnesak (Zagrepčanka d.d.) od 28.05.07. IN2 napomene: 2007-06-19 PREDMET podnesak (Hrvatski zavod za mirovinsko osiguranje) od 18.06.07. IN2 napomene: 2007-06-19 PREDMET podnesak (ŽDO) od 18.06.2007. IN2 napomene: 2007-06-19 PREDMET podnesak (ŽDO) od 18.06.07. IN2 napomene: 2007-06-26 PREDMET podnesak (Veterinarska stanica grada Zagreba) od 21.06.2007. IN2 napomene: 2007-07-04 PREDMET podnesak (Ustavni sud RH) od 03.07.07. IN2 napomene: 2007-07-06 PREDMET podnesak (Zagrepčanka d.d.) od 05.07.07. IN2 napomene: 2007-07-16 PREDMET Ogl. ploča od 16.7.07. IN2 napomene: 2007-07-24 PREDMET ŽALBA  Županjska banka d.d. od 20.7.07. u vijeće IN2 napomene: 2007-07-26 PREDMET podn. Županj. banka od 25.7.07. IN2 napomene: 2007-07-27 PREDMET podn. Zag. pivovara od 26.7.07. IN2 napomene: 2007-07-27 PREDMET podn. Županj. banka od 26.7.07. IN2 napomene: 2007-08-20 PREDMET podnesak Jozo Jozić Zgb17.08.07. IN2 napomene: 2007-09-21 PREDMET podn. Media Ideja od 20.9.07. IN2 napomene: 2007-09-27 PREDMET spis u Predsjedništvo na presignaciju IN2 napomene: 2007-10-09 PREDMET spis presigniran temeljem 10 Su-30/07 od 09.10.2007. u ref. Nevenke Siladi- Rstić XLVII IN2 napomene: 2007-10-12 PREDMET izvješće steč.upravitelja od 10.10.07. IN2 napomene: 2007-11-19 PREDMET podnesak (Anica Ćulafić) od 16.11.2007. IN2 napomene: 2008-01-22 PREDMET podnesak (Odvj.Josip Tabak nagodbeni prijedlog) od 21.01.2008. IN2 napomene: 2008-01-28 PREDMET podnesak (Anica Ćulafić) od 25.01.2008. IN2 napomene: 2008-02-13 PREDMET ogl.ploča od 04.02.2008. IN2 napomene: 2008-02-15 PREDMET podnesak (Nebojša Antolić) od 14.02.2008. IN2 napomene: 2008-02-18 PREDMET ogl.ploča od 07.02.2008. IN2 napomene: 2008-02-21 PREDMET podnesak (Martin Lukin) od 20.02.2008. IN2 napomene: 2008-02-28 PREDMET podnesak (Anica Ćulafić) od 27.02.2008. IN2 napomene: 2008-03-21 PREDMET povrat pismena od 20.03.2008. IN2 napomene: 2008-04-08 PREDMET podnesak (Anica Ćulafić) od 07.04.2008. IN2 napomene: 2008-12-16 PREDMET ogl.ploča od 08.12.2008. IN2 napomene: 2008-12-22 PREDMET povrat pismena od 19.12.2008. IN2 napomene: 2009-01-26 PREDMET Podnesak 24 SATA d.o.o. IN2 napomene: 2009-02-02 PREDMET Oglasna ploča - zapisnik sa završnog ročišta vjerovnika IN2 napomene: 2009-02-24 PREDMET ogl.ploča od 16.02.2009. IN2 napomene: 2009-03-17 PREDMET podnesak (Pik Vrbovec d.d.) od 16.03.2009. IN2 napomene: 2009-04-07 PREDMET podnesak (Zagrebački holding) od 06.04.2009. IN2 napomene: 2009-05-11 PREDMET podnesak (Momčilo Vujičić) od 11.05.2009. IN2 napomene: 2009-07-03 PREDMET podnesak (OGS Zgb) od 02.07.2009. IN2 napomene: 2010-02-17 PREDMET AA (vraćeno iz ref. sutkinje Rstić) - prijeve potraživanja 28 svežnjeva spisa, procjena imovine - 2 toma spisa IN2 napomene: 2010-04-01 PREDMET Podnesak (OGS ZG) od 01.04.2010. IN2 napomene: 2010-05-19 PREDMET ogl. ploča od 19.05.2010. IN2 napomene: 2010-06-15 PREDMET Podnesak (odvj. MARIJAN PETRIĆ) od 15.06.2010. IN2 napomene: 2010-09-01 PREDMET Podnesak (PREDRAG GAMULIN) od 27.08.2010. IN2 napomene: 2011-01-20 PREDMET Podnesak (OS SAMOBOR) od 20.01.2010. - traže sp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St-1313/2011</izvorni_sadrzaj>
    <derivirana_varijabla naziv="DomainObject.Predmet.OznakaBroj_1">St-1313/2011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36 dijelova svi u ref.
polog</izvorni_sadrzaj>
    <derivirana_varijabla naziv="DomainObject.Predmet.PrimjedbaSuca_1">36 dijelova svi u ref.
polog</derivirana_varijabla>
  </DomainObject.Predmet.PrimjedbaSuca>
  <DomainObject.Predmet.ProtustrankaFormated>
    <izvorni_sadrzaj>  Stečajna masa iza ZAGREPČANKA d.d. - u stečaju</izvorni_sadrzaj>
    <derivirana_varijabla naziv="DomainObject.Predmet.ProtustrankaFormated_1">  Stečajna masa iza ZAGREPČANKA d.d. - u stečaju</derivirana_varijabla>
  </DomainObject.Predmet.ProtustrankaFormated>
  <DomainObject.Predmet.ProtustrankaFormatedOIB>
    <izvorni_sadrzaj>  Stečajna masa iza ZAGREPČANKA d.d. - u stečaju, OIB 68634077925</izvorni_sadrzaj>
    <derivirana_varijabla naziv="DomainObject.Predmet.ProtustrankaFormatedOIB_1">  Stečajna masa iza ZAGREPČANKA d.d. - u stečaju, OIB 68634077925</derivirana_varijabla>
  </DomainObject.Predmet.ProtustrankaFormatedOIB>
  <DomainObject.Predmet.ProtustrankaFormatedWithAdress>
    <izvorni_sadrzaj> Stečajna masa iza ZAGREPČANKA d.d. - u stečaju, Stonska 17, 10000 Zagreb</izvorni_sadrzaj>
    <derivirana_varijabla naziv="DomainObject.Predmet.ProtustrankaFormatedWithAdress_1"> Stečajna masa iza ZAGREPČANKA d.d. - u stečaju, Stonska 17, 10000 Zagreb</derivirana_varijabla>
  </DomainObject.Predmet.ProtustrankaFormatedWithAdress>
  <DomainObject.Predmet.ProtustrankaFormatedWithAdressOIB>
    <izvorni_sadrzaj> Stečajna masa iza ZAGREPČANKA d.d. - u stečaju, OIB 68634077925, Stonska 17, 10000 Zagreb</izvorni_sadrzaj>
    <derivirana_varijabla naziv="DomainObject.Predmet.ProtustrankaFormatedWithAdressOIB_1"> Stečajna masa iza ZAGREPČANKA d.d. - u stečaju, OIB 68634077925, Stonska 17, 10000 Zagreb</derivirana_varijabla>
  </DomainObject.Predmet.ProtustrankaFormatedWithAdressOIB>
  <DomainObject.Predmet.ProtustrankaWithAdress>
    <izvorni_sadrzaj>Stečajna masa iza ZAGREPČANKA d.d. - u stečaju Stonska 17, 10000 Zagreb</izvorni_sadrzaj>
    <derivirana_varijabla naziv="DomainObject.Predmet.ProtustrankaWithAdress_1">Stečajna masa iza ZAGREPČANKA d.d. - u stečaju Stonska 17, 10000 Zagreb</derivirana_varijabla>
  </DomainObject.Predmet.ProtustrankaWithAdress>
  <DomainObject.Predmet.ProtustrankaWithAdressOIB>
    <izvorni_sadrzaj>Stečajna masa iza ZAGREPČANKA d.d. - u stečaju, OIB 68634077925, Stonska 17, 10000 Zagreb</izvorni_sadrzaj>
    <derivirana_varijabla naziv="DomainObject.Predmet.ProtustrankaWithAdressOIB_1">Stečajna masa iza ZAGREPČANKA d.d. - u stečaju, OIB 68634077925, Stonska 17, 10000 Zagreb</derivirana_varijabla>
  </DomainObject.Predmet.ProtustrankaWithAdressOIB>
  <DomainObject.Predmet.ProtustrankaNazivFormated>
    <izvorni_sadrzaj>Stečajna masa iza ZAGREPČANKA d.d. - u stečaju</izvorni_sadrzaj>
    <derivirana_varijabla naziv="DomainObject.Predmet.ProtustrankaNazivFormated_1">Stečajna masa iza ZAGREPČANKA d.d. - u stečaju</derivirana_varijabla>
  </DomainObject.Predmet.ProtustrankaNazivFormated>
  <DomainObject.Predmet.ProtustrankaNazivFormatedOIB>
    <izvorni_sadrzaj>Stečajna masa iza ZAGREPČANKA d.d. - u stečaju, OIB 68634077925</izvorni_sadrzaj>
    <derivirana_varijabla naziv="DomainObject.Predmet.ProtustrankaNazivFormatedOIB_1">Stečajna masa iza ZAGREPČANKA d.d. - u stečaju, OIB 68634077925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ZAGREPČANKA dioničko društvo za proizvodnju, trgovinu i ugostiteljstvo; MIZANA MEKIĆ odvjetnica</izvorni_sadrzaj>
    <derivirana_varijabla naziv="DomainObject.Predmet.StrankaFormated_1">  ZAGREPČANKA dioničko društvo za proizvodnju, trgovinu i ugostiteljstvo; MIZANA MEKIĆ odvjetnica</derivirana_varijabla>
  </DomainObject.Predmet.StrankaFormated>
  <DomainObject.Predmet.StrankaFormatedOIB>
    <izvorni_sadrzaj>  ZAGREPČANKA dioničko društvo za proizvodnju, trgovinu i ugostiteljstvo, OIB 42495408324; MIZANA MEKIĆ odvjetnica</izvorni_sadrzaj>
    <derivirana_varijabla naziv="DomainObject.Predmet.StrankaFormatedOIB_1">  ZAGREPČANKA dioničko društvo za proizvodnju, trgovinu i ugostiteljstvo, OIB 42495408324; MIZANA MEKIĆ odvjetnica</derivirana_varijabla>
  </DomainObject.Predmet.StrankaFormatedOIB>
  <DomainObject.Predmet.StrankaFormatedWithAdress>
    <izvorni_sadrzaj> ZAGREPČANKA dioničko društvo za proizvodnju, trgovinu i ugostiteljstvo, Heinzelova 66, 10000 Zagreb; MIZANA MEKIĆ odvjetnica</izvorni_sadrzaj>
    <derivirana_varijabla naziv="DomainObject.Predmet.StrankaFormatedWithAdress_1"> ZAGREPČANKA dioničko društvo za proizvodnju, trgovinu i ugostiteljstvo, Heinzelova 66, 10000 Zagreb; MIZANA MEKIĆ odvjetnica</derivirana_varijabla>
  </DomainObject.Predmet.StrankaFormatedWithAdress>
  <DomainObject.Predmet.StrankaFormatedWithAdressOIB>
    <izvorni_sadrzaj> ZAGREPČANKA dioničko društvo za proizvodnju, trgovinu i ugostiteljstvo, OIB 42495408324, Heinzelova 66, 10000 Zagreb; MIZANA MEKIĆ odvjetnica</izvorni_sadrzaj>
    <derivirana_varijabla naziv="DomainObject.Predmet.StrankaFormatedWithAdressOIB_1"> ZAGREPČANKA dioničko društvo za proizvodnju, trgovinu i ugostiteljstvo, OIB 42495408324, Heinzelova 66, 10000 Zagreb; MIZANA MEKIĆ odvjetnica</derivirana_varijabla>
  </DomainObject.Predmet.StrankaFormatedWithAdressOIB>
  <DomainObject.Predmet.StrankaWithAdress>
    <izvorni_sadrzaj>ZAGREPČANKA dioničko društvo za proizvodnju, trgovinu i ugostiteljstvo Heinzelova 66,10000 Zagreb,MIZANA MEKIĆ odvjetnica </izvorni_sadrzaj>
    <derivirana_varijabla naziv="DomainObject.Predmet.StrankaWithAdress_1">ZAGREPČANKA dioničko društvo za proizvodnju, trgovinu i ugostiteljstvo Heinzelova 66,10000 Zagreb,MIZANA MEKIĆ odvjetnica </derivirana_varijabla>
  </DomainObject.Predmet.StrankaWithAdress>
  <DomainObject.Predmet.StrankaWithAdressOIB>
    <izvorni_sadrzaj>ZAGREPČANKA dioničko društvo za proizvodnju, trgovinu i ugostiteljstvo, OIB 42495408324, Heinzelova 66,10000 Zagreb,MIZANA MEKIĆ odvjetnica</izvorni_sadrzaj>
    <derivirana_varijabla naziv="DomainObject.Predmet.StrankaWithAdressOIB_1">ZAGREPČANKA dioničko društvo za proizvodnju, trgovinu i ugostiteljstvo, OIB 42495408324, Heinzelova 66,10000 Zagreb,MIZANA MEKIĆ odvjetnica</derivirana_varijabla>
  </DomainObject.Predmet.StrankaWithAdressOIB>
  <DomainObject.Predmet.StrankaNazivFormated>
    <izvorni_sadrzaj>ZAGREPČANKA dioničko društvo za proizvodnju, trgovinu i ugostiteljstvo,MIZANA MEKIĆ odvjetnica</izvorni_sadrzaj>
    <derivirana_varijabla naziv="DomainObject.Predmet.StrankaNazivFormated_1">ZAGREPČANKA dioničko društvo za proizvodnju, trgovinu i ugostiteljstvo,MIZANA MEKIĆ odvjetnica</derivirana_varijabla>
  </DomainObject.Predmet.StrankaNazivFormated>
  <DomainObject.Predmet.StrankaNazivFormatedOIB>
    <izvorni_sadrzaj>ZAGREPČANKA dioničko društvo za proizvodnju, trgovinu i ugostiteljstvo, OIB 42495408324,MIZANA MEKIĆ odvjetnica</izvorni_sadrzaj>
    <derivirana_varijabla naziv="DomainObject.Predmet.StrankaNazivFormatedOIB_1">ZAGREPČANKA dioničko društvo za proizvodnju, trgovinu i ugostiteljstvo, OIB 42495408324,MIZANA MEKIĆ odvjetnica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ZAGREPČANKA dioničko društvo za proizvodnju, trgovinu i ugostiteljstvo</item>
      <item>MIZANA MEKIĆ odvjetnica</item>
    </izvorni_sadrzaj>
    <derivirana_varijabla naziv="DomainObject.Predmet.StrankaListFormated_1">
      <item>ZAGREPČANKA dioničko društvo za proizvodnju, trgovinu i ugostiteljstvo</item>
      <item>MIZANA MEKIĆ odvjetnica</item>
    </derivirana_varijabla>
  </DomainObject.Predmet.StrankaListFormated>
  <DomainObject.Predmet.StrankaListFormatedOIB>
    <izvorni_sadrzaj>
      <item>ZAGREPČANKA dioničko društvo za proizvodnju, trgovinu i ugostiteljstvo, OIB 42495408324</item>
      <item>MIZANA MEKIĆ odvjetnica</item>
    </izvorni_sadrzaj>
    <derivirana_varijabla naziv="DomainObject.Predmet.StrankaListFormatedOIB_1">
      <item>ZAGREPČANKA dioničko društvo za proizvodnju, trgovinu i ugostiteljstvo, OIB 42495408324</item>
      <item>MIZANA MEKIĆ odvjetnica</item>
    </derivirana_varijabla>
  </DomainObject.Predmet.StrankaListFormatedOIB>
  <DomainObject.Predmet.StrankaListFormatedWithAdress>
    <izvorni_sadrzaj>
      <item>ZAGREPČANKA dioničko društvo za proizvodnju, trgovinu i ugostiteljstvo, Heinzelova 66, 10000 Zagreb</item>
      <item>MIZANA MEKIĆ odvjetnica</item>
    </izvorni_sadrzaj>
    <derivirana_varijabla naziv="DomainObject.Predmet.StrankaListFormatedWithAdress_1">
      <item>ZAGREPČANKA dioničko društvo za proizvodnju, trgovinu i ugostiteljstvo, Heinzelova 66, 10000 Zagreb</item>
      <item>MIZANA MEKIĆ odvjetnica</item>
    </derivirana_varijabla>
  </DomainObject.Predmet.StrankaListFormatedWithAdress>
  <DomainObject.Predmet.StrankaListFormatedWithAdressOIB>
    <izvorni_sadrzaj>
      <item>ZAGREPČANKA dioničko društvo za proizvodnju, trgovinu i ugostiteljstvo, OIB 42495408324, Heinzelova 66, 10000 Zagreb</item>
      <item>MIZANA MEKIĆ odvjetnica</item>
    </izvorni_sadrzaj>
    <derivirana_varijabla naziv="DomainObject.Predmet.StrankaListFormatedWithAdressOIB_1">
      <item>ZAGREPČANKA dioničko društvo za proizvodnju, trgovinu i ugostiteljstvo, OIB 42495408324, Heinzelova 66, 10000 Zagreb</item>
      <item>MIZANA MEKIĆ odvjetnica</item>
    </derivirana_varijabla>
  </DomainObject.Predmet.StrankaListFormatedWithAdressOIB>
  <DomainObject.Predmet.StrankaListNazivFormated>
    <izvorni_sadrzaj>
      <item>ZAGREPČANKA dioničko društvo za proizvodnju, trgovinu i ugostiteljstvo</item>
      <item>MIZANA MEKIĆ odvjetnica</item>
    </izvorni_sadrzaj>
    <derivirana_varijabla naziv="DomainObject.Predmet.StrankaListNazivFormated_1">
      <item>ZAGREPČANKA dioničko društvo za proizvodnju, trgovinu i ugostiteljstvo</item>
      <item>MIZANA MEKIĆ odvjetnica</item>
    </derivirana_varijabla>
  </DomainObject.Predmet.StrankaListNazivFormated>
  <DomainObject.Predmet.StrankaListNazivFormatedOIB>
    <izvorni_sadrzaj>
      <item>ZAGREPČANKA dioničko društvo za proizvodnju, trgovinu i ugostiteljstvo, OIB 42495408324</item>
      <item>MIZANA MEKIĆ odvjetnica</item>
    </izvorni_sadrzaj>
    <derivirana_varijabla naziv="DomainObject.Predmet.StrankaListNazivFormatedOIB_1">
      <item>ZAGREPČANKA dioničko društvo za proizvodnju, trgovinu i ugostiteljstvo, OIB 42495408324</item>
      <item>MIZANA MEKIĆ odvjetnica</item>
    </derivirana_varijabla>
  </DomainObject.Predmet.StrankaListNazivFormatedOIB>
  <DomainObject.Predmet.ProtuStrankaListFormated>
    <izvorni_sadrzaj>
      <item>Stečajna masa iza ZAGREPČANKA d.d. - u stečaju</item>
    </izvorni_sadrzaj>
    <derivirana_varijabla naziv="DomainObject.Predmet.ProtuStrankaListFormated_1">
      <item>Stečajna masa iza ZAGREPČANKA d.d. - u stečaju</item>
    </derivirana_varijabla>
  </DomainObject.Predmet.ProtuStrankaListFormated>
  <DomainObject.Predmet.ProtuStrankaListFormatedOIB>
    <izvorni_sadrzaj>
      <item>Stečajna masa iza ZAGREPČANKA d.d. - u stečaju, OIB 68634077925</item>
    </izvorni_sadrzaj>
    <derivirana_varijabla naziv="DomainObject.Predmet.ProtuStrankaListFormatedOIB_1">
      <item>Stečajna masa iza ZAGREPČANKA d.d. - u stečaju, OIB 68634077925</item>
    </derivirana_varijabla>
  </DomainObject.Predmet.ProtuStrankaListFormatedOIB>
  <DomainObject.Predmet.ProtuStrankaListFormatedWithAdress>
    <izvorni_sadrzaj>
      <item>Stečajna masa iza ZAGREPČANKA d.d. - u stečaju, Stonska 17, 10000 Zagreb</item>
    </izvorni_sadrzaj>
    <derivirana_varijabla naziv="DomainObject.Predmet.ProtuStrankaListFormatedWithAdress_1">
      <item>Stečajna masa iza ZAGREPČANKA d.d. - u stečaju, Stonska 17, 10000 Zagreb</item>
    </derivirana_varijabla>
  </DomainObject.Predmet.ProtuStrankaListFormatedWithAdress>
  <DomainObject.Predmet.ProtuStrankaListFormatedWithAdressOIB>
    <izvorni_sadrzaj>
      <item>Stečajna masa iza ZAGREPČANKA d.d. - u stečaju, OIB 68634077925, Stonska 17, 10000 Zagreb</item>
    </izvorni_sadrzaj>
    <derivirana_varijabla naziv="DomainObject.Predmet.ProtuStrankaListFormatedWithAdressOIB_1">
      <item>Stečajna masa iza ZAGREPČANKA d.d. - u stečaju, OIB 68634077925, Stonska 17, 10000 Zagreb</item>
    </derivirana_varijabla>
  </DomainObject.Predmet.ProtuStrankaListFormatedWithAdressOIB>
  <DomainObject.Predmet.ProtuStrankaListNazivFormated>
    <izvorni_sadrzaj>
      <item>Stečajna masa iza ZAGREPČANKA d.d. - u stečaju</item>
    </izvorni_sadrzaj>
    <derivirana_varijabla naziv="DomainObject.Predmet.ProtuStrankaListNazivFormated_1">
      <item>Stečajna masa iza ZAGREPČANKA d.d. - u stečaju</item>
    </derivirana_varijabla>
  </DomainObject.Predmet.ProtuStrankaListNazivFormated>
  <DomainObject.Predmet.ProtuStrankaListNazivFormatedOIB>
    <izvorni_sadrzaj>
      <item>Stečajna masa iza ZAGREPČANKA d.d. - u stečaju, OIB 68634077925</item>
    </izvorni_sadrzaj>
    <derivirana_varijabla naziv="DomainObject.Predmet.ProtuStrankaListNazivFormatedOIB_1">
      <item>Stečajna masa iza ZAGREPČANKA d.d. - u stečaju, OIB 68634077925</item>
    </derivirana_varijabla>
  </DomainObject.Predmet.ProtuStrankaListNazivFormatedOIB>
  <DomainObject.Predmet.OstaliListFormated>
    <izvorni_sadrzaj>
      <item>Nikola Jakir</item>
    </izvorni_sadrzaj>
    <derivirana_varijabla naziv="DomainObject.Predmet.OstaliListFormated_1">
      <item>Nikola Jakir</item>
    </derivirana_varijabla>
  </DomainObject.Predmet.OstaliListFormated>
  <DomainObject.Predmet.OstaliListFormatedOIB>
    <izvorni_sadrzaj>
      <item>Nikola Jakir, OIB 35440503043</item>
    </izvorni_sadrzaj>
    <derivirana_varijabla naziv="DomainObject.Predmet.OstaliListFormatedOIB_1">
      <item>Nikola Jakir, OIB 35440503043</item>
    </derivirana_varijabla>
  </DomainObject.Predmet.OstaliListFormatedOIB>
  <DomainObject.Predmet.OstaliListFormatedWithAdress>
    <izvorni_sadrzaj>
      <item>Nikola Jakir, Vojina Bakića 10, 10000 Zagreb</item>
    </izvorni_sadrzaj>
    <derivirana_varijabla naziv="DomainObject.Predmet.OstaliListFormatedWithAdress_1">
      <item>Nikola Jakir, Vojina Bakića 10, 10000 Zagreb</item>
    </derivirana_varijabla>
  </DomainObject.Predmet.OstaliListFormatedWithAdress>
  <DomainObject.Predmet.OstaliListFormatedWithAdressOIB>
    <izvorni_sadrzaj>
      <item>Nikola Jakir, OIB 35440503043, Vojina Bakića 10, 10000 Zagreb</item>
    </izvorni_sadrzaj>
    <derivirana_varijabla naziv="DomainObject.Predmet.OstaliListFormatedWithAdressOIB_1">
      <item>Nikola Jakir, OIB 35440503043, Vojina Bakića 10, 10000 Zagreb</item>
    </derivirana_varijabla>
  </DomainObject.Predmet.OstaliListFormatedWithAdressOIB>
  <DomainObject.Predmet.OstaliListNazivFormated>
    <izvorni_sadrzaj>
      <item>Nikola Jakir</item>
    </izvorni_sadrzaj>
    <derivirana_varijabla naziv="DomainObject.Predmet.OstaliListNazivFormated_1">
      <item>Nikola Jakir</item>
    </derivirana_varijabla>
  </DomainObject.Predmet.OstaliListNazivFormated>
  <DomainObject.Predmet.OstaliListNazivFormatedOIB>
    <izvorni_sadrzaj>
      <item>Nikola Jakir, OIB 35440503043</item>
    </izvorni_sadrzaj>
    <derivirana_varijabla naziv="DomainObject.Predmet.OstaliListNazivFormatedOIB_1"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ZAGREPČANKA dioničko društvo za proizvodnju, trgovinu i ugostiteljstvo i dr.</izvorni_sadrzaj>
    <derivirana_varijabla naziv="DomainObject.Predmet.StrankaIDrugi_1">ZAGREPČANKA dioničko društvo za proizvodnju, trgovinu i ugostiteljstvo i dr.</derivirana_varijabla>
  </DomainObject.Predmet.StrankaIDrugi>
  <DomainObject.Predmet.ProtustrankaIDrugi>
    <izvorni_sadrzaj>Stečajna masa iza ZAGREPČANKA d.d. - u stečaju</izvorni_sadrzaj>
    <derivirana_varijabla naziv="DomainObject.Predmet.ProtustrankaIDrugi_1">Stečajna masa iza ZAGREPČANKA d.d. - u stečaju</derivirana_varijabla>
  </DomainObject.Predmet.ProtustrankaIDrugi>
  <DomainObject.Predmet.StrankaIDrugiAdressOIB>
    <izvorni_sadrzaj>ZAGREPČANKA dioničko društvo za proizvodnju, trgovinu i ugostiteljstvo, OIB 42495408324, Heinzelova 66, 10000 Zagreb i dr.</izvorni_sadrzaj>
    <derivirana_varijabla naziv="DomainObject.Predmet.StrankaIDrugiAdressOIB_1">ZAGREPČANKA dioničko društvo za proizvodnju, trgovinu i ugostiteljstvo, OIB 42495408324, Heinzelova 66, 10000 Zagreb i dr.</derivirana_varijabla>
  </DomainObject.Predmet.StrankaIDrugiAdressOIB>
  <DomainObject.Predmet.ProtustrankaIDrugiAdressOIB>
    <izvorni_sadrzaj>Stečajna masa iza ZAGREPČANKA d.d. - u stečaju, OIB 68634077925, Stonska 17, 10000 Zagreb</izvorni_sadrzaj>
    <derivirana_varijabla naziv="DomainObject.Predmet.ProtustrankaIDrugiAdressOIB_1">Stečajna masa iza ZAGREPČANKA d.d. - u stečaju, OIB 68634077925, Stonska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srpnja 2015.</izvorni_sadrzaj>
    <derivirana_varijabla naziv="DomainObject.Predmet.OdlukaRjesenje.DatumDonosenjaOdluke_1">22. srpnja 2015.</derivirana_varijabla>
  </DomainObject.Predmet.OdlukaRjesenje.DatumDonosenjaOdluke>
  <DomainObject.Predmet.OdlukaRjesenje.DatumPravomocnosti>
    <izvorni_sadrzaj>18. kolovoza 2015.</izvorni_sadrzaj>
    <derivirana_varijabla naziv="DomainObject.Predmet.OdlukaRjesenje.DatumPravomocnosti_1">18. kolovoza 2015.</derivirana_varijabla>
  </DomainObject.Predmet.OdlukaRjesenje.DatumPravomocnosti>
  <DomainObject.Predmet.OdlukaRjesenje.Oznaka>
    <izvorni_sadrzaj>St-1313/2011-123</izvorni_sadrzaj>
    <derivirana_varijabla naziv="DomainObject.Predmet.OdlukaRjesenje.Oznaka_1">St-1313/2011-123</derivirana_varijabla>
  </DomainObject.Predmet.OdlukaRjesenje.Oznaka>
  <DomainObject.Predmet.SudioniciListNaziv>
    <izvorni_sadrzaj>
      <item>Stečajna masa iza ZAGREPČANKA d.d. - u stečaju</item>
      <item>ZAGREPČANKA dioničko društvo za proizvodnju, trgovinu i ugostiteljstvo</item>
      <item>MIZANA MEKIĆ odvjetnica</item>
      <item>Nikola Jakir</item>
    </izvorni_sadrzaj>
    <derivirana_varijabla naziv="DomainObject.Predmet.SudioniciListNaziv_1">
      <item>Stečajna masa iza ZAGREPČANKA d.d. - u stečaju</item>
      <item>ZAGREPČANKA dioničko društvo za proizvodnju, trgovinu i ugostiteljstvo</item>
      <item>MIZANA MEKIĆ odvjetnica</item>
      <item>Nikola Jakir</item>
    </derivirana_varijabla>
  </DomainObject.Predmet.SudioniciListNaziv>
  <DomainObject.Predmet.SudioniciListAdressOIB>
    <izvorni_sadrzaj>
      <item>Stečajna masa iza ZAGREPČANKA d.d. - u stečaju, OIB 68634077925, Stonska 17,10000 Zagreb</item>
      <item>ZAGREPČANKA dioničko društvo za proizvodnju, trgovinu i ugostiteljstvo, OIB 42495408324, Heinzelova 66,10000 Zagreb</item>
      <item>MIZANA MEKIĆ odvjetnica</item>
      <item>Nikola Jakir, OIB 35440503043, Vojina Bakića 10,10000 Zagreb</item>
    </izvorni_sadrzaj>
    <derivirana_varijabla naziv="DomainObject.Predmet.SudioniciListAdressOIB_1">
      <item>Stečajna masa iza ZAGREPČANKA d.d. - u stečaju, OIB 68634077925, Stonska 17,10000 Zagreb</item>
      <item>ZAGREPČANKA dioničko društvo za proizvodnju, trgovinu i ugostiteljstvo, OIB 42495408324, Heinzelova 66,10000 Zagreb</item>
      <item>MIZANA MEKIĆ odvjetnica</item>
      <item>Nikola Jakir, OIB 35440503043, Vojina Bakića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68634077925</item>
      <item>, OIB 42495408324</item>
      <item>, OIB null</item>
      <item>, OIB 35440503043</item>
    </izvorni_sadrzaj>
    <derivirana_varijabla naziv="DomainObject.Predmet.SudioniciListNazivOIB_1">
      <item>, OIB 68634077925</item>
      <item>, OIB 42495408324</item>
      <item>, OIB null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290</properties:Words>
  <properties:Characters>1516</properties:Characters>
  <properties:Lines>40</properties:Lines>
  <properties:Paragraphs>14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2017-09-08T11:14:00Z</dcterms:created>
  <dc:creator>Sudsko vijeće</dc:creator>
  <cp:lastModifiedBy>Monika Grbac</cp:lastModifiedBy>
  <cp:lastPrinted>2017-11-23T09:15:00Z</cp:lastPrinted>
  <dcterms:modified xmlns:xsi="http://www.w3.org/2001/XMLSchema-instance" xsi:type="dcterms:W3CDTF">2017-11-23T09:18:00Z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