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ef1d" w14:paraId="ec1ef1d" w:rsidRDefault="006309E4" w:rsidP="006309E4" w:rsidR="006309E4">
      <w:pPr>
        <w15:collapsed w:val="false"/>
      </w:pPr>
      <w:bookmarkStart w:name="_GoBack" w:id="0"/>
      <w:bookmarkEnd w:id="0"/>
      <w:r>
        <w:t xml:space="preserve">        REPUBLIKA HRVATSKA</w:t>
      </w:r>
    </w:p>
    <w:p w:rsidRDefault="006309E4" w:rsidP="006309E4" w:rsidR="006309E4">
      <w:r>
        <w:t>TRGOVAČKI SUD U VARAŽDINU</w:t>
      </w:r>
      <w:r>
        <w:tab/>
      </w:r>
      <w:r>
        <w:tab/>
      </w:r>
      <w:r>
        <w:tab/>
        <w:t>Poslovni broj: 7 St-61/2014</w:t>
      </w:r>
    </w:p>
    <w:p w:rsidRDefault="006309E4" w:rsidP="006309E4" w:rsidR="006309E4"/>
    <w:p w:rsidRDefault="006309E4" w:rsidP="006309E4" w:rsidR="006309E4"/>
    <w:p w:rsidRDefault="006309E4" w:rsidP="006309E4" w:rsidR="006309E4">
      <w:pPr>
        <w:jc w:val="center"/>
      </w:pPr>
      <w:r>
        <w:t>Z A P I S N I K</w:t>
      </w:r>
    </w:p>
    <w:p w:rsidRDefault="006309E4" w:rsidP="006309E4" w:rsidR="006309E4">
      <w:pPr>
        <w:jc w:val="center"/>
      </w:pPr>
      <w:r>
        <w:t xml:space="preserve">od 12. prosinca 2018. </w:t>
      </w:r>
    </w:p>
    <w:p w:rsidRDefault="006309E4" w:rsidP="006309E4" w:rsidR="006309E4">
      <w:pPr>
        <w:jc w:val="center"/>
      </w:pPr>
    </w:p>
    <w:p w:rsidRDefault="006309E4" w:rsidP="006309E4" w:rsidR="006309E4">
      <w:pPr>
        <w:jc w:val="center"/>
      </w:pPr>
      <w:r>
        <w:t>o održanoj 13. javnoj dražbi kod Trgovačkog suda u Varaždinu</w:t>
      </w:r>
    </w:p>
    <w:p w:rsidRDefault="006309E4" w:rsidP="006309E4" w:rsidR="006309E4">
      <w:pPr>
        <w:jc w:val="center"/>
      </w:pPr>
      <w:r>
        <w:t>u stečajnom postupku nad stečajnim dužnikom</w:t>
      </w:r>
    </w:p>
    <w:p w:rsidRDefault="006309E4" w:rsidP="006309E4" w:rsidR="006309E4">
      <w:pPr>
        <w:jc w:val="center"/>
      </w:pPr>
      <w:r>
        <w:t xml:space="preserve">MESTRA d.o.o. "u stečaju", </w:t>
      </w:r>
      <w:proofErr w:type="spellStart"/>
      <w:r>
        <w:t>Petkovec</w:t>
      </w:r>
      <w:proofErr w:type="spellEnd"/>
      <w:r>
        <w:t xml:space="preserve"> Toplički br. 46, </w:t>
      </w:r>
    </w:p>
    <w:p w:rsidRDefault="006309E4" w:rsidP="006309E4" w:rsidR="006309E4">
      <w:pPr>
        <w:jc w:val="center"/>
      </w:pPr>
      <w:r>
        <w:t>Kralja Tomislava14, OIB: 19823739547</w:t>
      </w:r>
    </w:p>
    <w:p w:rsidRDefault="006309E4" w:rsidP="006309E4" w:rsidR="006309E4">
      <w:pPr>
        <w:jc w:val="center"/>
      </w:pPr>
    </w:p>
    <w:p w:rsidRDefault="006309E4" w:rsidP="006309E4" w:rsidR="006309E4">
      <w:r>
        <w:t>Prisutni od strane suda:</w:t>
      </w:r>
    </w:p>
    <w:p w:rsidRDefault="006309E4" w:rsidP="006309E4" w:rsidR="006309E4">
      <w:r>
        <w:t>Stečajni sudac: MARIJA LEVANIĆ-ŠKERBIĆ</w:t>
      </w:r>
    </w:p>
    <w:p w:rsidRDefault="006309E4" w:rsidP="006309E4" w:rsidR="006309E4">
      <w:r>
        <w:t>Zapisničar:       ANDREJA LESJAK</w:t>
      </w:r>
    </w:p>
    <w:p w:rsidRDefault="006309E4" w:rsidP="006309E4" w:rsidR="006309E4"/>
    <w:p w:rsidRDefault="006309E4" w:rsidP="006309E4" w:rsidR="006309E4">
      <w:pPr>
        <w:ind w:firstLine="708"/>
      </w:pPr>
      <w:r>
        <w:t>Početak u 10,2 0 sati</w:t>
      </w:r>
    </w:p>
    <w:p w:rsidRDefault="006309E4" w:rsidP="006309E4" w:rsidR="006309E4">
      <w:r>
        <w:tab/>
        <w:t>Konstatira se da su pristupili:</w:t>
      </w:r>
    </w:p>
    <w:p w:rsidRDefault="006309E4" w:rsidP="006309E4" w:rsidR="006309E4">
      <w:r>
        <w:tab/>
        <w:t>- stečajna upraviteljica Sanja Kraljek</w:t>
      </w:r>
    </w:p>
    <w:p w:rsidRDefault="006309E4" w:rsidP="006309E4" w:rsidR="006309E4">
      <w:pPr>
        <w:ind w:left="708"/>
      </w:pPr>
      <w:r>
        <w:t>- za vjerovnika MERCATOR-H d.o.o.- zamjenik pun. Ante Marić, odvjetnik iz Zagreba, zamjena za odvjetnika Tomislava Kosa</w:t>
      </w:r>
    </w:p>
    <w:p w:rsidRDefault="006309E4" w:rsidP="006309E4" w:rsidR="006309E4">
      <w:pPr>
        <w:ind w:left="708"/>
      </w:pPr>
    </w:p>
    <w:p w:rsidRDefault="006309E4" w:rsidP="006309E4" w:rsidR="006309E4">
      <w:pPr>
        <w:ind w:left="708"/>
      </w:pPr>
    </w:p>
    <w:p w:rsidRDefault="006309E4" w:rsidP="006309E4" w:rsidR="006309E4">
      <w:pPr>
        <w:ind w:firstLine="708"/>
        <w:jc w:val="both"/>
      </w:pPr>
      <w:r>
        <w:t>Konstatira se da je zaključak o prodaji za današnju 13. javnu dražbu objavljen na e oglasnoj ploči ovoga suda 22. studenoga 2018.</w:t>
      </w:r>
    </w:p>
    <w:p w:rsidRDefault="006309E4" w:rsidP="006309E4" w:rsidR="006309E4">
      <w:pPr>
        <w:ind w:firstLine="708"/>
        <w:jc w:val="both"/>
      </w:pPr>
    </w:p>
    <w:p w:rsidRDefault="006309E4" w:rsidP="006309E4" w:rsidR="006309E4">
      <w:pPr>
        <w:ind w:firstLine="708"/>
        <w:jc w:val="both"/>
      </w:pPr>
      <w:r>
        <w:t>Stečajna upraviteljica navodi da je objavila oglas na web-u.</w:t>
      </w:r>
    </w:p>
    <w:p w:rsidRDefault="006309E4" w:rsidP="006309E4" w:rsidR="006309E4">
      <w:pPr>
        <w:ind w:firstLine="708"/>
        <w:jc w:val="both"/>
      </w:pPr>
    </w:p>
    <w:p w:rsidRDefault="006309E4" w:rsidP="006309E4" w:rsidR="006309E4">
      <w:pPr>
        <w:ind w:firstLine="567"/>
        <w:jc w:val="both"/>
      </w:pPr>
      <w:r>
        <w:t>Stečajni sudac otvara ročište u 10,20 sati i objavljuje da je predmet ročišta prodaja nekretnine stečajnog dužnika, i to:</w:t>
      </w:r>
    </w:p>
    <w:p w:rsidRDefault="006309E4" w:rsidP="006309E4" w:rsidR="006309E4">
      <w:pPr>
        <w:jc w:val="both"/>
        <w:rPr>
          <w:u w:val="single"/>
        </w:rPr>
      </w:pPr>
    </w:p>
    <w:p w:rsidRDefault="006309E4" w:rsidP="006309E4" w:rsidR="006309E4">
      <w:pPr>
        <w:ind w:firstLine="360"/>
        <w:jc w:val="both"/>
        <w:rPr>
          <w:u w:val="single"/>
        </w:rPr>
      </w:pPr>
      <w:r>
        <w:t>Nekretnina upisana z.k.ul. 2686 k.o. Novi Marof, kat. čestica 1872/13, zgrada 14 m2 i  z.k.ul. 2685 k.o. Novi Marof, kat. čestica 1872/12, zgrada 50 m2.</w:t>
      </w:r>
    </w:p>
    <w:p w:rsidRDefault="006309E4" w:rsidP="006309E4" w:rsidR="006309E4">
      <w:pPr>
        <w:ind w:firstLine="360"/>
        <w:jc w:val="both"/>
      </w:pPr>
    </w:p>
    <w:p w:rsidRDefault="006309E4" w:rsidP="006309E4" w:rsidR="006309E4">
      <w:pPr>
        <w:ind w:firstLine="360"/>
        <w:jc w:val="both"/>
      </w:pPr>
      <w:r>
        <w:rPr>
          <w:b/>
        </w:rPr>
        <w:t xml:space="preserve">Početna cijena ove nekretnine iznosi </w:t>
      </w:r>
      <w:r>
        <w:t>107.347,00 kn (30 % od procijenjene vrijednosti).</w:t>
      </w:r>
    </w:p>
    <w:p w:rsidRDefault="006309E4" w:rsidP="006309E4" w:rsidR="006309E4">
      <w:pPr>
        <w:ind w:firstLine="360"/>
        <w:jc w:val="both"/>
      </w:pPr>
    </w:p>
    <w:p w:rsidRDefault="006309E4" w:rsidP="006309E4" w:rsidR="006309E4">
      <w:pPr>
        <w:ind w:firstLine="708"/>
        <w:jc w:val="both"/>
      </w:pPr>
      <w:r>
        <w:t>Konstatira se da nitko nije uplatio jamčevinu.</w:t>
      </w:r>
    </w:p>
    <w:p w:rsidRDefault="006309E4" w:rsidP="006309E4" w:rsidR="006309E4">
      <w:pPr>
        <w:ind w:firstLine="360"/>
        <w:jc w:val="both"/>
      </w:pPr>
    </w:p>
    <w:p w:rsidRDefault="006309E4" w:rsidP="006309E4" w:rsidR="006309E4">
      <w:pPr>
        <w:ind w:firstLine="360"/>
        <w:jc w:val="both"/>
      </w:pPr>
      <w:r>
        <w:tab/>
        <w:t>Stečajna upravitelja navodi da daljnju odluku o smanjenju cijene prepušta sudu.</w:t>
      </w:r>
    </w:p>
    <w:p w:rsidRDefault="006309E4" w:rsidP="006309E4" w:rsidR="006309E4">
      <w:pPr>
        <w:ind w:firstLine="708"/>
        <w:jc w:val="both"/>
      </w:pPr>
    </w:p>
    <w:p w:rsidRDefault="006309E4" w:rsidP="006309E4" w:rsidR="006309E4">
      <w:pPr>
        <w:ind w:firstLine="708"/>
        <w:jc w:val="both"/>
      </w:pPr>
      <w:r>
        <w:t>Stečajni sudac donosi</w:t>
      </w:r>
    </w:p>
    <w:p w:rsidRDefault="006309E4" w:rsidP="006309E4" w:rsidR="006309E4">
      <w:pPr>
        <w:ind w:firstLine="708"/>
        <w:jc w:val="both"/>
      </w:pPr>
    </w:p>
    <w:p w:rsidRDefault="006309E4" w:rsidP="006309E4" w:rsidR="006309E4">
      <w:pPr>
        <w:ind w:firstLine="708"/>
        <w:jc w:val="both"/>
      </w:pPr>
    </w:p>
    <w:p w:rsidRDefault="006309E4" w:rsidP="006309E4" w:rsidR="006309E4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6309E4" w:rsidP="006309E4" w:rsidR="006309E4">
      <w:pPr>
        <w:ind w:left="705"/>
        <w:jc w:val="both"/>
      </w:pPr>
    </w:p>
    <w:p w:rsidRDefault="006309E4" w:rsidP="006309E4" w:rsidR="006309E4">
      <w:pPr>
        <w:ind w:left="705"/>
        <w:jc w:val="both"/>
      </w:pPr>
    </w:p>
    <w:p w:rsidRDefault="006309E4" w:rsidP="006309E4" w:rsidR="006309E4">
      <w:pPr>
        <w:ind w:hanging="705" w:left="705"/>
        <w:jc w:val="both"/>
      </w:pPr>
      <w:r>
        <w:t>I</w:t>
      </w:r>
      <w:r>
        <w:tab/>
        <w:t>Današnja 13. javna dražba oglašava se neuspjelom.</w:t>
      </w:r>
      <w:r>
        <w:tab/>
      </w:r>
    </w:p>
    <w:p w:rsidRDefault="006309E4" w:rsidP="006309E4" w:rsidR="006309E4">
      <w:pPr>
        <w:ind w:hanging="705" w:left="705"/>
        <w:jc w:val="both"/>
      </w:pPr>
    </w:p>
    <w:p w:rsidRDefault="006309E4" w:rsidP="006309E4" w:rsidR="006309E4">
      <w:pPr>
        <w:ind w:hanging="705" w:left="705"/>
        <w:jc w:val="both"/>
      </w:pPr>
      <w:r>
        <w:lastRenderedPageBreak/>
        <w:t>II</w:t>
      </w:r>
      <w:r>
        <w:tab/>
        <w:t xml:space="preserve"> Određuje se četrnaesta (14.) javna dražba za prodaju nekretnine stečajnog dužnika MESTRA d.o.o. "u stečaju", </w:t>
      </w:r>
      <w:proofErr w:type="spellStart"/>
      <w:r>
        <w:t>Petkovec</w:t>
      </w:r>
      <w:proofErr w:type="spellEnd"/>
      <w:r>
        <w:t xml:space="preserve"> Toplički br. 46, Kralja Tomislava14, OIB: 19823739547,  koja će se održati</w:t>
      </w:r>
    </w:p>
    <w:p w:rsidRDefault="006309E4" w:rsidP="006309E4" w:rsidR="006309E4">
      <w:pPr>
        <w:ind w:hanging="705" w:left="705"/>
        <w:jc w:val="both"/>
      </w:pPr>
    </w:p>
    <w:p w:rsidRDefault="006309E4" w:rsidP="006309E4" w:rsidR="006309E4">
      <w:pPr>
        <w:ind w:firstLine="708" w:left="1416"/>
        <w:rPr>
          <w:u w:val="single"/>
        </w:rPr>
      </w:pPr>
      <w:r>
        <w:rPr>
          <w:u w:val="single"/>
        </w:rPr>
        <w:t xml:space="preserve">                     24. siječnja  2019. u  10,30 sati</w:t>
      </w:r>
    </w:p>
    <w:p w:rsidRDefault="006309E4" w:rsidP="006309E4" w:rsidR="006309E4">
      <w:pPr>
        <w:ind w:left="705"/>
        <w:jc w:val="center"/>
        <w:rPr>
          <w:u w:val="single"/>
        </w:rPr>
      </w:pPr>
      <w:r>
        <w:rPr>
          <w:u w:val="single"/>
        </w:rPr>
        <w:t>kod Trgovačkog suda u Varaždinu, Ulica B. Radića 2, soba 223/II kat</w:t>
      </w:r>
    </w:p>
    <w:p w:rsidRDefault="006309E4" w:rsidP="006309E4" w:rsidR="006309E4">
      <w:pPr>
        <w:ind w:hanging="705" w:left="705"/>
        <w:jc w:val="both"/>
      </w:pPr>
    </w:p>
    <w:p w:rsidRDefault="006309E4" w:rsidP="006309E4" w:rsidR="006309E4">
      <w:pPr>
        <w:ind w:left="705"/>
        <w:jc w:val="both"/>
      </w:pPr>
      <w:r>
        <w:t>na kojoj će se prodavati:</w:t>
      </w:r>
    </w:p>
    <w:p w:rsidRDefault="006309E4" w:rsidP="006309E4" w:rsidR="006309E4">
      <w:pPr>
        <w:jc w:val="both"/>
      </w:pPr>
    </w:p>
    <w:p w:rsidRDefault="006309E4" w:rsidP="006309E4" w:rsidR="006309E4">
      <w:pPr>
        <w:jc w:val="both"/>
        <w:rPr>
          <w:u w:val="single"/>
        </w:rPr>
      </w:pPr>
    </w:p>
    <w:p w:rsidRDefault="006309E4" w:rsidP="006309E4" w:rsidR="006309E4">
      <w:pPr>
        <w:numPr>
          <w:ilvl w:val="0"/>
          <w:numId w:val="47"/>
        </w:numPr>
        <w:jc w:val="both"/>
        <w:rPr>
          <w:u w:val="single"/>
        </w:rPr>
      </w:pPr>
      <w:r>
        <w:t>Nekretnina upisana z.k.ul. 2686 k.o. Novi Marof, kat. čestica 1872/13, zgrada 14 m2 i  z.k.ul. 2685 k.o. Novi Marof, kat. čestica 1872/12, zgrada 50 m2.</w:t>
      </w:r>
    </w:p>
    <w:p w:rsidRDefault="006309E4" w:rsidP="006309E4" w:rsidR="006309E4">
      <w:pPr>
        <w:ind w:firstLine="360"/>
        <w:jc w:val="both"/>
      </w:pPr>
    </w:p>
    <w:p w:rsidRDefault="006309E4" w:rsidP="006309E4" w:rsidR="006309E4">
      <w:pPr>
        <w:ind w:firstLine="360"/>
        <w:jc w:val="both"/>
      </w:pPr>
      <w:r>
        <w:rPr>
          <w:b/>
        </w:rPr>
        <w:t xml:space="preserve">Početna cijena ove nekretnine iznosi </w:t>
      </w:r>
      <w:r>
        <w:t>89.456,00 kn (25 % od procijenjene vrijednosti).</w:t>
      </w:r>
    </w:p>
    <w:p w:rsidRDefault="006309E4" w:rsidP="006309E4" w:rsidR="006309E4">
      <w:pPr>
        <w:ind w:firstLine="360"/>
        <w:jc w:val="both"/>
      </w:pPr>
    </w:p>
    <w:p w:rsidRDefault="006309E4" w:rsidP="006309E4" w:rsidR="006309E4">
      <w:pPr>
        <w:jc w:val="both"/>
      </w:pPr>
    </w:p>
    <w:p w:rsidRDefault="006309E4" w:rsidP="006309E4" w:rsidR="006309E4">
      <w:pPr>
        <w:jc w:val="both"/>
      </w:pPr>
      <w:r>
        <w:t>Ročište će se održati i ako na njemu sudjeluje samo jedan ponuditelj.</w:t>
      </w:r>
    </w:p>
    <w:p w:rsidRDefault="006309E4" w:rsidP="006309E4" w:rsidR="006309E4">
      <w:pPr>
        <w:jc w:val="both"/>
      </w:pPr>
    </w:p>
    <w:p w:rsidRDefault="006309E4" w:rsidP="006309E4" w:rsidR="006309E4">
      <w:pPr>
        <w:jc w:val="both"/>
      </w:pPr>
      <w:r>
        <w:t>Ovaj zaključak o prodaji objaviti će se na e-Oglasnoj ploči Trgovačkog suda u Varaždinu, na web stranici Visokog trgovačkog suda Republike Hrvatske (</w:t>
      </w:r>
      <w:hyperlink r:id="rId10" w:history="true">
        <w:r>
          <w:rPr>
            <w:rStyle w:val="Hiperveza"/>
          </w:rPr>
          <w:t>www.sudacka-mreza.hr/stecaj)</w:t>
        </w:r>
      </w:hyperlink>
      <w:r>
        <w:t>, na web stranici Hrvatske gospodarske komore.</w:t>
      </w:r>
    </w:p>
    <w:p w:rsidRDefault="006309E4" w:rsidP="006309E4" w:rsidR="006309E4">
      <w:pPr>
        <w:jc w:val="both"/>
      </w:pPr>
    </w:p>
    <w:p w:rsidRDefault="006309E4" w:rsidP="006309E4" w:rsidR="006309E4">
      <w:pPr>
        <w:jc w:val="both"/>
      </w:pPr>
      <w:r>
        <w:t>Ovlašćuje se stečajni upravitelj da oglas o javnoj dražbi sa svim uvjetima prodaje objavi u sredstvima javnog informiranja.</w:t>
      </w:r>
    </w:p>
    <w:p w:rsidRDefault="006309E4" w:rsidP="006309E4" w:rsidR="006309E4">
      <w:pPr>
        <w:jc w:val="both"/>
      </w:pPr>
    </w:p>
    <w:p w:rsidRDefault="006309E4" w:rsidP="006309E4" w:rsidR="006309E4">
      <w:pPr>
        <w:jc w:val="both"/>
      </w:pPr>
      <w:r>
        <w:t>Rok od objave ovog zaključka o prodaji na e-Oglasnoj ploči ovog suda do prodaje iznosi najmanje 15 dana.</w:t>
      </w:r>
    </w:p>
    <w:p w:rsidRDefault="006309E4" w:rsidP="006309E4" w:rsidR="006309E4">
      <w:pPr>
        <w:ind w:firstLine="360"/>
        <w:jc w:val="both"/>
      </w:pPr>
    </w:p>
    <w:p w:rsidRDefault="006309E4" w:rsidP="006309E4" w:rsidR="006309E4">
      <w:pPr>
        <w:jc w:val="both"/>
        <w:rPr>
          <w:b/>
        </w:rPr>
      </w:pPr>
      <w:r>
        <w:t>III</w:t>
      </w:r>
      <w:r>
        <w:tab/>
        <w:t xml:space="preserve">UVJETI PRODAJE: </w:t>
      </w:r>
    </w:p>
    <w:p w:rsidRDefault="006309E4" w:rsidP="006309E4" w:rsidR="006309E4">
      <w:pPr>
        <w:numPr>
          <w:ilvl w:val="0"/>
          <w:numId w:val="48"/>
        </w:numPr>
        <w:jc w:val="both"/>
      </w:pPr>
      <w:r>
        <w:t>Navedene nekretnine prodavati će se na petom ročištu za javnu dražbu, po cijeni navedenoj u točki II ovog zaključka i ispod te cijene se ne mogu prodati.</w:t>
      </w:r>
    </w:p>
    <w:p w:rsidRDefault="006309E4" w:rsidP="006309E4" w:rsidR="006309E4">
      <w:pPr>
        <w:jc w:val="both"/>
      </w:pPr>
    </w:p>
    <w:p w:rsidRDefault="006309E4" w:rsidP="006309E4" w:rsidR="006309E4">
      <w:pPr>
        <w:numPr>
          <w:ilvl w:val="0"/>
          <w:numId w:val="48"/>
        </w:numPr>
        <w:jc w:val="both"/>
      </w:pPr>
      <w:r>
        <w:t>Poreze, pristojbe i troškove koji nisu sadržani u početnoj cijeni oglašenih nekretnina kupac je dužan platiti u skladu sa zakonom.</w:t>
      </w:r>
    </w:p>
    <w:p w:rsidRDefault="006309E4" w:rsidP="006309E4" w:rsidR="006309E4">
      <w:pPr>
        <w:jc w:val="both"/>
      </w:pPr>
    </w:p>
    <w:p w:rsidRDefault="006309E4" w:rsidP="006309E4" w:rsidR="006309E4">
      <w:pPr>
        <w:ind w:left="284"/>
        <w:jc w:val="both"/>
      </w:pPr>
      <w:r>
        <w:t>Na nekretnini upisanoj u z.k.ul. 2686 k.o. Novi Marof, kat. čestica 1872/13, zgrada 14 m2 i  z.k.ul. 2685 k.o. Novi Marof, kat. čestica 1872/12, zgrada 50 m2, uknjiženo je založno pravo u korist Republike Hrvatske, Ministarstva financija, Porezne uprave, Područni ured Varaždin, OIB: 52634238587;</w:t>
      </w:r>
    </w:p>
    <w:p w:rsidRDefault="006309E4" w:rsidP="006309E4" w:rsidR="006309E4">
      <w:pPr>
        <w:ind w:left="360"/>
        <w:jc w:val="both"/>
      </w:pPr>
    </w:p>
    <w:p w:rsidRDefault="006309E4" w:rsidP="006309E4" w:rsidR="006309E4">
      <w:pPr>
        <w:jc w:val="both"/>
      </w:pPr>
    </w:p>
    <w:p w:rsidRDefault="006309E4" w:rsidP="006309E4" w:rsidR="006309E4">
      <w:pPr>
        <w:numPr>
          <w:ilvl w:val="0"/>
          <w:numId w:val="48"/>
        </w:numPr>
        <w:jc w:val="both"/>
      </w:pPr>
      <w:r>
        <w:t>Kao kupci mogu sudjelovati samo osobe koje su najkasnije tri dana prije dana održavanja ročišta za dražbu uplatile jamčevinu u iznosu od 10% utvrđene vrijednosti nekretnine iz točke II ovog zaključka na žiro-račun Trgovačkog suda u Varaždinu broj: IBAN HR 40 23900011300002754 otvoren kod Hrvatske poštanske banke d.d., pozivom na broj spisa St-61/14, u koloni svrha uplate, jer u suprotnom neće moći pristupiti dražbovanju, a dokaz o tome predočiti stečajnom sucu prije početka dražbe.</w:t>
      </w:r>
    </w:p>
    <w:p w:rsidRDefault="006309E4" w:rsidP="006309E4" w:rsidR="006309E4">
      <w:pPr>
        <w:ind w:left="360"/>
        <w:jc w:val="both"/>
      </w:pPr>
      <w:r>
        <w:t>Kupac je dužan izvršiti uplatu jamčevine za one nekretnine za koje namjerava sudjelovati na javnoj dražbi.</w:t>
      </w:r>
    </w:p>
    <w:p w:rsidRDefault="006309E4" w:rsidP="006309E4" w:rsidR="006309E4">
      <w:pPr>
        <w:ind w:firstLine="360"/>
        <w:jc w:val="both"/>
      </w:pPr>
      <w:r>
        <w:t>Kupcu nekretnine jamčevina se uračunava u kupoprodajnu cijenu.</w:t>
      </w:r>
    </w:p>
    <w:p w:rsidRDefault="006309E4" w:rsidP="006309E4" w:rsidR="006309E4">
      <w:pPr>
        <w:ind w:firstLine="360"/>
        <w:jc w:val="both"/>
      </w:pPr>
    </w:p>
    <w:p w:rsidRDefault="006309E4" w:rsidP="006309E4" w:rsidR="006309E4">
      <w:pPr>
        <w:numPr>
          <w:ilvl w:val="0"/>
          <w:numId w:val="48"/>
        </w:numPr>
        <w:jc w:val="both"/>
      </w:pPr>
      <w:r>
        <w:t xml:space="preserve">Uplatitelju čija ponuda ne bude prihvaćena, jamčevina će se vratiti odmah nakon zaključenja javne dražbe. 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</w:t>
      </w:r>
    </w:p>
    <w:p w:rsidRDefault="006309E4" w:rsidP="006309E4" w:rsidR="006309E4">
      <w:pPr>
        <w:jc w:val="both"/>
      </w:pPr>
    </w:p>
    <w:p w:rsidRDefault="006309E4" w:rsidP="006309E4" w:rsidR="006309E4">
      <w:pPr>
        <w:numPr>
          <w:ilvl w:val="0"/>
          <w:numId w:val="48"/>
        </w:numPr>
        <w:jc w:val="both"/>
      </w:pPr>
      <w:r>
        <w:t xml:space="preserve">Kupac je dužan uplatiti razliku između jamčevine i postignute kupoprodajne cijene  u roku od 30 dana od dana obavijesti o pravomoćnosti rješenja o dosudi na račun sudskog depozita navedenog u točki 4. uvjeta prodaje ovog zaključka. 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prodaju, uz uvjete određene za 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t>kupovninu</w:t>
      </w:r>
      <w:proofErr w:type="spellEnd"/>
      <w: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>.</w:t>
      </w:r>
    </w:p>
    <w:p w:rsidRDefault="006309E4" w:rsidP="006309E4" w:rsidR="006309E4">
      <w:pPr>
        <w:jc w:val="both"/>
      </w:pPr>
    </w:p>
    <w:p w:rsidRDefault="006309E4" w:rsidP="006309E4" w:rsidR="006309E4">
      <w:pPr>
        <w:numPr>
          <w:ilvl w:val="0"/>
          <w:numId w:val="48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jedini namiruje iz </w:t>
      </w:r>
      <w:proofErr w:type="spellStart"/>
      <w:r>
        <w:t>kupovnine</w:t>
      </w:r>
      <w:proofErr w:type="spellEnd"/>
      <w:r>
        <w:t xml:space="preserve"> ili se namiruje prije tražbina ostalih vjerovnika koji imaju pravo na namirenje iz iste </w:t>
      </w:r>
      <w:proofErr w:type="spellStart"/>
      <w:r>
        <w:t>kupovnine</w:t>
      </w:r>
      <w:proofErr w:type="spellEnd"/>
      <w:r>
        <w:t xml:space="preserve">, nije dužan položiti </w:t>
      </w:r>
      <w:proofErr w:type="spellStart"/>
      <w:r>
        <w:t>kupovninu</w:t>
      </w:r>
      <w:proofErr w:type="spellEnd"/>
      <w:r>
        <w:t xml:space="preserve"> u onom dijelu u kojem se može izvršiti prijeboj s njegovom tražbinom.</w:t>
      </w:r>
    </w:p>
    <w:p w:rsidRDefault="006309E4" w:rsidP="006309E4" w:rsidR="006309E4">
      <w:pPr>
        <w:ind w:left="360"/>
        <w:jc w:val="both"/>
      </w:pPr>
      <w:r>
        <w:t>Prodaja se obavlja po načelu viđeno-kupljeno, što isključuje sve naknadne progovore kupca.</w:t>
      </w:r>
    </w:p>
    <w:p w:rsidRDefault="006309E4" w:rsidP="006309E4" w:rsidR="006309E4">
      <w:pPr>
        <w:ind w:left="360"/>
        <w:jc w:val="both"/>
      </w:pPr>
    </w:p>
    <w:p w:rsidRDefault="006309E4" w:rsidP="006309E4" w:rsidR="006309E4">
      <w:pPr>
        <w:numPr>
          <w:ilvl w:val="0"/>
          <w:numId w:val="48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prava i tereti na nekretninama koji prestaju njihovom prodajom</w:t>
      </w:r>
    </w:p>
    <w:p w:rsidRDefault="006309E4" w:rsidP="006309E4" w:rsidR="006309E4">
      <w:pPr>
        <w:jc w:val="both"/>
      </w:pPr>
    </w:p>
    <w:p w:rsidRDefault="006309E4" w:rsidP="006309E4" w:rsidR="006309E4">
      <w:pPr>
        <w:numPr>
          <w:ilvl w:val="0"/>
          <w:numId w:val="48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kupcu, čime kupac stupa u posjed istih.</w:t>
      </w:r>
    </w:p>
    <w:p w:rsidRDefault="006309E4" w:rsidP="006309E4" w:rsidR="006309E4">
      <w:pPr>
        <w:jc w:val="both"/>
      </w:pPr>
    </w:p>
    <w:p w:rsidRDefault="006309E4" w:rsidP="006309E4" w:rsidR="006309E4">
      <w:pPr>
        <w:numPr>
          <w:ilvl w:val="0"/>
          <w:numId w:val="48"/>
        </w:numPr>
        <w:jc w:val="both"/>
      </w:pPr>
      <w:r>
        <w:t>Sve zainteresirane osobe mogu razgledati imovinu stečajnog dužnika uz prethodnu najavu i dogovor sa stečajnim upraviteljem na broj telefona: 091 8811871.</w:t>
      </w:r>
    </w:p>
    <w:p w:rsidRDefault="006309E4" w:rsidP="006309E4" w:rsidR="006309E4">
      <w:pPr>
        <w:pStyle w:val="Odlomakpopisa"/>
      </w:pPr>
    </w:p>
    <w:p w:rsidRDefault="006309E4" w:rsidP="006309E4" w:rsidR="006309E4">
      <w:pPr>
        <w:jc w:val="both"/>
      </w:pPr>
    </w:p>
    <w:p w:rsidRDefault="006309E4" w:rsidP="006309E4" w:rsidR="006309E4">
      <w:pPr>
        <w:ind w:left="3540"/>
      </w:pPr>
      <w:r>
        <w:t>Dovršeno u 10,27 sati</w:t>
      </w:r>
    </w:p>
    <w:p w:rsidRDefault="006309E4" w:rsidP="006309E4" w:rsidR="006309E4"/>
    <w:p w:rsidRDefault="006309E4" w:rsidP="006309E4" w:rsidR="006309E4">
      <w:r>
        <w:t>Zapisničar:</w:t>
      </w:r>
      <w:r>
        <w:tab/>
      </w:r>
      <w:r>
        <w:tab/>
      </w:r>
      <w:r>
        <w:tab/>
      </w:r>
      <w:r>
        <w:tab/>
        <w:t xml:space="preserve">          Sudac:</w:t>
      </w:r>
      <w:r>
        <w:tab/>
      </w:r>
      <w:r>
        <w:tab/>
      </w:r>
      <w:r>
        <w:tab/>
      </w:r>
      <w:r>
        <w:tab/>
        <w:t>Ostali sudionici :</w:t>
      </w:r>
    </w:p>
    <w:p w:rsidRDefault="00DA0242" w:rsidP="006309E4" w:rsidR="00DA0242" w:rsidRPr="006309E4"/>
    <w:sectPr w:rsidSect="00F83896" w:rsidR="00DA0242" w:rsidRPr="006309E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157961"/>
    <w:multiLevelType w:val="hybridMultilevel"/>
    <w:tmpl w:val="38DEFD3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44348D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09E4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309E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309E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640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sudacka-mreza.hr/stecaj)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prosinca 2018.</izvorni_sadrzaj>
    <derivirana_varijabla naziv="DomainObject.PlaniraniZavrsetakDatum_1">12. prosinca 2018.</derivirana_varijabla>
  </DomainObject.PlaniraniZavrsetakDatum>
  <DomainObject.PlaniraniPocetakDatum>
    <izvorni_sadrzaj>12. prosinca 2018.</izvorni_sadrzaj>
    <derivirana_varijabla naziv="DomainObject.PlaniraniPocetakDatum_1">12. prosinca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prosinca 2018.</izvorni_sadrzaj>
    <derivirana_varijabla naziv="DomainObject.Zapisnik.DatumKreiranja_1">12.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St-61/2014-202</izvorni_sadrzaj>
    <derivirana_varijabla naziv="DomainObject.Zapisnik.Oznaka_1">St-61/2014-202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
Žalba 7.5.2018.</izvorni_sadrzaj>
    <derivirana_varijabla naziv="DomainObject.Predmet.Opis_1">Vodi se postupak pod br. - St-287/12
Žalba 7.5.2018.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Povodom žalbe na VTS-u preslika spisa</izvorni_sadrzaj>
    <derivirana_varijabla naziv="DomainObject.Predmet.PrimjedbaSuca_1">Povodom žalbe na VTS-u preslika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u stečaju zastupanog po punomoćniku Franjo Šebijan</izvorni_sadrzaj>
    <derivirana_varijabla naziv="DomainObject.Predmet.ProtustrankaFormated_1">  MESTRA d.o.o. za proizvodnju mesa i mesnih proizvoda u stečaju zastupanog po punomoćniku Franjo Šebijan</derivirana_varijabla>
  </DomainObject.Predmet.ProtustrankaFormated>
  <DomainObject.Predmet.ProtustrankaFormatedOIB>
    <izvorni_sadrzaj>  MESTRA d.o.o. za proizvodnju mesa i mesnih proizvoda u stečaju, OIB 19823739547 zastupanog po punomoćniku Franjo Šebijan</izvorni_sadrzaj>
    <derivirana_varijabla naziv="DomainObject.Predmet.ProtustrankaFormatedOIB_1">  MESTRA d.o.o. za proizvodnju mesa i mesnih proizvoda u stečaju, OIB 19823739547 zastupanog po punomoćniku Franjo Šebijan</derivirana_varijabla>
  </DomainObject.Predmet.ProtustrankaFormatedOIB>
  <DomainObject.Predmet.ProtustrankaFormatedWithAdress>
    <izvorni_sadrzaj> MESTRA d.o.o. za proizvodnju mesa i mesnih proizvoda u stečaju, Petkovec Toplički 46, 42223 Petkovec Toplički zastupanog po punomoćniku Franjo Šebijan</izvorni_sadrzaj>
    <derivirana_varijabla naziv="DomainObject.Predmet.ProtustrankaFormatedWithAdress_1"> MESTRA d.o.o. za proizvodnju mesa i mesnih proizvoda u stečaju, Petkovec Toplički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u stečaju, OIB 19823739547, Petkovec Toplički 46, 42223 Petkovec Toplički zastupanog po punomoćniku Franjo Šebijan</izvorni_sadrzaj>
    <derivirana_varijabla naziv="DomainObject.Predmet.ProtustrankaFormatedWithAdressOIB_1"> MESTRA d.o.o. za proizvodnju mesa i mesnih proizvoda u stečaju, OIB 19823739547, Petkovec Toplički 46, 42223 Petkovec Toplički zastupanog po punomoćniku Franjo Šebijan</derivirana_varijabla>
  </DomainObject.Predmet.ProtustrankaFormatedWithAdressOIB>
  <DomainObject.Predmet.ProtustrankaWithAdress>
    <izvorni_sadrzaj>MESTRA d.o.o. za proizvodnju mesa i mesnih proizvoda u stečaju Petkovec Toplički 46, 42223 Petkovec Toplički</izvorni_sadrzaj>
    <derivirana_varijabla naziv="DomainObject.Predmet.ProtustrankaWithAdress_1">MESTRA d.o.o. za proizvodnju mesa i mesnih proizvoda u stečaju Petkovec Toplički 46, 42223 Petkovec Toplički</derivirana_varijabla>
  </DomainObject.Predmet.ProtustrankaWithAdress>
  <DomainObject.Predmet.ProtustrankaWithAdressOIB>
    <izvorni_sadrzaj>MESTRA d.o.o. za proizvodnju mesa i mesnih proizvoda u stečaju, OIB 19823739547, Petkovec Toplički 46, 42223 Petkovec Toplički</izvorni_sadrzaj>
    <derivirana_varijabla naziv="DomainObject.Predmet.ProtustrankaWithAdressOIB_1">MESTRA d.o.o. za proizvodnju mesa i mesnih proizvoda u stečaju, OIB 19823739547, Petkovec Toplički 46, 42223 Petkovec Toplički</derivirana_varijabla>
  </DomainObject.Predmet.ProtustrankaWithAdressOIB>
  <DomainObject.Predmet.ProtustrankaNazivFormated>
    <izvorni_sadrzaj>MESTRA d.o.o. za proizvodnju mesa i mesnih proizvoda u stečaju</izvorni_sadrzaj>
    <derivirana_varijabla naziv="DomainObject.Predmet.ProtustrankaNazivFormated_1">MESTRA d.o.o. za proizvodnju mesa i mesnih proizvoda u stečaju</derivirana_varijabla>
  </DomainObject.Predmet.ProtustrankaNazivFormated>
  <DomainObject.Predmet.ProtustrankaNazivFormatedOIB>
    <izvorni_sadrzaj>MESTRA d.o.o. za proizvodnju mesa i mesnih proizvoda u stečaju, OIB 19823739547</izvorni_sadrzaj>
    <derivirana_varijabla naziv="DomainObject.Predmet.ProtustrankaNazivFormatedOIB_1">MESTRA d.o.o. za proizvodnju mesa i mesnih proizvoda u stečaju,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zaposlenica; MERCATOR-H d.o.o.</izvorni_sadrzaj>
    <derivirana_varijabla naziv="DomainObject.Predmet.StrankaFormated_1">  ZLATA BAHUNEK, bivša zaposlenica; MERCATOR-H d.o.o.</derivirana_varijabla>
  </DomainObject.Predmet.StrankaFormated>
  <DomainObject.Predmet.StrankaFormatedOIB>
    <izvorni_sadrzaj>  ZLATA BAHUNEK, bivša zaposlenica, OIB 36613509452; MERCATOR-H d.o.o., OIB 10045107278</izvorni_sadrzaj>
    <derivirana_varijabla naziv="DomainObject.Predmet.StrankaFormatedOIB_1">  ZLATA BAHUNEK, bivša zaposlenica, OIB 36613509452; MERCATOR-H d.o.o., OIB 10045107278</derivirana_varijabla>
  </DomainObject.Predmet.StrankaFormatedOIB>
  <DomainObject.Predmet.StrankaFormatedWithAdress>
    <izvorni_sadrzaj> ZLATA BAHUNEK, bivša zaposlenica, Kalnička 66a, 42222 Ljubešćica; MERCATOR-H d.o.o.</izvorni_sadrzaj>
    <derivirana_varijabla naziv="DomainObject.Predmet.StrankaFormatedWithAdress_1"> ZLATA BAHUNEK, bivša zaposlenica, Kalnička 66a, 42222 Ljubešćica; MERCATOR-H d.o.o.</derivirana_varijabla>
  </DomainObject.Predmet.StrankaFormatedWithAdress>
  <DomainObject.Predmet.StrankaFormatedWithAdressOIB>
    <izvorni_sadrzaj> ZLATA BAHUNEK, bivša zaposlenica, OIB 36613509452, Kalnička 66a, 42222 Ljubešćica; MERCATOR-H d.o.o., OIB 10045107278</izvorni_sadrzaj>
    <derivirana_varijabla naziv="DomainObject.Predmet.StrankaFormatedWithAdressOIB_1"> ZLATA BAHUNEK, bivša zaposlenica, OIB 36613509452, Kalnička 66a, 42222 Ljubešćica; MERCATOR-H d.o.o., OIB 10045107278</derivirana_varijabla>
  </DomainObject.Predmet.StrankaFormatedWithAdressOIB>
  <DomainObject.Predmet.StrankaWithAdress>
    <izvorni_sadrzaj>ZLATA BAHUNEK, bivša zaposlenica Kalnička 66a,42222 Ljubešćica,MERCATOR-H d.o.o. </izvorni_sadrzaj>
    <derivirana_varijabla naziv="DomainObject.Predmet.StrankaWithAdress_1">ZLATA BAHUNEK, bivša zaposlenica Kalnička 66a,42222 Ljubešćica,MERCATOR-H d.o.o. </derivirana_varijabla>
  </DomainObject.Predmet.StrankaWithAdress>
  <DomainObject.Predmet.StrankaWithAdressOIB>
    <izvorni_sadrzaj>ZLATA BAHUNEK, bivša zaposlenica, OIB 36613509452, Kalnička 66a,42222 Ljubešćica,MERCATOR-H d.o.o., OIB 10045107278</izvorni_sadrzaj>
    <derivirana_varijabla naziv="DomainObject.Predmet.StrankaWithAdressOIB_1">ZLATA BAHUNEK, bivša zaposlenica, OIB 36613509452, Kalnička 66a,42222 Ljubešćica,MERCATOR-H d.o.o., OIB 10045107278</derivirana_varijabla>
  </DomainObject.Predmet.StrankaWithAdressOIB>
  <DomainObject.Predmet.StrankaNazivFormated>
    <izvorni_sadrzaj>ZLATA BAHUNEK, bivša zaposlenica,MERCATOR-H d.o.o.</izvorni_sadrzaj>
    <derivirana_varijabla naziv="DomainObject.Predmet.StrankaNazivFormated_1">ZLATA BAHUNEK, bivša zaposlenica,MERCATOR-H d.o.o.</derivirana_varijabla>
  </DomainObject.Predmet.StrankaNazivFormated>
  <DomainObject.Predmet.StrankaNazivFormatedOIB>
    <izvorni_sadrzaj>ZLATA BAHUNEK, bivša zaposlenica, OIB 36613509452,MERCATOR-H d.o.o., OIB 10045107278</izvorni_sadrzaj>
    <derivirana_varijabla naziv="DomainObject.Predmet.StrankaNazivFormatedOIB_1">ZLATA BAHUNEK, bivša zaposlenica, OIB 36613509452,MERCATOR-H d.o.o., OIB 10045107278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ZLATA BAHUNEK, bivša zaposlenica</item>
      <item>MERCATOR-H d.o.o.</item>
    </izvorni_sadrzaj>
    <derivirana_varijabla naziv="DomainObject.Predmet.StrankaListFormated_1">
      <item>ZLATA BAHUNEK, bivša zaposlenica</item>
      <item>MERCATOR-H d.o.o.</item>
    </derivirana_varijabla>
  </DomainObject.Predmet.StrankaListFormated>
  <DomainObject.Predmet.StrankaListFormatedOIB>
    <izvorni_sadrzaj>
      <item>ZLATA BAHUNEK, bivša zaposlenica, OIB 36613509452</item>
      <item>MERCATOR-H d.o.o., OIB 10045107278</item>
    </izvorni_sadrzaj>
    <derivirana_varijabla naziv="DomainObject.Predmet.StrankaListFormatedOIB_1">
      <item>ZLATA BAHUNEK, bivša zaposlenica, OIB 36613509452</item>
      <item>MERCATOR-H d.o.o., OIB 10045107278</item>
    </derivirana_varijabla>
  </DomainObject.Predmet.StrankaListFormatedOIB>
  <DomainObject.Predmet.StrankaListFormatedWithAdress>
    <izvorni_sadrzaj>
      <item>ZLATA BAHUNEK, bivša zaposlenica, Kalnička 66a, 42222 Ljubešćica</item>
      <item>MERCATOR-H d.o.o.</item>
    </izvorni_sadrzaj>
    <derivirana_varijabla naziv="DomainObject.Predmet.StrankaListFormatedWithAdress_1">
      <item>ZLATA BAHUNEK, bivša zaposlenica, Kalnička 66a, 42222 Ljubešćica</item>
      <item>MERCATOR-H d.o.o.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  <item>MERCATOR-H d.o.o., OIB 10045107278</item>
    </izvorni_sadrzaj>
    <derivirana_varijabla naziv="DomainObject.Predmet.StrankaListFormatedWithAdressOIB_1">
      <item>ZLATA BAHUNEK, bivša zaposlenica, OIB 36613509452, Kalnička 66a, 42222 Ljubešćica</item>
      <item>MERCATOR-H d.o.o., OIB 10045107278</item>
    </derivirana_varijabla>
  </DomainObject.Predmet.StrankaListFormatedWithAdressOIB>
  <DomainObject.Predmet.StrankaListNazivFormated>
    <izvorni_sadrzaj>
      <item>ZLATA BAHUNEK, bivša zaposlenica</item>
      <item>MERCATOR-H d.o.o.</item>
    </izvorni_sadrzaj>
    <derivirana_varijabla naziv="DomainObject.Predmet.StrankaListNazivFormated_1">
      <item>ZLATA BAHUNEK, bivša zaposlenica</item>
      <item>MERCATOR-H d.o.o.</item>
    </derivirana_varijabla>
  </DomainObject.Predmet.StrankaListNazivFormated>
  <DomainObject.Predmet.StrankaListNazivFormatedOIB>
    <izvorni_sadrzaj>
      <item>ZLATA BAHUNEK, bivša zaposlenica, OIB 36613509452</item>
      <item>MERCATOR-H d.o.o., OIB 10045107278</item>
    </izvorni_sadrzaj>
    <derivirana_varijabla naziv="DomainObject.Predmet.StrankaListNazivFormatedOIB_1">
      <item>ZLATA BAHUNEK, bivša zaposlenica, OIB 36613509452</item>
      <item>MERCATOR-H d.o.o., OIB 10045107278</item>
    </derivirana_varijabla>
  </DomainObject.Predmet.StrankaListNazivFormatedOIB>
  <DomainObject.Predmet.ProtuStrankaListFormated>
    <izvorni_sadrzaj>
      <item>MESTRA d.o.o. za proizvodnju mesa i mesnih proizvoda u stečaju zastupanog po punomoćniku Franjo Šebijan</item>
    </izvorni_sadrzaj>
    <derivirana_varijabla naziv="DomainObject.Predmet.ProtuStrankaListFormated_1">
      <item>MESTRA d.o.o. za proizvodnju mesa i mesnih proizvoda u stečaju zastupanog po punomoćniku Franjo Šebijan</item>
    </derivirana_varijabla>
  </DomainObject.Predmet.ProtuStrankaListFormated>
  <DomainObject.Predmet.ProtuStrankaListFormatedOIB>
    <izvorni_sadrzaj>
      <item>MESTRA d.o.o. za proizvodnju mesa i mesnih proizvoda u stečaju, OIB 19823739547 zastupanog po punomoćniku Franjo Šebijan</item>
    </izvorni_sadrzaj>
    <derivirana_varijabla naziv="DomainObject.Predmet.ProtuStrankaListFormatedOIB_1">
      <item>MESTRA d.o.o. za proizvodnju mesa i mesnih proizvoda u stečaju,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u stečaju, Petkovec Toplički 46, 42223 Petkovec Toplički zastupanog po punomoćniku Franjo Šebijan</item>
    </izvorni_sadrzaj>
    <derivirana_varijabla naziv="DomainObject.Predmet.ProtuStrankaListFormatedWithAdress_1">
      <item>MESTRA d.o.o. za proizvodnju mesa i mesnih proizvoda u stečaju, Petkovec Toplički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u stečaju, OIB 19823739547, Petkovec Toplički 46, 42223 Petkovec Toplički zastupanog po punomoćniku Franjo Šebijan</item>
    </izvorni_sadrzaj>
    <derivirana_varijabla naziv="DomainObject.Predmet.ProtuStrankaListFormatedWithAdressOIB_1">
      <item>MESTRA d.o.o. za proizvodnju mesa i mesnih proizvoda u stečaju, OIB 19823739547, Petkovec Toplički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u stečaju</item>
    </izvorni_sadrzaj>
    <derivirana_varijabla naziv="DomainObject.Predmet.ProtuStrankaListNazivFormated_1">
      <item>MESTRA d.o.o. za proizvodnju mesa i mesnih proizvoda u stečaju</item>
    </derivirana_varijabla>
  </DomainObject.Predmet.ProtuStrankaListNazivFormated>
  <DomainObject.Predmet.ProtuStrankaListNazivFormatedOIB>
    <izvorni_sadrzaj>
      <item>MESTRA d.o.o. za proizvodnju mesa i mesnih proizvoda u stečaju, OIB 19823739547</item>
    </izvorni_sadrzaj>
    <derivirana_varijabla naziv="DomainObject.Predmet.ProtuStrankaListNazivFormatedOIB_1">
      <item>MESTRA d.o.o. za proizvodnju mesa i mesnih proizvoda u stečaju,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Heinzelova 70, 10000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Heinzelova 70, 10000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Heinzelova 70, 10000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Heinzelova 70, 10000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St-61/2014-202</izvorni_sadrzaj>
    <derivirana_varijabla naziv="DomainObject.PoslovniBrojDokumenta_1">St-61/2014-202</derivirana_varijabla>
  </DomainObject.PoslovniBrojDokumenta>
  <DomainObject.Predmet.StrankaIDrugi>
    <izvorni_sadrzaj>ZLATA BAHUNEK, bivša zaposlenica i dr.</izvorni_sadrzaj>
    <derivirana_varijabla naziv="DomainObject.Predmet.StrankaIDrugi_1">ZLATA BAHUNEK, bivša zaposlenica i dr.</derivirana_varijabla>
  </DomainObject.Predmet.StrankaIDrugi>
  <DomainObject.Predmet.ProtustrankaIDrugi>
    <izvorni_sadrzaj>MESTRA d.o.o. za proizvodnju mesa i mesnih proizvoda u stečaju</izvorni_sadrzaj>
    <derivirana_varijabla naziv="DomainObject.Predmet.ProtustrankaIDrugi_1">MESTRA d.o.o. za proizvodnju mesa i mesnih proizvoda u stečaju</derivirana_varijabla>
  </DomainObject.Predmet.ProtustrankaIDrugi>
  <DomainObject.Predmet.StrankaIDrugiAdressOIB>
    <izvorni_sadrzaj>ZLATA BAHUNEK, bivša zaposlenica, OIB 36613509452, Kalnička 66a, 42222 Ljubešćica i dr.</izvorni_sadrzaj>
    <derivirana_varijabla naziv="DomainObject.Predmet.StrankaIDrugiAdressOIB_1">ZLATA BAHUNEK, bivša zaposlenica, OIB 36613509452, Kalnička 66a, 42222 Ljubešćica i dr.</derivirana_varijabla>
  </DomainObject.Predmet.StrankaIDrugiAdressOIB>
  <DomainObject.Predmet.ProtustrankaIDrugiAdressOIB>
    <izvorni_sadrzaj>MESTRA d.o.o. za proizvodnju mesa i mesnih proizvoda u stečaju, OIB 19823739547, Petkovec Toplički 46, 42223 Petkovec Toplički</izvorni_sadrzaj>
    <derivirana_varijabla naziv="DomainObject.Predmet.ProtustrankaIDrugiAdressOIB_1">MESTRA d.o.o. za proizvodnju mesa i mesnih proizvoda u stečaju, OIB 19823739547, Petkovec Toplički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  <item>MERCATOR-H d.o.o.</item>
    </izvorni_sadrzaj>
    <derivirana_varijabla naziv="DomainObject.Predmet.SudioniciListNaziv_1"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  <item>MERCATOR-H d.o.o.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Heinzelova 70,10000 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  <item>MERCATOR-H d.o.o., OIB 10045107278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Heinzelova 70,10000 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  <item>MERCATOR-H d.o.o., OIB 10045107278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E8F04D-0E9C-4118-B79C-C4B5F8FBDE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949</properties:Words>
  <properties:Characters>5172</properties:Characters>
  <properties:Lines>140</properties:Lines>
  <properties:Paragraphs>51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2018-12-12T09:46:00Z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St-61/2014-202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