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8c88" w14:paraId="e7c8c88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BB7D67">
        <w:rPr>
          <w:b w:val="false"/>
        </w:rPr>
        <w:t>109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 xml:space="preserve">dana </w:t>
      </w:r>
      <w:r w:rsidR="007D4FB9">
        <w:t>2</w:t>
      </w:r>
      <w:r w:rsidR="00BB7D67">
        <w:t>4. travnja</w:t>
      </w:r>
      <w:r w:rsidR="005E3C8A">
        <w:t xml:space="preserve">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6A0F5E">
        <w:t>1</w:t>
      </w:r>
      <w:r w:rsidR="00BB7D67">
        <w:t>2.837,66</w:t>
      </w:r>
      <w:r w:rsidR="007D4FB9">
        <w:t xml:space="preserve"> </w:t>
      </w:r>
      <w:r w:rsidR="00F969D1">
        <w:t xml:space="preserve"> </w:t>
      </w:r>
      <w:r w:rsidR="00642174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A65AE0">
        <w:t>1</w:t>
      </w:r>
      <w:r w:rsidR="00BB7D67">
        <w:t>72.063,20</w:t>
      </w:r>
      <w:r w:rsidR="00F969D1">
        <w:t xml:space="preserve"> 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955EF6">
        <w:t>1</w:t>
      </w:r>
      <w:r w:rsidR="00BB7D67">
        <w:t>1.177,40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BB7D67">
        <w:t>dv</w:t>
      </w:r>
      <w:r w:rsidR="00A65AE0">
        <w:t>anaesta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BB7D67">
        <w:t>10. svibnja</w:t>
      </w:r>
      <w:r w:rsidR="00D615EC">
        <w:t xml:space="preserve"> 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BB7D67">
        <w:t>09,15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</w:t>
      </w:r>
      <w:r w:rsidR="00BB7D67">
        <w:rPr>
          <w:b w:val="false"/>
        </w:rPr>
        <w:t>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BB7D67">
        <w:t>dv</w:t>
      </w:r>
      <w:r w:rsidR="00A65AE0">
        <w:t>anaes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</w:t>
      </w:r>
      <w:r w:rsidR="00BB7D67">
        <w:rPr>
          <w:b w:val="false"/>
        </w:rPr>
        <w:t>9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BB7D67">
        <w:rPr>
          <w:bCs/>
        </w:rPr>
        <w:t>jedanaeste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8D0D7B">
        <w:rPr>
          <w:bCs/>
        </w:rPr>
        <w:t xml:space="preserve"> </w:t>
      </w:r>
      <w:r w:rsidR="00BB7D67">
        <w:rPr>
          <w:bCs/>
        </w:rPr>
        <w:t>dvanaestoj</w:t>
      </w:r>
      <w:r w:rsidR="00F969D1">
        <w:rPr>
          <w:bCs/>
        </w:rPr>
        <w:t xml:space="preserve"> javnoj dražbi, umanjena je za </w:t>
      </w:r>
      <w:r w:rsidR="00BB7D67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8D0D7B">
        <w:t>2</w:t>
      </w:r>
      <w:r w:rsidR="00106C59">
        <w:t xml:space="preserve">4. travanj </w:t>
      </w:r>
      <w:r w:rsidR="005E3C8A">
        <w:t xml:space="preserve">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106C59">
        <w:t>10/5</w:t>
      </w:r>
      <w:r w:rsidR="00D615EC">
        <w:t xml:space="preserve">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64EF5"/>
    <w:rsid w:val="00375C7E"/>
    <w:rsid w:val="00380D97"/>
    <w:rsid w:val="003832CA"/>
    <w:rsid w:val="003879D1"/>
    <w:rsid w:val="003924AF"/>
    <w:rsid w:val="00395C8E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2280"/>
    <w:rsid w:val="005D2A79"/>
    <w:rsid w:val="005D7EC1"/>
    <w:rsid w:val="005E0CFB"/>
    <w:rsid w:val="005E3C8A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07F77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7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7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1806D-D1E2-41F0-9EEB-C03F292A2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5471</properties:Characters>
  <properties:Lines>154</properties:Lines>
  <properties:Paragraphs>63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2017-02-20T10:59:00Z</dcterms:created>
  <dc:creator>Korisnik</dc:creator>
  <cp:lastModifiedBy>Maja Kocijan</cp:lastModifiedBy>
  <cp:lastPrinted>2017-04-24T09:19:00Z</cp:lastPrinted>
  <dcterms:modified xmlns:xsi="http://www.w3.org/2001/XMLSchema-instance" xsi:type="dcterms:W3CDTF">2017-04-24T09:23:00Z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