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1d51" w14:paraId="dfa1d51" w:rsidRDefault="005D1EDB" w:rsidP="005D1EDB" w:rsidR="005D1EDB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1EDB" w:rsidP="005D1EDB" w:rsidR="005D1EDB">
      <w:pPr>
        <w:rPr>
          <w:b/>
        </w:rPr>
      </w:pPr>
      <w:r>
        <w:rPr>
          <w:b/>
        </w:rPr>
        <w:t>REPUBLIKA HRVATSKA</w:t>
      </w:r>
    </w:p>
    <w:p w:rsidRDefault="005D1EDB" w:rsidP="005D1EDB" w:rsidR="005D1EDB">
      <w:pPr>
        <w:rPr>
          <w:b/>
        </w:rPr>
      </w:pPr>
      <w:r>
        <w:rPr>
          <w:b/>
        </w:rPr>
        <w:t xml:space="preserve">TRGOVAČKI SUD U OSIJEKU </w:t>
      </w:r>
    </w:p>
    <w:p w:rsidRDefault="005D1EDB" w:rsidP="005D1EDB" w:rsidR="005D1EDB">
      <w:pPr>
        <w:rPr>
          <w:b/>
        </w:rPr>
      </w:pPr>
      <w:r>
        <w:rPr>
          <w:b/>
        </w:rPr>
        <w:t>STALNA SLUŽBA U SLAVONSKOM BRODU</w:t>
      </w:r>
    </w:p>
    <w:p w:rsidRDefault="005D1EDB" w:rsidP="005D1EDB" w:rsidR="005D1EDB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      </w:t>
      </w:r>
    </w:p>
    <w:p w:rsidRDefault="005D1EDB" w:rsidP="005D1EDB" w:rsidR="005D1EDB">
      <w:pPr>
        <w:rPr>
          <w:b/>
        </w:rPr>
      </w:pPr>
      <w:r>
        <w:rPr>
          <w:b/>
        </w:rPr>
        <w:t>Slavonski Brod</w:t>
      </w:r>
    </w:p>
    <w:p w:rsidRDefault="005D1EDB" w:rsidP="005D1EDB" w:rsidR="005D1EDB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D1EDB" w:rsidP="005D1EDB" w:rsidR="005D1ED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D1EDB" w:rsidP="005D1EDB" w:rsidR="005D1EDB">
      <w:pPr>
        <w:jc w:val="center"/>
        <w:rPr>
          <w:b/>
        </w:rPr>
      </w:pPr>
    </w:p>
    <w:p w:rsidRDefault="005D1EDB" w:rsidP="005D1EDB" w:rsidR="005D1EDB">
      <w:pPr>
        <w:jc w:val="center"/>
        <w:rPr>
          <w:b/>
        </w:rPr>
      </w:pPr>
      <w:r>
        <w:rPr>
          <w:b/>
        </w:rPr>
        <w:t>R J E Š E N J E</w:t>
      </w:r>
    </w:p>
    <w:p w:rsidRDefault="005D1EDB" w:rsidP="005D1EDB" w:rsidR="005D1EDB">
      <w:pPr>
        <w:ind w:left="720"/>
        <w:jc w:val="both"/>
      </w:pPr>
    </w:p>
    <w:p w:rsidRDefault="005D1EDB" w:rsidP="005D1EDB" w:rsidR="005D1EDB">
      <w:pPr>
        <w:jc w:val="both"/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 po stečajnoj sutkinji Mirni Vujčić, u stečajnom postupku nad stečajnim dužnikom </w:t>
      </w:r>
      <w:r w:rsidR="003F10E3" w:rsidRPr="003F10E3">
        <w:t>VACOM, trgovina, promet i usluge, društvo s ograničenom odgovornošću " u stečaju ", skraćena tvrtka: VACOM, trgovina, promet i usluge d. o. o. " u stečaju ",  Slobodnica 188, OIB 65921625689</w:t>
      </w:r>
      <w:r w:rsidR="000E0065">
        <w:t xml:space="preserve">, dana </w:t>
      </w:r>
      <w:r w:rsidR="003F10E3">
        <w:t>24. kolovoza 2018.</w:t>
      </w:r>
      <w:r>
        <w:t xml:space="preserve"> godine</w:t>
      </w:r>
    </w:p>
    <w:p w:rsidRDefault="00A01D94" w:rsidP="005D1EDB" w:rsidR="00A01D94">
      <w:pPr>
        <w:jc w:val="both"/>
        <w:rPr>
          <w:b/>
        </w:rPr>
      </w:pPr>
    </w:p>
    <w:p w:rsidRDefault="005D1EDB" w:rsidP="005D1EDB" w:rsidR="005D1EDB">
      <w:pPr>
        <w:jc w:val="center"/>
        <w:rPr>
          <w:b/>
        </w:rPr>
      </w:pPr>
      <w:r>
        <w:rPr>
          <w:b/>
        </w:rPr>
        <w:t>r i j e š i o    j e</w:t>
      </w:r>
    </w:p>
    <w:p w:rsidRDefault="005D1EDB" w:rsidP="005D1EDB" w:rsidR="005D1EDB">
      <w:pPr>
        <w:jc w:val="both"/>
        <w:rPr>
          <w:b/>
        </w:rPr>
      </w:pPr>
    </w:p>
    <w:p w:rsidRDefault="005D1EDB" w:rsidP="005D1EDB" w:rsidR="005D1EDB">
      <w:pPr>
        <w:jc w:val="both"/>
      </w:pPr>
      <w:r>
        <w:rPr>
          <w:b/>
        </w:rPr>
        <w:t xml:space="preserve">                           I. </w:t>
      </w:r>
      <w:r>
        <w:t>Stečajnom upravitelju Krešimiru Tomac, dipl.iur. iz Slavonskog Broda, Tome Bakača 35, OIB 89208179103</w:t>
      </w:r>
      <w:r>
        <w:rPr>
          <w:b/>
        </w:rPr>
        <w:t xml:space="preserve"> </w:t>
      </w:r>
      <w:r>
        <w:t xml:space="preserve"> određuje se nagrada za obavljene poslove u stečajnom postupku do stupanja na snagu Uredbe o kriterijima i načinu obračuna i plaćanja nagrade stečajnim upraviteljima ( NN 105/15, dalje: Uredba ) u iznosu od </w:t>
      </w:r>
      <w:r w:rsidR="002F07BD">
        <w:t>14.358,73</w:t>
      </w:r>
      <w:r>
        <w:t xml:space="preserve">  Kn neto, a za poslove obavljene nakon stupanja na snagu ove Uredbe nagrada u iznosu od  </w:t>
      </w:r>
      <w:r w:rsidR="00DC2D53">
        <w:t>80,91</w:t>
      </w:r>
      <w:r>
        <w:t xml:space="preserve"> Kn bruto. </w:t>
      </w:r>
    </w:p>
    <w:p w:rsidRDefault="005D1EDB" w:rsidP="005D1EDB" w:rsidR="005D1EDB">
      <w:pPr>
        <w:jc w:val="both"/>
      </w:pPr>
      <w:r>
        <w:tab/>
      </w:r>
    </w:p>
    <w:p w:rsidRDefault="005D1EDB" w:rsidP="005D1EDB" w:rsidR="005D1EDB">
      <w:pPr>
        <w:ind w:firstLine="1440"/>
        <w:jc w:val="both"/>
      </w:pPr>
      <w:r>
        <w:rPr>
          <w:b/>
        </w:rPr>
        <w:t>II</w:t>
      </w:r>
      <w:r>
        <w:t>. Nagrada iz točke I. izreke ovoga rješenja isplatit će se na teret  troškova stečajnog postupka, a po pravomoćnosti ovoga rješenja.</w:t>
      </w:r>
    </w:p>
    <w:p w:rsidRDefault="005D1EDB" w:rsidP="005D1EDB" w:rsidR="005D1EDB">
      <w:pPr>
        <w:jc w:val="both"/>
      </w:pPr>
    </w:p>
    <w:p w:rsidRDefault="005D1EDB" w:rsidP="005D1EDB" w:rsidR="005D1EDB">
      <w:pPr>
        <w:jc w:val="center"/>
        <w:rPr>
          <w:b/>
        </w:rPr>
      </w:pPr>
      <w:r>
        <w:rPr>
          <w:b/>
        </w:rPr>
        <w:t>Obrazloženje</w:t>
      </w:r>
    </w:p>
    <w:p w:rsidRDefault="005D1EDB" w:rsidP="005D1EDB" w:rsidR="005D1EDB">
      <w:pPr>
        <w:jc w:val="center"/>
      </w:pPr>
    </w:p>
    <w:p w:rsidRDefault="005D1EDB" w:rsidP="005D1EDB" w:rsidR="005D1EDB">
      <w:pPr>
        <w:ind w:firstLine="1440"/>
        <w:jc w:val="both"/>
      </w:pPr>
      <w:r>
        <w:t xml:space="preserve">  </w:t>
      </w:r>
      <w:r w:rsidR="000E0065">
        <w:t>Rješenjem posl. br. 7/St-65</w:t>
      </w:r>
      <w:r w:rsidR="00024C70">
        <w:t>4</w:t>
      </w:r>
      <w:r>
        <w:t>/201</w:t>
      </w:r>
      <w:r w:rsidR="00024C70">
        <w:t>1-11</w:t>
      </w:r>
      <w:r>
        <w:t xml:space="preserve">  od </w:t>
      </w:r>
      <w:r w:rsidR="00024C70">
        <w:t>25</w:t>
      </w:r>
      <w:r>
        <w:t>.</w:t>
      </w:r>
      <w:r w:rsidR="00024C70">
        <w:t xml:space="preserve"> travnja</w:t>
      </w:r>
      <w:r>
        <w:t xml:space="preserve"> 201</w:t>
      </w:r>
      <w:r w:rsidR="000E0065">
        <w:t>2</w:t>
      </w:r>
      <w:r>
        <w:t xml:space="preserve">. godine otvoren je stečajni postupak nad stečajnim dužnikom </w:t>
      </w:r>
      <w:r w:rsidR="00024C70" w:rsidRPr="00024C70">
        <w:t>VACOM, trgovina, promet i usluge, društvo s ograničenom odgovornošću " u stečaju ", skraćena tvrtka: VACOM, trgovina, promet i usluge d. o. o. " u stečaju ",  Slobodnica 188, OIB 65921625689</w:t>
      </w:r>
      <w:r>
        <w:t>, a za stečajnog upravitelja  imenovan je Krešimir Tomac dipl.iur. iz Slavonskog Broda, te je stečajni upravitelj izvijestio sud da je unovčio stečajnu masu i predložio odrediti nagradu za njegov rad.</w:t>
      </w:r>
      <w:r w:rsidR="00AE4D55">
        <w:t xml:space="preserve"> </w:t>
      </w:r>
    </w:p>
    <w:p w:rsidRDefault="005D1EDB" w:rsidP="00BA17C6" w:rsidR="00BA17C6">
      <w:pPr>
        <w:ind w:firstLine="1440"/>
        <w:jc w:val="both"/>
      </w:pPr>
      <w:r>
        <w:t xml:space="preserve">Prema Izvješćima o tijeku stečajnog postupka i stanju stečajne mase tijekom stečajnog postupka stečajni upravitelj unovčio je imovinu stečajnog dužnika u ukupnom iznosu od </w:t>
      </w:r>
      <w:r w:rsidR="00AE4D55">
        <w:t>238.255,24</w:t>
      </w:r>
      <w:r>
        <w:t xml:space="preserve"> Kn, a  na način da je naplatio </w:t>
      </w:r>
      <w:r w:rsidR="000E0065">
        <w:t xml:space="preserve">tražbine u iznosu od </w:t>
      </w:r>
      <w:r w:rsidR="008B7F0C">
        <w:t>9.218,49</w:t>
      </w:r>
      <w:r w:rsidR="000E0065">
        <w:t xml:space="preserve"> Kn, unovčio pokretnu imovinu u iznosu od </w:t>
      </w:r>
      <w:r w:rsidR="00AA577C">
        <w:t>220.433,75</w:t>
      </w:r>
      <w:r w:rsidR="000E0065">
        <w:t xml:space="preserve"> Kn</w:t>
      </w:r>
      <w:r w:rsidR="00AA577C">
        <w:t xml:space="preserve">, te nepokretnu imovinu dužnika u iznosu od 8.603,00 Kn. </w:t>
      </w:r>
    </w:p>
    <w:p w:rsidRDefault="005D1EDB" w:rsidP="005D1EDB" w:rsidR="00BA17C6">
      <w:pPr>
        <w:jc w:val="both"/>
      </w:pPr>
      <w:r>
        <w:t xml:space="preserve"> </w:t>
      </w:r>
      <w:r>
        <w:tab/>
      </w:r>
      <w:r>
        <w:tab/>
        <w:t xml:space="preserve">Stoga je stečajnom upravitelju trebalo odrediti nagradu za rad sukladno odredbi čl. 94 Stečajnog zakona (dalje SZ, NN 71/15)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SZ-a.</w:t>
      </w:r>
    </w:p>
    <w:p w:rsidRDefault="005D1EDB" w:rsidP="00BA17C6" w:rsidR="00BA17C6">
      <w:pPr>
        <w:jc w:val="right"/>
      </w:pPr>
      <w:r>
        <w:t xml:space="preserve">             </w:t>
      </w:r>
      <w:r w:rsidR="00BA17C6" w:rsidRPr="00BA17C6">
        <w:rPr>
          <w:b/>
        </w:rPr>
        <w:t xml:space="preserve">             </w:t>
      </w:r>
    </w:p>
    <w:p w:rsidRDefault="00BA17C6" w:rsidP="005D1EDB" w:rsidR="00BA17C6">
      <w:pPr>
        <w:jc w:val="both"/>
      </w:pPr>
    </w:p>
    <w:p w:rsidRDefault="005D1EDB" w:rsidP="005D1EDB" w:rsidR="005D1EDB">
      <w:pPr>
        <w:jc w:val="both"/>
      </w:pPr>
      <w:r>
        <w:lastRenderedPageBreak/>
        <w:t xml:space="preserve">  </w:t>
      </w:r>
      <w:r w:rsidR="00BA17C6">
        <w:t xml:space="preserve"> </w:t>
      </w:r>
      <w:r w:rsidR="00BA17C6">
        <w:tab/>
      </w:r>
      <w:r w:rsidR="00BA17C6">
        <w:tab/>
      </w:r>
      <w:r>
        <w:t xml:space="preserve"> Stečajni upravitelj je tijekom stečajnog postupka ukupno unovčio imovinu – stečajnu masu u vrijednosti odnosno u iznosu od </w:t>
      </w:r>
      <w:r w:rsidR="00240C8D">
        <w:t>238.255,24</w:t>
      </w:r>
      <w:r>
        <w:t xml:space="preserve"> Kn,  </w:t>
      </w:r>
      <w:r w:rsidR="00240C8D">
        <w:t xml:space="preserve">ali je zatražio da se nagrada za njegov rad izračuna na bazi manje vrijednosti unovčene imovine, tj. na bazi iznosa od 231.731,29 Kn, </w:t>
      </w:r>
      <w:r>
        <w:t xml:space="preserve">te je unovčio stečajnu masu u vrijednosti od </w:t>
      </w:r>
      <w:r w:rsidR="00240C8D">
        <w:t>220.903,47</w:t>
      </w:r>
      <w:r>
        <w:t xml:space="preserve"> Kn do stupanja na snagu Uredbe o kriterijima i načinu obračuna i plaćanja nagrade stečajnim upraviteljima ( NN 105/15, dalje: Uredba ), a u vrijednosti od </w:t>
      </w:r>
      <w:r w:rsidR="00E03FE9">
        <w:t>10.827,82</w:t>
      </w:r>
      <w:r>
        <w:t xml:space="preserve"> Kn  poslije stupanja na snagu ove Uredbe.</w:t>
      </w:r>
    </w:p>
    <w:p w:rsidRDefault="005D1EDB" w:rsidP="005D1EDB" w:rsidR="005D1EDB">
      <w:pPr>
        <w:ind w:firstLine="1440"/>
        <w:jc w:val="both"/>
      </w:pPr>
      <w:r>
        <w:t xml:space="preserve">Nastavo tome, nagrada za rad stečajnog upravitelja izračunata je na bazi unovčene stečajne mase u vrijednosti odnosno u iznosu od </w:t>
      </w:r>
      <w:r w:rsidR="009643C5">
        <w:t xml:space="preserve">231.731,29 </w:t>
      </w:r>
      <w:r>
        <w:t xml:space="preserve">Kn. Primjenom Tablice vrijednosti unovčene stečajna mase i </w:t>
      </w:r>
      <w:r>
        <w:rPr>
          <w:b/>
        </w:rPr>
        <w:t xml:space="preserve"> </w:t>
      </w:r>
      <w:r w:rsidR="00C07B61">
        <w:t>postotka od 6</w:t>
      </w:r>
      <w:r w:rsidR="000E0065">
        <w:t>,5</w:t>
      </w:r>
      <w:r>
        <w:t xml:space="preserve"> % </w:t>
      </w:r>
      <w:r w:rsidR="005C48D0">
        <w:t xml:space="preserve">, koji je manji od postotka </w:t>
      </w:r>
      <w:r>
        <w:t xml:space="preserve">sukladno pravilu iz odredbe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 (NN 189/03) koja se na ovaj postupak treba primijeniti na temelju odredbe čl. </w:t>
      </w:r>
      <w:smartTag w:element="metricconverter" w:uri="urn:schemas-microsoft-com:office:smarttags">
        <w:smartTagPr>
          <w:attr w:val="16. st" w:name="ProductID"/>
        </w:smartTagPr>
        <w:r>
          <w:t>16. st</w:t>
        </w:r>
      </w:smartTag>
      <w:r>
        <w:t>.2. Uredbe o kriterijima i načinu obračuna i plaćanja nagrade stečajnim upravitelji</w:t>
      </w:r>
      <w:r w:rsidR="005C48D0">
        <w:t>ma ( NN 105/15) i koji postotak je</w:t>
      </w:r>
      <w:r w:rsidR="00AD4F30">
        <w:t xml:space="preserve"> potraživao stečajni upravitelj, a </w:t>
      </w:r>
      <w:r>
        <w:t>na bazi unovčene stečajne mase u iznosu od</w:t>
      </w:r>
      <w:r w:rsidR="000E0065">
        <w:t xml:space="preserve"> </w:t>
      </w:r>
      <w:r w:rsidR="00A66721">
        <w:t>220.903,47</w:t>
      </w:r>
      <w:r>
        <w:t xml:space="preserve"> Kn   nagrada  iznosi </w:t>
      </w:r>
      <w:r w:rsidR="00AE7085">
        <w:t>14.358,73</w:t>
      </w:r>
      <w:r>
        <w:t xml:space="preserve"> Kn,  jer je iznos od  </w:t>
      </w:r>
      <w:r w:rsidR="004242BC">
        <w:t>220.903,47</w:t>
      </w:r>
      <w:r>
        <w:t xml:space="preserve"> Kn unovčen do stupanja na snagu Uredbe o kriterijima i načinu obračuna i plaćanja nagrade stečajnim upraviteljima ( NN 105/15). Nakon stupanja na snagu Uredbe o kriterijima i načinu obračuna i plaćanja nagrade stečajnim upraviteljima (  NN 105/15) unovčena je imovina u vrijednosti od </w:t>
      </w:r>
      <w:r w:rsidR="00860FE0">
        <w:t>10.827,82</w:t>
      </w:r>
      <w:r>
        <w:t xml:space="preserve"> Kn, pa  primjenom postotka iz  Tablice za izračun nagrade stečajnom upravitelju iz čl. 7. Uredbe  od ukupno  unovčene stečajne mase u iznosu od</w:t>
      </w:r>
      <w:r w:rsidR="000E0065">
        <w:t xml:space="preserve"> </w:t>
      </w:r>
      <w:r w:rsidR="00860FE0">
        <w:t xml:space="preserve">10.827,82 </w:t>
      </w:r>
      <w:r>
        <w:t xml:space="preserve"> Kn dobije se iznos od </w:t>
      </w:r>
      <w:r w:rsidR="00860FE0">
        <w:t>1.732,4</w:t>
      </w:r>
      <w:r w:rsidR="00380F1A">
        <w:t>3</w:t>
      </w:r>
      <w:r w:rsidR="000E0065" w:rsidRPr="000E0065">
        <w:t xml:space="preserve"> </w:t>
      </w:r>
      <w:r>
        <w:t xml:space="preserve">Kn, pa kako je nakon stupanja na snagu ove Uredbe postotak unovčenja stečajne mase iznosi </w:t>
      </w:r>
      <w:r w:rsidR="00E41685">
        <w:t>4,67</w:t>
      </w:r>
      <w:r w:rsidR="000E0065">
        <w:t xml:space="preserve"> </w:t>
      </w:r>
      <w:r>
        <w:t xml:space="preserve">%, stečajnom upravitelju pripada </w:t>
      </w:r>
      <w:r w:rsidR="00E41685">
        <w:t>4,67</w:t>
      </w:r>
      <w:r>
        <w:t xml:space="preserve"> % od tako utvrđene nagrade odnosno nagrada u iznosu od </w:t>
      </w:r>
      <w:r w:rsidR="005068D6">
        <w:t>80,91</w:t>
      </w:r>
      <w:r>
        <w:t xml:space="preserve">  Kn bruto.   </w:t>
      </w:r>
    </w:p>
    <w:p w:rsidRDefault="005D1EDB" w:rsidP="005D1EDB" w:rsidR="005D1EDB">
      <w:pPr>
        <w:ind w:firstLine="1440"/>
        <w:jc w:val="both"/>
      </w:pPr>
      <w:r>
        <w:t xml:space="preserve"> Stoga je na temelju odredbe čl. 94. SZ-a  i uz primjenu citiranih Uredbi, odlučeno kao u izreci rješenja. </w:t>
      </w:r>
    </w:p>
    <w:p w:rsidRDefault="005D1EDB" w:rsidP="005D1EDB" w:rsidR="005D1EDB">
      <w:pPr>
        <w:jc w:val="both"/>
      </w:pPr>
    </w:p>
    <w:p w:rsidRDefault="005D1EDB" w:rsidP="005D1EDB" w:rsidR="005D1EDB">
      <w:pPr>
        <w:jc w:val="both"/>
      </w:pPr>
    </w:p>
    <w:p w:rsidRDefault="005D1EDB" w:rsidP="005D1EDB" w:rsidR="005D1EDB">
      <w:r>
        <w:tab/>
      </w:r>
      <w:r>
        <w:tab/>
      </w:r>
      <w:r w:rsidR="000E0065">
        <w:t xml:space="preserve">U Slavonskom Brodu, </w:t>
      </w:r>
      <w:r w:rsidR="008C7EF8">
        <w:t>24. kolovoza 2018</w:t>
      </w:r>
      <w:r>
        <w:t>. godine</w:t>
      </w:r>
    </w:p>
    <w:p w:rsidRDefault="005D1EDB" w:rsidP="005D1EDB" w:rsidR="005D1EDB"/>
    <w:p w:rsidRDefault="005D1EDB" w:rsidP="005D1EDB" w:rsidR="005D1EDB"/>
    <w:p w:rsidRDefault="005D1EDB" w:rsidP="005D1EDB" w:rsidR="005D1E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Stečajna sutkinja</w:t>
      </w:r>
    </w:p>
    <w:p w:rsidRDefault="005D1EDB" w:rsidP="005D1EDB" w:rsidR="005D1E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Mirna Vujčić</w:t>
      </w:r>
    </w:p>
    <w:p w:rsidRDefault="005D1EDB" w:rsidP="005D1EDB" w:rsidR="005D1EDB">
      <w:pPr>
        <w:ind w:firstLine="720" w:left="3600"/>
      </w:pPr>
      <w:r>
        <w:t xml:space="preserve">     </w:t>
      </w:r>
    </w:p>
    <w:p w:rsidRDefault="005D1EDB" w:rsidP="005D1EDB" w:rsidR="005D1EDB">
      <w:r>
        <w:t xml:space="preserve">                                                                                </w:t>
      </w:r>
    </w:p>
    <w:p w:rsidRDefault="005D1EDB" w:rsidP="005D1EDB" w:rsidR="005D1EDB"/>
    <w:p w:rsidRDefault="005D1EDB" w:rsidP="005D1EDB" w:rsidR="005D1ED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5D1EDB" w:rsidP="005D1EDB" w:rsidR="005D1EDB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5D1EDB" w:rsidP="005D1EDB" w:rsidR="005D1EDB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5D1EDB" w:rsidP="005D1EDB" w:rsidR="005D1E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5D1EDB" w:rsidP="005D1EDB" w:rsidR="005D1EDB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5D1EDB" w:rsidP="005D1EDB" w:rsidR="005D1EDB"/>
    <w:p w:rsidRDefault="000E0065" w:rsidP="005D1EDB" w:rsidR="000E0065"/>
    <w:p w:rsidRDefault="000E0065" w:rsidP="005D1EDB" w:rsidR="000E0065"/>
    <w:p w:rsidRDefault="005D1EDB" w:rsidP="005D1EDB" w:rsidR="005D1EDB"/>
    <w:p w:rsidRDefault="005D1EDB" w:rsidP="005D1EDB" w:rsidR="005D1EDB">
      <w:r>
        <w:t>DNA:</w:t>
      </w:r>
    </w:p>
    <w:p w:rsidRDefault="005D1EDB" w:rsidP="005D1EDB" w:rsidR="005D1EDB">
      <w:pPr>
        <w:numPr>
          <w:ilvl w:val="0"/>
          <w:numId w:val="1"/>
        </w:numPr>
      </w:pPr>
      <w:r>
        <w:t>Rješenje nepravomoćno</w:t>
      </w:r>
    </w:p>
    <w:p w:rsidRDefault="005D1EDB" w:rsidP="005D1EDB" w:rsidR="005D1EDB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5D1EDB" w:rsidP="005D1EDB" w:rsidR="005D1EDB">
      <w:r>
        <w:t xml:space="preserve">      3. Dostaviti stečajnom upravitelju</w:t>
      </w:r>
      <w:r>
        <w:tab/>
        <w:t xml:space="preserve">             </w:t>
      </w:r>
    </w:p>
    <w:p w:rsidRDefault="005D1EDB" w:rsidP="005D1EDB" w:rsidR="005D1EDB">
      <w:pPr>
        <w:jc w:val="both"/>
      </w:pPr>
    </w:p>
    <w:p w:rsidRDefault="00DB052E" w:rsidP="005D1EDB" w:rsidR="00DB052E" w:rsidRPr="005D1EDB"/>
    <w:sectPr w:rsidR="00DB052E" w:rsidRPr="005D1ED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DF2" w:rsidP="002E4A4B" w:rsidR="00706DF2">
      <w:r>
        <w:separator/>
      </w:r>
    </w:p>
  </w:endnote>
  <w:endnote w:id="0" w:type="continuationSeparator">
    <w:p w:rsidRDefault="00706DF2" w:rsidP="002E4A4B" w:rsidR="00706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DF2" w:rsidP="002E4A4B" w:rsidR="00706DF2">
      <w:r>
        <w:separator/>
      </w:r>
    </w:p>
  </w:footnote>
  <w:footnote w:id="0" w:type="continuationSeparator">
    <w:p w:rsidRDefault="00706DF2" w:rsidP="002E4A4B" w:rsidR="00706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A4B" w:rsidP="002E4A4B" w:rsidR="002E4A4B">
    <w:pPr>
      <w:pStyle w:val="Zaglavlje"/>
      <w:jc w:val="right"/>
    </w:pPr>
    <w:r w:rsidRPr="002E4A4B">
      <w:rPr>
        <w:b/>
      </w:rPr>
      <w:t>Broj: 7/St-65</w:t>
    </w:r>
    <w:r>
      <w:rPr>
        <w:b/>
      </w:rPr>
      <w:t>4</w:t>
    </w:r>
    <w:r w:rsidRPr="002E4A4B">
      <w:rPr>
        <w:b/>
      </w:rPr>
      <w:t>/201</w:t>
    </w:r>
    <w:r>
      <w:rPr>
        <w:b/>
      </w:rPr>
      <w:t>1</w:t>
    </w:r>
    <w:r w:rsidRPr="002E4A4B">
      <w:rPr>
        <w:b/>
      </w:rPr>
      <w:t>-</w:t>
    </w:r>
    <w:r w:rsidR="00493B55">
      <w:rPr>
        <w:b/>
      </w:rPr>
      <w:t>221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EDB"/>
    <w:rsid w:val="00024C70"/>
    <w:rsid w:val="000E0065"/>
    <w:rsid w:val="001A6608"/>
    <w:rsid w:val="00240C8D"/>
    <w:rsid w:val="002E4A4B"/>
    <w:rsid w:val="002F07BD"/>
    <w:rsid w:val="00380F1A"/>
    <w:rsid w:val="003F10E3"/>
    <w:rsid w:val="004242BC"/>
    <w:rsid w:val="00425C12"/>
    <w:rsid w:val="00493B55"/>
    <w:rsid w:val="005068D6"/>
    <w:rsid w:val="005C48D0"/>
    <w:rsid w:val="005D1EDB"/>
    <w:rsid w:val="0061184D"/>
    <w:rsid w:val="006815B5"/>
    <w:rsid w:val="00706DF2"/>
    <w:rsid w:val="00735295"/>
    <w:rsid w:val="007A7317"/>
    <w:rsid w:val="00860FE0"/>
    <w:rsid w:val="008B7F0C"/>
    <w:rsid w:val="008C79DC"/>
    <w:rsid w:val="008C7EF8"/>
    <w:rsid w:val="009643C5"/>
    <w:rsid w:val="009C5F72"/>
    <w:rsid w:val="00A01D94"/>
    <w:rsid w:val="00A45076"/>
    <w:rsid w:val="00A66721"/>
    <w:rsid w:val="00AA577C"/>
    <w:rsid w:val="00AD4F30"/>
    <w:rsid w:val="00AE4D55"/>
    <w:rsid w:val="00AE7085"/>
    <w:rsid w:val="00BA17C6"/>
    <w:rsid w:val="00C07B61"/>
    <w:rsid w:val="00D63189"/>
    <w:rsid w:val="00DB052E"/>
    <w:rsid w:val="00DC2D53"/>
    <w:rsid w:val="00E03FE9"/>
    <w:rsid w:val="00E41685"/>
    <w:rsid w:val="00F5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1E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1E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1E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E4A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E4A4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4A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4A4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5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5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5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5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1E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1E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1E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E4A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E4A4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4A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4A4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5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5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5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5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92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766</properties:Words>
  <properties:Characters>3964</properties:Characters>
  <properties:Lines>96</properties:Lines>
  <properties:Paragraphs>30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2018-08-24T06:33:00Z</dcterms:created>
  <dc:creator>wsadmin</dc:creator>
  <cp:lastModifiedBy>wsadmin</cp:lastModifiedBy>
  <cp:lastPrinted>2018-08-24T07:08:00Z</cp:lastPrinted>
  <dcterms:modified xmlns:xsi="http://www.w3.org/2001/XMLSchema-instance" xsi:type="dcterms:W3CDTF">2018-08-24T07:12:00Z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naknada troškova i nagrada za obavljeno vještačenje (st-654-2011 nagrada st.upravitelju od 24.08.2018.docx)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