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b01a" w14:paraId="228b01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F52FC2">
        <w:rPr>
          <w:rFonts w:hAnsi="Times New Roman" w:ascii="Times New Roman"/>
          <w:b/>
          <w:bCs/>
          <w:sz w:val="24"/>
          <w:szCs w:val="24"/>
        </w:rPr>
        <w:t>3919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55FE4">
        <w:rPr>
          <w:rFonts w:hAnsi="Times New Roman" w:ascii="Times New Roman"/>
        </w:rPr>
        <w:t>391</w:t>
      </w:r>
      <w:r w:rsidR="00F52FC2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F52FC2" w:rsidRPr="00F52FC2">
        <w:rPr>
          <w:rFonts w:hAnsi="Times New Roman" w:ascii="Times New Roman"/>
        </w:rPr>
        <w:t>ALPINA-</w:t>
      </w:r>
      <w:proofErr w:type="spellStart"/>
      <w:r w:rsidR="00F52FC2" w:rsidRPr="00F52FC2">
        <w:rPr>
          <w:rFonts w:hAnsi="Times New Roman" w:ascii="Times New Roman"/>
        </w:rPr>
        <w:t>M.P</w:t>
      </w:r>
      <w:proofErr w:type="spellEnd"/>
      <w:r w:rsidR="00F52FC2" w:rsidRPr="00F52FC2">
        <w:rPr>
          <w:rFonts w:hAnsi="Times New Roman" w:ascii="Times New Roman"/>
        </w:rPr>
        <w:t>. d.o.o</w:t>
      </w:r>
      <w:r w:rsidR="00A55FE4" w:rsidRPr="00A55FE4">
        <w:rPr>
          <w:rFonts w:hAnsi="Times New Roman" w:ascii="Times New Roman"/>
        </w:rPr>
        <w:t>.</w:t>
      </w:r>
      <w:r w:rsidR="00375B74">
        <w:rPr>
          <w:rFonts w:hAnsi="Times New Roman" w:ascii="Times New Roman"/>
        </w:rPr>
        <w:t xml:space="preserve">, </w:t>
      </w:r>
      <w:r w:rsidR="00AD3D61" w:rsidRPr="00AD3D6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A55FE4">
        <w:rPr>
          <w:rFonts w:hAnsi="Times New Roman" w:ascii="Times New Roman"/>
        </w:rPr>
        <w:t xml:space="preserve">Zagreba </w:t>
      </w:r>
      <w:r>
        <w:rPr>
          <w:rFonts w:hAnsi="Times New Roman" w:ascii="Times New Roman"/>
        </w:rPr>
        <w:t xml:space="preserve">(OIB </w:t>
      </w:r>
      <w:r w:rsidR="00F52FC2" w:rsidRPr="00F52FC2">
        <w:rPr>
          <w:rFonts w:hAnsi="Times New Roman" w:ascii="Times New Roman"/>
        </w:rPr>
        <w:t>81060494657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0AC3"/>
    <w:rsid w:val="000A324F"/>
    <w:rsid w:val="000A6E63"/>
    <w:rsid w:val="000C0F66"/>
    <w:rsid w:val="000D5C02"/>
    <w:rsid w:val="000E5A21"/>
    <w:rsid w:val="000E5A42"/>
    <w:rsid w:val="000F3F7D"/>
    <w:rsid w:val="000F4FAF"/>
    <w:rsid w:val="00100F8B"/>
    <w:rsid w:val="0012436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77ECA"/>
    <w:rsid w:val="00290463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75B74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53A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3257"/>
    <w:rsid w:val="00655704"/>
    <w:rsid w:val="0066093E"/>
    <w:rsid w:val="00667E41"/>
    <w:rsid w:val="00672486"/>
    <w:rsid w:val="00677CA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646C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75D39"/>
    <w:rsid w:val="00885114"/>
    <w:rsid w:val="008869A5"/>
    <w:rsid w:val="008875C9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55FE4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3D61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43B55"/>
    <w:rsid w:val="00C557CC"/>
    <w:rsid w:val="00C628CC"/>
    <w:rsid w:val="00C65BB3"/>
    <w:rsid w:val="00C67FED"/>
    <w:rsid w:val="00C80CD6"/>
    <w:rsid w:val="00C8358D"/>
    <w:rsid w:val="00C90419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82E3E"/>
    <w:rsid w:val="00D85996"/>
    <w:rsid w:val="00D9171A"/>
    <w:rsid w:val="00D959C2"/>
    <w:rsid w:val="00D9718D"/>
    <w:rsid w:val="00DA088C"/>
    <w:rsid w:val="00DB2324"/>
    <w:rsid w:val="00DC41AD"/>
    <w:rsid w:val="00DD1B5D"/>
    <w:rsid w:val="00DD1C74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E3554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2FC2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3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F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F7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F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F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3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F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F7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F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F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3919</izvorni_sadrzaj>
    <derivirana_varijabla naziv="DomainObject.Predmet.Broj_1">3919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St-3919/2016</izvorni_sadrzaj>
    <derivirana_varijabla naziv="DomainObject.Predmet.OznakaBroj_1">St-3919/2016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ALPINA-M.P. d.o.o</izvorni_sadrzaj>
    <derivirana_varijabla naziv="DomainObject.Predmet.ProtustrankaFormated_1">  ALPINA-M.P. d.o.o</derivirana_varijabla>
  </DomainObject.Predmet.ProtustrankaFormated>
  <DomainObject.Predmet.ProtustrankaFormatedOIB>
    <izvorni_sadrzaj>  ALPINA-M.P. d.o.o, OIB 81060494657</izvorni_sadrzaj>
    <derivirana_varijabla naziv="DomainObject.Predmet.ProtustrankaFormatedOIB_1">  ALPINA-M.P. d.o.o, OIB 81060494657</derivirana_varijabla>
  </DomainObject.Predmet.ProtustrankaFormatedOIB>
  <DomainObject.Predmet.ProtustrankaFormatedWithAdress>
    <izvorni_sadrzaj> ALPINA-M.P. d.o.o, Siget 22/d, 10000 Zagreb</izvorni_sadrzaj>
    <derivirana_varijabla naziv="DomainObject.Predmet.ProtustrankaFormatedWithAdress_1"> ALPINA-M.P. d.o.o, Siget 22/d, 10000 Zagreb</derivirana_varijabla>
  </DomainObject.Predmet.ProtustrankaFormatedWithAdress>
  <DomainObject.Predmet.ProtustrankaFormatedWithAdressOIB>
    <izvorni_sadrzaj> ALPINA-M.P. d.o.o, OIB 81060494657, Siget 22/d, 10000 Zagreb</izvorni_sadrzaj>
    <derivirana_varijabla naziv="DomainObject.Predmet.ProtustrankaFormatedWithAdressOIB_1"> ALPINA-M.P. d.o.o, OIB 81060494657, Siget 22/d, 10000 Zagreb</derivirana_varijabla>
  </DomainObject.Predmet.ProtustrankaFormatedWithAdressOIB>
  <DomainObject.Predmet.ProtustrankaWithAdress>
    <izvorni_sadrzaj>ALPINA-M.P. d.o.o Siget 22/d, 10000 Zagreb</izvorni_sadrzaj>
    <derivirana_varijabla naziv="DomainObject.Predmet.ProtustrankaWithAdress_1">ALPINA-M.P. d.o.o Siget 22/d, 10000 Zagreb</derivirana_varijabla>
  </DomainObject.Predmet.ProtustrankaWithAdress>
  <DomainObject.Predmet.ProtustrankaWithAdressOIB>
    <izvorni_sadrzaj>ALPINA-M.P. d.o.o, OIB 81060494657, Siget 22/d, 10000 Zagreb</izvorni_sadrzaj>
    <derivirana_varijabla naziv="DomainObject.Predmet.ProtustrankaWithAdressOIB_1">ALPINA-M.P. d.o.o, OIB 81060494657, Siget 22/d, 10000 Zagreb</derivirana_varijabla>
  </DomainObject.Predmet.ProtustrankaWithAdressOIB>
  <DomainObject.Predmet.ProtustrankaNazivFormated>
    <izvorni_sadrzaj>ALPINA-M.P. d.o.o</izvorni_sadrzaj>
    <derivirana_varijabla naziv="DomainObject.Predmet.ProtustrankaNazivFormated_1">ALPINA-M.P. d.o.o</derivirana_varijabla>
  </DomainObject.Predmet.ProtustrankaNazivFormated>
  <DomainObject.Predmet.ProtustrankaNazivFormatedOIB>
    <izvorni_sadrzaj>ALPINA-M.P. d.o.o, OIB 81060494657</izvorni_sadrzaj>
    <derivirana_varijabla naziv="DomainObject.Predmet.ProtustrankaNazivFormatedOIB_1">ALPINA-M.P. d.o.o, OIB 81060494657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ALPINA-M.P. d.o.o</item>
    </izvorni_sadrzaj>
    <derivirana_varijabla naziv="DomainObject.Predmet.ProtuStrankaListFormated_1">
      <item>ALPINA-M.P. d.o.o</item>
    </derivirana_varijabla>
  </DomainObject.Predmet.ProtuStrankaListFormated>
  <DomainObject.Predmet.ProtuStrankaListFormatedOIB>
    <izvorni_sadrzaj>
      <item>ALPINA-M.P. d.o.o, OIB 81060494657</item>
    </izvorni_sadrzaj>
    <derivirana_varijabla naziv="DomainObject.Predmet.ProtuStrankaListFormatedOIB_1">
      <item>ALPINA-M.P. d.o.o, OIB 81060494657</item>
    </derivirana_varijabla>
  </DomainObject.Predmet.ProtuStrankaListFormatedOIB>
  <DomainObject.Predmet.ProtuStrankaListFormatedWithAdress>
    <izvorni_sadrzaj>
      <item>ALPINA-M.P. d.o.o, Siget 22/d, 10000 Zagreb</item>
    </izvorni_sadrzaj>
    <derivirana_varijabla naziv="DomainObject.Predmet.ProtuStrankaListFormatedWithAdress_1">
      <item>ALPINA-M.P. d.o.o, Siget 22/d, 10000 Zagreb</item>
    </derivirana_varijabla>
  </DomainObject.Predmet.ProtuStrankaListFormatedWithAdress>
  <DomainObject.Predmet.ProtuStrankaListFormatedWithAdressOIB>
    <izvorni_sadrzaj>
      <item>ALPINA-M.P. d.o.o, OIB 81060494657, Siget 22/d, 10000 Zagreb</item>
    </izvorni_sadrzaj>
    <derivirana_varijabla naziv="DomainObject.Predmet.ProtuStrankaListFormatedWithAdressOIB_1">
      <item>ALPINA-M.P. d.o.o, OIB 81060494657, Siget 22/d, 10000 Zagreb</item>
    </derivirana_varijabla>
  </DomainObject.Predmet.ProtuStrankaListFormatedWithAdressOIB>
  <DomainObject.Predmet.ProtuStrankaListNazivFormated>
    <izvorni_sadrzaj>
      <item>ALPINA-M.P. d.o.o</item>
    </izvorni_sadrzaj>
    <derivirana_varijabla naziv="DomainObject.Predmet.ProtuStrankaListNazivFormated_1">
      <item>ALPINA-M.P. d.o.o</item>
    </derivirana_varijabla>
  </DomainObject.Predmet.ProtuStrankaListNazivFormated>
  <DomainObject.Predmet.ProtuStrankaListNazivFormatedOIB>
    <izvorni_sadrzaj>
      <item>ALPINA-M.P. d.o.o, OIB 81060494657</item>
    </izvorni_sadrzaj>
    <derivirana_varijabla naziv="DomainObject.Predmet.ProtuStrankaListNazivFormatedOIB_1">
      <item>ALPINA-M.P. d.o.o, OIB 81060494657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ALPINA-M.P. d.o.o</izvorni_sadrzaj>
    <derivirana_varijabla naziv="DomainObject.Predmet.ProtustrankaIDrugi_1">ALPINA-M.P. d.o.o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ALPINA-M.P. d.o.o, OIB 81060494657, Siget 22/d, 10000 Zagreb</izvorni_sadrzaj>
    <derivirana_varijabla naziv="DomainObject.Predmet.ProtustrankaIDrugiAdressOIB_1">ALPINA-M.P. d.o.o, OIB 81060494657, Siget 22/d,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ALPINA-M.P. d.o.o</item>
    </izvorni_sadrzaj>
    <derivirana_varijabla naziv="DomainObject.Predmet.SudioniciListNaziv_1">
      <item>FINA Regionalni centar Zagreb</item>
      <item>ALPINA-M.P. d.o.o</item>
    </derivirana_varijabla>
  </DomainObject.Predmet.SudioniciListNaziv>
  <DomainObject.Predmet.SudioniciListAdressOIB>
    <izvorni_sadrzaj>
      <item>FINA Regionalni centar Zagreb, OIB 85821130368, Trg svibanjski žrtava 1995. 1,10000 Zagreb</item>
      <item>ALPINA-M.P. d.o.o, OIB 81060494657, Siget 22/d,10000 Zagreb</item>
    </izvorni_sadrzaj>
    <derivirana_varijabla naziv="DomainObject.Predmet.SudioniciListAdressOIB_1">
      <item>FINA Regionalni centar Zagreb, OIB 85821130368, Trg svibanjski žrtava 1995. 1,10000 Zagreb</item>
      <item>ALPINA-M.P. d.o.o, OIB 81060494657, Siget 22/d,10000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81060494657</item>
    </izvorni_sadrzaj>
    <derivirana_varijabla naziv="DomainObject.Predmet.SudioniciListNazivOIB_1">
      <item>, OIB 85821130368</item>
      <item>, OIB 81060494657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770</properties:Characters>
  <properties:Lines>46</properties:Lines>
  <properties:Paragraphs>21</properties:Paragraphs>
  <properties:TotalTime>339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2016-06-08T12:07:00Z</cp:lastPrinted>
  <dcterms:modified xmlns:xsi="http://www.w3.org/2001/XMLSchema-instance" xsi:type="dcterms:W3CDTF">2016-06-08T12:09:00Z</dcterms:modified>
  <cp:revision>191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