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bb9d" w14:paraId="1a4bb9d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90465B">
        <w:t>753</w:t>
      </w:r>
      <w:r>
        <w:t>/2018-</w:t>
      </w:r>
      <w:r w:rsidR="00BD5F5A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D45424">
        <w:t>FIFTY FIFTY turistička agencija jednostavno društvo s ograničenom odgovornošću za ugostiteljstvo i usluge, OIB: 47780392808, Drvenik, Donja Vala 179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D45424">
        <w:t>Robert Markić iz Drvenika, Donaj vala 179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24902"/>
    <w:rsid w:val="006406F5"/>
    <w:rsid w:val="00643104"/>
    <w:rsid w:val="00690F33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0465B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5424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FIFTY  FIFTY  turistička agencija jednostavno društvo s ograničenom odgovornošću za ugostiteljstvo i usluge</izvorni_sadrzaj>
    <derivirana_varijabla naziv="DomainObject.Predmet.ProtustrankaFormated_1">  FIFTY  FIFTY  turistička agencija jednostavno društvo s ograničenom odgovornošću za ugostiteljstvo i usluge</derivirana_varijabla>
  </DomainObject.Predmet.ProtustrankaFormated>
  <DomainObject.Predmet.ProtustrankaFormatedOIB>
    <izvorni_sadrzaj>  FIFTY  FIFTY  turistička agencija jednostavno društvo s ograničenom odgovornošću za ugostiteljstvo i usluge, OIB 47780392808</izvorni_sadrzaj>
    <derivirana_varijabla naziv="DomainObject.Predmet.ProtustrankaFormatedOIB_1">  FIFTY  FIFTY  turistička agencija jednostavno društvo s ograničenom odgovornošću za ugostiteljstvo i usluge, OIB 47780392808</derivirana_varijabla>
  </DomainObject.Predmet.ProtustrankaFormatedOIB>
  <DomainObject.Predmet.ProtustrankaFormatedWithAdress>
    <izvorni_sadrzaj> FIFTY  FIFTY  turistička agencija jednostavno društvo s ograničenom odgovornošću za ugostiteljstvo i usluge, Donja vala 179, 21334 Drvenik</izvorni_sadrzaj>
    <derivirana_varijabla naziv="DomainObject.Predmet.ProtustrankaFormatedWithAdress_1"> FIFTY  FIFTY  turistička agencija jednostavno društvo s ograničenom odgovornošću za ugostiteljstvo i usluge, Donja vala 179, 21334 Drvenik</derivirana_varijabla>
  </DomainObject.Predmet.ProtustrankaFormatedWithAdress>
  <DomainObject.Predmet.ProtustrankaFormatedWithAdressOIB>
    <izvorni_sadrzaj> FIFTY  FIFTY  turistička agencija jednostavno društvo s ograničenom odgovornošću za ugostiteljstvo i usluge, OIB 47780392808, Donja vala 179, 21334 Drvenik</izvorni_sadrzaj>
    <derivirana_varijabla naziv="DomainObject.Predmet.ProtustrankaFormatedWithAdressOIB_1"> FIFTY  FIFTY  turistička agencija jednostavno društvo s ograničenom odgovornošću za ugostiteljstvo i usluge, OIB 47780392808, Donja vala 179, 21334 Drvenik</derivirana_varijabla>
  </DomainObject.Predmet.ProtustrankaFormatedWithAdressOIB>
  <DomainObject.Predmet.ProtustrankaWithAdress>
    <izvorni_sadrzaj>FIFTY  FIFTY  turistička agencija jednostavno društvo s ograničenom odgovornošću za ugostiteljstvo i usluge Donja vala 179, 21334 Drvenik</izvorni_sadrzaj>
    <derivirana_varijabla naziv="DomainObject.Predmet.ProtustrankaWithAdress_1">FIFTY  FIFTY  turistička agencija jednostavno društvo s ograničenom odgovornošću za ugostiteljstvo i usluge Donja vala 179, 21334 Drvenik</derivirana_varijabla>
  </DomainObject.Predmet.ProtustrankaWithAdress>
  <DomainObject.Predmet.ProtustrankaWithAdressOIB>
    <izvorni_sadrzaj>FIFTY  FIFTY  turistička agencija jednostavno društvo s ograničenom odgovornošću za ugostiteljstvo i usluge, OIB 47780392808, Donja vala 179, 21334 Drvenik</izvorni_sadrzaj>
    <derivirana_varijabla naziv="DomainObject.Predmet.ProtustrankaWithAdressOIB_1">FIFTY  FIFTY  turistička agencija jednostavno društvo s ograničenom odgovornošću za ugostiteljstvo i usluge, OIB 47780392808, Donja vala 179, 21334 Drvenik</derivirana_varijabla>
  </DomainObject.Predmet.ProtustrankaWithAdressOIB>
  <DomainObject.Predmet.ProtustrankaNazivFormated>
    <izvorni_sadrzaj>FIFTY  FIFTY  turistička agencija jednostavno društvo s ograničenom odgovornošću za ugostiteljstvo i usluge</izvorni_sadrzaj>
    <derivirana_varijabla naziv="DomainObject.Predmet.ProtustrankaNazivFormated_1">FIFTY  FIFTY  turistička agencija jednostavno društvo s ograničenom odgovornošću za ugostiteljstvo i usluge</derivirana_varijabla>
  </DomainObject.Predmet.ProtustrankaNazivFormated>
  <DomainObject.Predmet.ProtustrankaNazivFormatedOIB>
    <izvorni_sadrzaj>FIFTY  FIFTY  turistička agencija jednostavno društvo s ograničenom odgovornošću za ugostiteljstvo i usluge, OIB 47780392808</izvorni_sadrzaj>
    <derivirana_varijabla naziv="DomainObject.Predmet.ProtustrankaNazivFormatedOIB_1">FIFTY  FIFTY  turistička agencija jednostavno društvo s ograničenom odgovornošću za ugostiteljstvo i usluge, OIB 47780392808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38770.10</izvorni_sadrzaj>
    <derivirana_varijabla naziv="DomainObject.Predmet.TrenutnaVrijednost_1">38770.10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FIFTY  FIFTY  turistička agencija jednostavno društvo s ograničenom odgovornošću za ugostiteljstvo i usluge</item>
    </izvorni_sadrzaj>
    <derivirana_varijabla naziv="DomainObject.Predmet.ProtuStrankaListFormated_1">
      <item>FIFTY  FIFTY  turistička agencija jednostavno društvo s ograničenom odgovornošću za ugostiteljstvo i usluge</item>
    </derivirana_varijabla>
  </DomainObject.Predmet.ProtuStrankaListFormated>
  <DomainObject.Predmet.ProtuStrankaListFormatedOIB>
    <izvorni_sadrzaj>
      <item>FIFTY  FIFTY  turistička agencija jednostavno društvo s ograničenom odgovornošću za ugostiteljstvo i usluge, OIB 47780392808</item>
    </izvorni_sadrzaj>
    <derivirana_varijabla naziv="DomainObject.Predmet.ProtuStrankaListFormatedOIB_1">
      <item>FIFTY  FIFTY  turistička agencija jednostavno društvo s ograničenom odgovornošću za ugostiteljstvo i usluge, OIB 47780392808</item>
    </derivirana_varijabla>
  </DomainObject.Predmet.ProtuStrankaListFormatedOIB>
  <DomainObject.Predmet.ProtuStrankaListFormatedWithAdress>
    <izvorni_sadrzaj>
      <item>FIFTY  FIFTY  turistička agencija jednostavno društvo s ograničenom odgovornošću za ugostiteljstvo i usluge, Donja vala 179, 21334 Drvenik</item>
    </izvorni_sadrzaj>
    <derivirana_varijabla naziv="DomainObject.Predmet.ProtuStrankaListFormatedWithAdress_1">
      <item>FIFTY  FIFTY  turistička agencija jednostavno društvo s ograničenom odgovornošću za ugostiteljstvo i usluge, Donja vala 179, 21334 Drvenik</item>
    </derivirana_varijabla>
  </DomainObject.Predmet.ProtuStrankaListFormatedWithAdress>
  <DomainObject.Predmet.ProtuStrankaListFormatedWithAdressOIB>
    <izvorni_sadrzaj>
      <item>FIFTY  FIFTY  turistička agencija jednostavno društvo s ograničenom odgovornošću za ugostiteljstvo i usluge, OIB 47780392808, Donja vala 179, 21334 Drvenik</item>
    </izvorni_sadrzaj>
    <derivirana_varijabla naziv="DomainObject.Predmet.ProtuStrankaListFormatedWithAdressOIB_1">
      <item>FIFTY  FIFTY  turistička agencija jednostavno društvo s ograničenom odgovornošću za ugostiteljstvo i usluge, OIB 47780392808, Donja vala 179, 21334 Drvenik</item>
    </derivirana_varijabla>
  </DomainObject.Predmet.ProtuStrankaListFormatedWithAdressOIB>
  <DomainObject.Predmet.ProtuStrankaListNazivFormated>
    <izvorni_sadrzaj>
      <item>FIFTY  FIFTY  turistička agencija jednostavno društvo s ograničenom odgovornošću za ugostiteljstvo i usluge</item>
    </izvorni_sadrzaj>
    <derivirana_varijabla naziv="DomainObject.Predmet.ProtuStrankaListNazivFormated_1">
      <item>FIFTY  FIFTY  turistička agencija jednostavno društvo s ograničenom odgovornošću za ugostiteljstvo i usluge</item>
    </derivirana_varijabla>
  </DomainObject.Predmet.ProtuStrankaListNazivFormated>
  <DomainObject.Predmet.ProtuStrankaListNazivFormatedOIB>
    <izvorni_sadrzaj>
      <item>FIFTY  FIFTY  turistička agencija jednostavno društvo s ograničenom odgovornošću za ugostiteljstvo i usluge, OIB 47780392808</item>
    </izvorni_sadrzaj>
    <derivirana_varijabla naziv="DomainObject.Predmet.ProtuStrankaListNazivFormatedOIB_1">
      <item>FIFTY  FIFTY  turistička agencija jednostavno društvo s ograničenom odgovornošću za ugostiteljstvo i usluge, OIB 47780392808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FIFTY  FIFTY  turistička agencija jednostavno društvo s ograničenom odgovornošću za ugostiteljstvo i usluge</izvorni_sadrzaj>
    <derivirana_varijabla naziv="DomainObject.Predmet.ProtustrankaIDrugi_1">FIFTY  FIFTY  turistička agencija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FIFTY  FIFTY  turistička agencija jednostavno društvo s ograničenom odgovornošću za ugostiteljstvo i usluge, OIB 47780392808, Donja vala 179, 21334 Drvenik</izvorni_sadrzaj>
    <derivirana_varijabla naziv="DomainObject.Predmet.ProtustrankaIDrugiAdressOIB_1">FIFTY  FIFTY  turistička agencija jednostavno društvo s ograničenom odgovornošću za ugostiteljstvo i usluge, OIB 47780392808, Donja vala 179,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FIFTY  FIFTY  turistička agencija jednostavno društvo s ograničenom odgovornošću za ugostiteljstvo i usluge</item>
      <item>FINANCIJSKA AGENCIJA, RC SPLIT</item>
    </izvorni_sadrzaj>
    <derivirana_varijabla naziv="DomainObject.Predmet.SudioniciListNaziv_1">
      <item>FIFTY  FIFTY  turistička agencija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FIFTY  FIFTY  turistička agencija jednostavno društvo s ograničenom odgovornošću za ugostiteljstvo i usluge, OIB 47780392808, Donja vala 179,21334 Drvenik</item>
      <item>FINANCIJSKA AGENCIJA, RC SPLIT, OIB 85821130368, Mažuranićevo šetalište 24 b,21000 Split</item>
    </izvorni_sadrzaj>
    <derivirana_varijabla naziv="DomainObject.Predmet.SudioniciListAdressOIB_1">
      <item>FIFTY  FIFTY  turistička agencija jednostavno društvo s ograničenom odgovornošću za ugostiteljstvo i usluge, OIB 47780392808, Donja vala 179,21334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47780392808</item>
      <item>, OIB 85821130368</item>
    </izvorni_sadrzaj>
    <derivirana_varijabla naziv="DomainObject.Predmet.SudioniciListNazivOIB_1">
      <item>, OIB 47780392808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739</properties:Characters>
  <properties:Lines>36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2018-10-25T10:26:00Z</dcterms:created>
  <dc:creator>Marija Elez</dc:creator>
  <cp:lastModifiedBy>Marija Elez</cp:lastModifiedBy>
  <cp:lastPrinted>2018-10-25T10:28:00Z</cp:lastPrinted>
  <dcterms:modified xmlns:xsi="http://www.w3.org/2001/XMLSchema-instance" xsi:type="dcterms:W3CDTF">2018-10-25T10:28:00Z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