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e139" w14:paraId="ed2e139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r w:rsidR="00DD0804">
        <w:rPr>
          <w:rFonts w:hAnsi="Times New Roman" w:ascii="Times New Roman"/>
          <w:b/>
          <w:sz w:val="24"/>
          <w:szCs w:val="24"/>
        </w:rPr>
        <w:t>9136</w:t>
      </w:r>
      <w:r w:rsidR="00CE3DE3">
        <w:rPr>
          <w:rFonts w:hAnsi="Times New Roman" w:ascii="Times New Roman"/>
          <w:b/>
          <w:sz w:val="24"/>
          <w:szCs w:val="24"/>
        </w:rPr>
        <w:t>/2015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BJELOVARU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Ivše  Lebović</w:t>
      </w:r>
      <w:r>
        <w:rPr>
          <w:rFonts w:hAnsi="Times New Roman" w:ascii="Times New Roman"/>
          <w:b/>
        </w:rPr>
        <w:t xml:space="preserve">a br. 42,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BJELOVARU</w:t>
      </w:r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DD0804">
        <w:rPr>
          <w:rFonts w:hAnsi="Times New Roman" w:ascii="Times New Roman"/>
        </w:rPr>
        <w:t>9136</w:t>
      </w:r>
      <w:r w:rsidR="00CE3DE3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E3DE3">
        <w:rPr>
          <w:rFonts w:hAnsi="Times New Roman" w:ascii="Times New Roman"/>
        </w:rPr>
        <w:t xml:space="preserve"> </w:t>
      </w:r>
      <w:r w:rsidR="00CE3DE3" w:rsidRPr="00CE3DE3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250E">
        <w:rPr>
          <w:rFonts w:hAnsi="Times New Roman" w:ascii="Times New Roman"/>
        </w:rPr>
        <w:t xml:space="preserve"> </w:t>
      </w:r>
      <w:r w:rsidR="00DD0804" w:rsidRPr="00DD0804">
        <w:rPr>
          <w:rFonts w:hAnsi="Times New Roman" w:ascii="Times New Roman"/>
        </w:rPr>
        <w:t>UGODNA VOŽNJA d.o.o.</w:t>
      </w:r>
      <w:r w:rsidR="00DD0804">
        <w:rPr>
          <w:rFonts w:hAnsi="Times New Roman" w:ascii="Times New Roman"/>
        </w:rPr>
        <w:t>,</w:t>
      </w:r>
      <w:r w:rsidR="004070CB">
        <w:rPr>
          <w:rFonts w:hAnsi="Times New Roman" w:ascii="Times New Roman"/>
        </w:rPr>
        <w:t xml:space="preserve"> </w:t>
      </w:r>
      <w:r w:rsidR="00BB622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D434DF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OIB </w:t>
      </w:r>
      <w:r w:rsidR="00657403">
        <w:rPr>
          <w:rFonts w:hAnsi="Times New Roman" w:ascii="Times New Roman"/>
        </w:rPr>
        <w:t xml:space="preserve"> </w:t>
      </w:r>
      <w:r w:rsidR="00DD0804" w:rsidRPr="00DD0804">
        <w:rPr>
          <w:rFonts w:hAnsi="Times New Roman" w:ascii="Times New Roman"/>
        </w:rPr>
        <w:t>92694212530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35A25"/>
    <w:rsid w:val="0017131C"/>
    <w:rsid w:val="001E06E1"/>
    <w:rsid w:val="004070CB"/>
    <w:rsid w:val="004353C0"/>
    <w:rsid w:val="0046119C"/>
    <w:rsid w:val="004B404E"/>
    <w:rsid w:val="00517E91"/>
    <w:rsid w:val="00637A0D"/>
    <w:rsid w:val="00657403"/>
    <w:rsid w:val="00661FE5"/>
    <w:rsid w:val="00670A0D"/>
    <w:rsid w:val="006D1D63"/>
    <w:rsid w:val="006F09B1"/>
    <w:rsid w:val="00791073"/>
    <w:rsid w:val="007D78F4"/>
    <w:rsid w:val="00863E97"/>
    <w:rsid w:val="00874A13"/>
    <w:rsid w:val="009A19C3"/>
    <w:rsid w:val="00B41CD0"/>
    <w:rsid w:val="00B51205"/>
    <w:rsid w:val="00BB31C4"/>
    <w:rsid w:val="00BB6220"/>
    <w:rsid w:val="00BB6948"/>
    <w:rsid w:val="00C131B6"/>
    <w:rsid w:val="00C2217F"/>
    <w:rsid w:val="00CE02C0"/>
    <w:rsid w:val="00CE3DE3"/>
    <w:rsid w:val="00D434DF"/>
    <w:rsid w:val="00D764FE"/>
    <w:rsid w:val="00DD0804"/>
    <w:rsid w:val="00E77188"/>
    <w:rsid w:val="00F23394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5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A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A2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A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A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5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A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A2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A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A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9136</izvorni_sadrzaj>
    <derivirana_varijabla naziv="DomainObject.Predmet.Broj_1">9136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St-9136/2015</izvorni_sadrzaj>
    <derivirana_varijabla naziv="DomainObject.Predmet.OznakaBroj_1">St-9136/2015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UGODNA VOŽNJA d.o.o.</izvorni_sadrzaj>
    <derivirana_varijabla naziv="DomainObject.Predmet.ProtustrankaFormated_1">  UGODNA VOŽNJA d.o.o.</derivirana_varijabla>
  </DomainObject.Predmet.ProtustrankaFormated>
  <DomainObject.Predmet.ProtustrankaFormatedOIB>
    <izvorni_sadrzaj>  UGODNA VOŽNJA d.o.o., OIB 92694212530</izvorni_sadrzaj>
    <derivirana_varijabla naziv="DomainObject.Predmet.ProtustrankaFormatedOIB_1">  UGODNA VOŽNJA d.o.o., OIB 92694212530</derivirana_varijabla>
  </DomainObject.Predmet.ProtustrankaFormatedOIB>
  <DomainObject.Predmet.ProtustrankaFormatedWithAdress>
    <izvorni_sadrzaj> UGODNA VOŽNJA d.o.o., Augusta Cilića 12, 10000 Zagreb</izvorni_sadrzaj>
    <derivirana_varijabla naziv="DomainObject.Predmet.ProtustrankaFormatedWithAdress_1"> UGODNA VOŽNJA d.o.o., Augusta Cilića 12, 10000 Zagreb</derivirana_varijabla>
  </DomainObject.Predmet.ProtustrankaFormatedWithAdress>
  <DomainObject.Predmet.ProtustrankaFormatedWithAdressOIB>
    <izvorni_sadrzaj> UGODNA VOŽNJA d.o.o., OIB 92694212530, Augusta Cilića 12, 10000 Zagreb</izvorni_sadrzaj>
    <derivirana_varijabla naziv="DomainObject.Predmet.ProtustrankaFormatedWithAdressOIB_1"> UGODNA VOŽNJA d.o.o., OIB 92694212530, Augusta Cilića 12, 10000 Zagreb</derivirana_varijabla>
  </DomainObject.Predmet.ProtustrankaFormatedWithAdressOIB>
  <DomainObject.Predmet.ProtustrankaWithAdress>
    <izvorni_sadrzaj>UGODNA VOŽNJA d.o.o. Augusta Cilića 12, 10000 Zagreb</izvorni_sadrzaj>
    <derivirana_varijabla naziv="DomainObject.Predmet.ProtustrankaWithAdress_1">UGODNA VOŽNJA d.o.o. Augusta Cilića 12, 10000 Zagreb</derivirana_varijabla>
  </DomainObject.Predmet.ProtustrankaWithAdress>
  <DomainObject.Predmet.ProtustrankaWithAdressOIB>
    <izvorni_sadrzaj>UGODNA VOŽNJA d.o.o., OIB 92694212530, Augusta Cilića 12, 10000 Zagreb</izvorni_sadrzaj>
    <derivirana_varijabla naziv="DomainObject.Predmet.ProtustrankaWithAdressOIB_1">UGODNA VOŽNJA d.o.o., OIB 92694212530, Augusta Cilića 12, 10000 Zagreb</derivirana_varijabla>
  </DomainObject.Predmet.ProtustrankaWithAdressOIB>
  <DomainObject.Predmet.ProtustrankaNazivFormated>
    <izvorni_sadrzaj>UGODNA VOŽNJA d.o.o.</izvorni_sadrzaj>
    <derivirana_varijabla naziv="DomainObject.Predmet.ProtustrankaNazivFormated_1">UGODNA VOŽNJA d.o.o.</derivirana_varijabla>
  </DomainObject.Predmet.ProtustrankaNazivFormated>
  <DomainObject.Predmet.ProtustrankaNazivFormatedOIB>
    <izvorni_sadrzaj>UGODNA VOŽNJA d.o.o., OIB 92694212530</izvorni_sadrzaj>
    <derivirana_varijabla naziv="DomainObject.Predmet.ProtustrankaNazivFormatedOIB_1">UGODNA VOŽNJA d.o.o., OIB 92694212530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UGODNA VOŽNJA d.o.o.</item>
    </izvorni_sadrzaj>
    <derivirana_varijabla naziv="DomainObject.Predmet.ProtuStrankaListFormated_1">
      <item>UGODNA VOŽNJA d.o.o.</item>
    </derivirana_varijabla>
  </DomainObject.Predmet.ProtuStrankaListFormated>
  <DomainObject.Predmet.ProtuStrankaListFormatedOIB>
    <izvorni_sadrzaj>
      <item>UGODNA VOŽNJA d.o.o., OIB 92694212530</item>
    </izvorni_sadrzaj>
    <derivirana_varijabla naziv="DomainObject.Predmet.ProtuStrankaListFormatedOIB_1">
      <item>UGODNA VOŽNJA d.o.o., OIB 92694212530</item>
    </derivirana_varijabla>
  </DomainObject.Predmet.ProtuStrankaListFormatedOIB>
  <DomainObject.Predmet.ProtuStrankaListFormatedWithAdress>
    <izvorni_sadrzaj>
      <item>UGODNA VOŽNJA d.o.o., Augusta Cilića 12, 10000 Zagreb</item>
    </izvorni_sadrzaj>
    <derivirana_varijabla naziv="DomainObject.Predmet.ProtuStrankaListFormatedWithAdress_1">
      <item>UGODNA VOŽNJA d.o.o., Augusta Cilića 12, 10000 Zagreb</item>
    </derivirana_varijabla>
  </DomainObject.Predmet.ProtuStrankaListFormatedWithAdress>
  <DomainObject.Predmet.ProtuStrankaListFormatedWithAdressOIB>
    <izvorni_sadrzaj>
      <item>UGODNA VOŽNJA d.o.o., OIB 92694212530, Augusta Cilića 12, 10000 Zagreb</item>
    </izvorni_sadrzaj>
    <derivirana_varijabla naziv="DomainObject.Predmet.ProtuStrankaListFormatedWithAdressOIB_1">
      <item>UGODNA VOŽNJA d.o.o., OIB 92694212530, Augusta Cilića 12, 10000 Zagreb</item>
    </derivirana_varijabla>
  </DomainObject.Predmet.ProtuStrankaListFormatedWithAdressOIB>
  <DomainObject.Predmet.ProtuStrankaListNazivFormated>
    <izvorni_sadrzaj>
      <item>UGODNA VOŽNJA d.o.o.</item>
    </izvorni_sadrzaj>
    <derivirana_varijabla naziv="DomainObject.Predmet.ProtuStrankaListNazivFormated_1">
      <item>UGODNA VOŽNJA d.o.o.</item>
    </derivirana_varijabla>
  </DomainObject.Predmet.ProtuStrankaListNazivFormated>
  <DomainObject.Predmet.ProtuStrankaListNazivFormatedOIB>
    <izvorni_sadrzaj>
      <item>UGODNA VOŽNJA d.o.o., OIB 92694212530</item>
    </izvorni_sadrzaj>
    <derivirana_varijabla naziv="DomainObject.Predmet.ProtuStrankaListNazivFormatedOIB_1">
      <item>UGODNA VOŽNJA d.o.o., OIB 92694212530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UGODNA VOŽNJA d.o.o.</izvorni_sadrzaj>
    <derivirana_varijabla naziv="DomainObject.Predmet.ProtustrankaIDrugi_1">UGODNA VOŽNJA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UGODNA VOŽNJA d.o.o., OIB 92694212530, Augusta Cilića 12, 10000 Zagreb</izvorni_sadrzaj>
    <derivirana_varijabla naziv="DomainObject.Predmet.ProtustrankaIDrugiAdressOIB_1">UGODNA VOŽNJA d.o.o., OIB 92694212530, Augusta Cilića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UGODNA VOŽNJA d.o.o.</item>
    </izvorni_sadrzaj>
    <derivirana_varijabla naziv="DomainObject.Predmet.SudioniciListNaziv_1">
      <item>FINA Regionalni centar Zagreb</item>
      <item>UGODNA VOŽNJA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UGODNA VOŽNJA d.o.o., OIB 92694212530, Augusta Cilića 12,10000 Zagreb</item>
    </izvorni_sadrzaj>
    <derivirana_varijabla naziv="DomainObject.Predmet.SudioniciListAdressOIB_1">
      <item>FINA Regionalni centar Zagreb, OIB 85821130368, Trg svibanjskih žrtava 1995. br. 1,10000 Zagreb</item>
      <item>UGODNA VOŽNJA d.o.o., OIB 92694212530, Augusta Cilića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92694212530</item>
    </izvorni_sadrzaj>
    <derivirana_varijabla naziv="DomainObject.Predmet.SudioniciListNazivOIB_1">
      <item>, OIB 85821130368</item>
      <item>, OIB 92694212530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D5B7C4-1147-4B69-909C-01057DACA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782</properties:Characters>
  <properties:Lines>47</properties:Lines>
  <properties:Paragraphs>21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2016-04-14T07:28:00Z</cp:lastPrinted>
  <dcterms:modified xmlns:xsi="http://www.w3.org/2001/XMLSchema-instance" xsi:type="dcterms:W3CDTF">2016-04-14T07:29:00Z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