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b7b2b" w14:paraId="b6b7b2b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BE20D2">
        <w:rPr>
          <w:rFonts w:cstheme="majorBidi" w:hAnsiTheme="majorBidi" w:asciiTheme="majorBidi"/>
          <w:szCs w:val="24"/>
          <w:lang w:val="hr-HR"/>
        </w:rPr>
        <w:t>7410</w:t>
      </w:r>
      <w:r w:rsidR="00EE0C6F">
        <w:rPr>
          <w:rFonts w:cstheme="majorBidi" w:hAnsiTheme="majorBidi" w:asciiTheme="majorBidi"/>
          <w:szCs w:val="24"/>
          <w:lang w:val="hr-HR"/>
        </w:rPr>
        <w:t>/2015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F223A2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savjetniku tog suda Tei Antolčić,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F223A2">
        <w:rPr>
          <w:rFonts w:cstheme="majorBidi" w:hAnsiTheme="majorBidi" w:asciiTheme="majorBidi"/>
          <w:szCs w:val="24"/>
          <w:lang w:val="hr-HR"/>
        </w:rPr>
        <w:t xml:space="preserve"> </w:t>
      </w:r>
      <w:r w:rsidR="00F223A2" w:rsidRPr="00F223A2">
        <w:rPr>
          <w:rFonts w:cstheme="majorBidi" w:hAnsiTheme="majorBidi" w:asciiTheme="majorBidi"/>
          <w:szCs w:val="24"/>
          <w:lang w:val="hr-HR"/>
        </w:rPr>
        <w:t>HARLEKIN d.o.o.</w:t>
      </w:r>
      <w:r w:rsidR="00F223A2">
        <w:rPr>
          <w:rFonts w:cstheme="majorBidi" w:hAnsiTheme="majorBidi" w:asciiTheme="majorBidi"/>
          <w:szCs w:val="24"/>
          <w:lang w:val="hr-HR"/>
        </w:rPr>
        <w:t xml:space="preserve">, Sisak, </w:t>
      </w:r>
      <w:proofErr w:type="spellStart"/>
      <w:r w:rsidR="00F223A2" w:rsidRPr="00F223A2">
        <w:rPr>
          <w:rFonts w:cstheme="majorBidi" w:hAnsiTheme="majorBidi" w:asciiTheme="majorBidi"/>
          <w:szCs w:val="24"/>
          <w:lang w:val="hr-HR"/>
        </w:rPr>
        <w:t>I.K</w:t>
      </w:r>
      <w:proofErr w:type="spellEnd"/>
      <w:r w:rsidR="00F223A2" w:rsidRPr="00F223A2">
        <w:rPr>
          <w:rFonts w:cstheme="majorBidi" w:hAnsiTheme="majorBidi" w:asciiTheme="majorBidi"/>
          <w:szCs w:val="24"/>
          <w:lang w:val="hr-HR"/>
        </w:rPr>
        <w:t xml:space="preserve">. </w:t>
      </w:r>
      <w:proofErr w:type="spellStart"/>
      <w:r w:rsidR="00F223A2" w:rsidRPr="00F223A2">
        <w:rPr>
          <w:rFonts w:cstheme="majorBidi" w:hAnsiTheme="majorBidi" w:asciiTheme="majorBidi"/>
          <w:szCs w:val="24"/>
          <w:lang w:val="hr-HR"/>
        </w:rPr>
        <w:t>Sakcinskog</w:t>
      </w:r>
      <w:proofErr w:type="spellEnd"/>
      <w:r w:rsidR="00F223A2" w:rsidRPr="00F223A2">
        <w:rPr>
          <w:rFonts w:cstheme="majorBidi" w:hAnsiTheme="majorBidi" w:asciiTheme="majorBidi"/>
          <w:szCs w:val="24"/>
          <w:lang w:val="hr-HR"/>
        </w:rPr>
        <w:t xml:space="preserve"> 10</w:t>
      </w:r>
      <w:r w:rsidR="00F223A2">
        <w:rPr>
          <w:rFonts w:cstheme="majorBidi" w:hAnsiTheme="majorBidi" w:asciiTheme="majorBidi"/>
          <w:szCs w:val="24"/>
          <w:lang w:val="hr-HR"/>
        </w:rPr>
        <w:t xml:space="preserve">, </w:t>
      </w:r>
      <w:r w:rsidR="00F223A2" w:rsidRPr="00F223A2">
        <w:rPr>
          <w:rFonts w:cstheme="majorBidi" w:hAnsiTheme="majorBidi" w:asciiTheme="majorBidi"/>
          <w:szCs w:val="24"/>
          <w:lang w:val="hr-HR"/>
        </w:rPr>
        <w:t>MBS</w:t>
      </w:r>
      <w:r w:rsidR="00F223A2">
        <w:rPr>
          <w:rFonts w:cstheme="majorBidi" w:hAnsiTheme="majorBidi" w:asciiTheme="majorBidi"/>
          <w:szCs w:val="24"/>
          <w:lang w:val="hr-HR"/>
        </w:rPr>
        <w:t xml:space="preserve">: </w:t>
      </w:r>
      <w:r w:rsidR="00F223A2" w:rsidRPr="00F223A2">
        <w:rPr>
          <w:rFonts w:cstheme="majorBidi" w:hAnsiTheme="majorBidi" w:asciiTheme="majorBidi"/>
          <w:szCs w:val="24"/>
          <w:lang w:val="hr-HR"/>
        </w:rPr>
        <w:t>080309581</w:t>
      </w:r>
      <w:r w:rsidR="00F223A2">
        <w:rPr>
          <w:rFonts w:cstheme="majorBidi" w:hAnsiTheme="majorBidi" w:asciiTheme="majorBidi"/>
          <w:szCs w:val="24"/>
          <w:lang w:val="hr-HR"/>
        </w:rPr>
        <w:t xml:space="preserve">, </w:t>
      </w:r>
      <w:r w:rsidR="00F223A2" w:rsidRPr="00F223A2">
        <w:rPr>
          <w:rFonts w:cstheme="majorBidi" w:hAnsiTheme="majorBidi" w:asciiTheme="majorBidi"/>
          <w:szCs w:val="24"/>
          <w:lang w:val="hr-HR"/>
        </w:rPr>
        <w:t>OIB</w:t>
      </w:r>
      <w:r w:rsidR="00F223A2">
        <w:rPr>
          <w:rFonts w:cstheme="majorBidi" w:hAnsiTheme="majorBidi" w:asciiTheme="majorBidi"/>
          <w:szCs w:val="24"/>
          <w:lang w:val="hr-HR"/>
        </w:rPr>
        <w:t xml:space="preserve">: </w:t>
      </w:r>
      <w:r w:rsidR="00F223A2" w:rsidRPr="00F223A2">
        <w:rPr>
          <w:rFonts w:cstheme="majorBidi" w:hAnsiTheme="majorBidi" w:asciiTheme="majorBidi"/>
          <w:szCs w:val="24"/>
          <w:lang w:val="hr-HR"/>
        </w:rPr>
        <w:t>52844527720</w:t>
      </w:r>
      <w:r w:rsidR="00F223A2">
        <w:rPr>
          <w:rFonts w:cstheme="majorBidi" w:hAnsiTheme="majorBidi" w:asciiTheme="majorBidi"/>
          <w:szCs w:val="24"/>
          <w:lang w:val="hr-HR"/>
        </w:rPr>
        <w:t>, dana 10. ožujka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F223A2" w:rsidRPr="00F223A2">
        <w:rPr>
          <w:rFonts w:cstheme="majorBidi" w:hAnsiTheme="majorBidi" w:asciiTheme="majorBidi"/>
          <w:szCs w:val="24"/>
        </w:rPr>
        <w:t xml:space="preserve">HARLEKIN d.o.o., Sisak, </w:t>
      </w:r>
      <w:proofErr w:type="spellStart"/>
      <w:r w:rsidR="00F223A2" w:rsidRPr="00F223A2">
        <w:rPr>
          <w:rFonts w:cstheme="majorBidi" w:hAnsiTheme="majorBidi" w:asciiTheme="majorBidi"/>
          <w:szCs w:val="24"/>
        </w:rPr>
        <w:t>I.K</w:t>
      </w:r>
      <w:proofErr w:type="spellEnd"/>
      <w:r w:rsidR="00F223A2" w:rsidRPr="00F223A2">
        <w:rPr>
          <w:rFonts w:cstheme="majorBidi" w:hAnsiTheme="majorBidi" w:asciiTheme="majorBidi"/>
          <w:szCs w:val="24"/>
        </w:rPr>
        <w:t xml:space="preserve">. </w:t>
      </w:r>
      <w:proofErr w:type="spellStart"/>
      <w:r w:rsidR="00F223A2" w:rsidRPr="00F223A2">
        <w:rPr>
          <w:rFonts w:cstheme="majorBidi" w:hAnsiTheme="majorBidi" w:asciiTheme="majorBidi"/>
          <w:szCs w:val="24"/>
        </w:rPr>
        <w:t>Sakcinskog</w:t>
      </w:r>
      <w:proofErr w:type="spellEnd"/>
      <w:r w:rsidR="00F223A2" w:rsidRPr="00F223A2">
        <w:rPr>
          <w:rFonts w:cstheme="majorBidi" w:hAnsiTheme="majorBidi" w:asciiTheme="majorBidi"/>
          <w:szCs w:val="24"/>
        </w:rPr>
        <w:t xml:space="preserve"> 10, MBS: 080309581, OIB: 52844527720</w:t>
      </w:r>
      <w:r w:rsidR="00EB5760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EB5760" w:rsidRPr="00EB5760">
        <w:rPr>
          <w:rFonts w:cstheme="majorBidi" w:hAnsiTheme="majorBidi" w:asciiTheme="majorBidi"/>
          <w:szCs w:val="24"/>
        </w:rPr>
        <w:t>10. ožujka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6A7345" w:rsidR="00EB5760">
      <w:pPr>
        <w:pStyle w:val="BodyText21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AE673F" w:rsidRPr="00AE673F">
        <w:rPr>
          <w:rFonts w:cstheme="majorBidi" w:hAnsiTheme="majorBidi" w:asciiTheme="majorBidi"/>
          <w:szCs w:val="24"/>
        </w:rPr>
        <w:t xml:space="preserve">Za stečajnog upravitelja imenuje se </w:t>
      </w:r>
      <w:r w:rsidR="00EB5760">
        <w:rPr>
          <w:rFonts w:cstheme="majorBidi" w:hAnsiTheme="majorBidi" w:asciiTheme="majorBidi"/>
          <w:szCs w:val="24"/>
        </w:rPr>
        <w:t xml:space="preserve">Nikola Remenar, </w:t>
      </w:r>
      <w:r w:rsidR="00653478">
        <w:rPr>
          <w:rFonts w:cstheme="majorBidi" w:hAnsiTheme="majorBidi" w:asciiTheme="majorBidi"/>
          <w:szCs w:val="24"/>
        </w:rPr>
        <w:t>Dubrovačka 14, Velika Gorica, OIB: 48313195864.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256DFD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653478" w:rsidRPr="00653478">
        <w:rPr>
          <w:rFonts w:cstheme="majorBidi" w:hAnsiTheme="majorBidi" w:asciiTheme="majorBidi"/>
          <w:szCs w:val="24"/>
          <w:lang w:val="hr-HR"/>
        </w:rPr>
        <w:t xml:space="preserve">HARLEKIN d.o.o., Sisak, </w:t>
      </w:r>
      <w:proofErr w:type="spellStart"/>
      <w:r w:rsidR="00653478" w:rsidRPr="00653478">
        <w:rPr>
          <w:rFonts w:cstheme="majorBidi" w:hAnsiTheme="majorBidi" w:asciiTheme="majorBidi"/>
          <w:szCs w:val="24"/>
          <w:lang w:val="hr-HR"/>
        </w:rPr>
        <w:t>I.K</w:t>
      </w:r>
      <w:proofErr w:type="spellEnd"/>
      <w:r w:rsidR="00653478" w:rsidRPr="00653478">
        <w:rPr>
          <w:rFonts w:cstheme="majorBidi" w:hAnsiTheme="majorBidi" w:asciiTheme="majorBidi"/>
          <w:szCs w:val="24"/>
          <w:lang w:val="hr-HR"/>
        </w:rPr>
        <w:t xml:space="preserve">. </w:t>
      </w:r>
      <w:proofErr w:type="spellStart"/>
      <w:r w:rsidR="00653478" w:rsidRPr="00653478">
        <w:rPr>
          <w:rFonts w:cstheme="majorBidi" w:hAnsiTheme="majorBidi" w:asciiTheme="majorBidi"/>
          <w:szCs w:val="24"/>
          <w:lang w:val="hr-HR"/>
        </w:rPr>
        <w:t>Sakcinskog</w:t>
      </w:r>
      <w:proofErr w:type="spellEnd"/>
      <w:r w:rsidR="00653478" w:rsidRPr="00653478">
        <w:rPr>
          <w:rFonts w:cstheme="majorBidi" w:hAnsiTheme="majorBidi" w:asciiTheme="majorBidi"/>
          <w:szCs w:val="24"/>
          <w:lang w:val="hr-HR"/>
        </w:rPr>
        <w:t xml:space="preserve"> 10, MBS: 080309581, OIB: 52844527720</w:t>
      </w:r>
      <w:r w:rsidRPr="006C4727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DE631A" w:rsidP="007742FF" w:rsidR="00DE631A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847A4F" w:rsidRPr="00847A4F">
        <w:rPr>
          <w:rFonts w:hAnsi="Times New Roman" w:ascii="Times New Roman"/>
          <w:szCs w:val="24"/>
          <w:lang w:val="hr-HR"/>
        </w:rPr>
        <w:t>10. ožujka 2017.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   </w:t>
      </w:r>
      <w:r w:rsidRPr="004946B8">
        <w:rPr>
          <w:rFonts w:hAnsi="Times New Roman" w:ascii="Times New Roman"/>
          <w:szCs w:val="24"/>
          <w:lang w:val="hr-HR"/>
        </w:rPr>
        <w:t xml:space="preserve">  Tea Antolčić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3.) Ministarstvo pravosuđa po ŽDO Zagreb</w:t>
      </w:r>
    </w:p>
    <w:p w:rsidRDefault="00690390" w:rsidP="008A18BD" w:rsidR="00F87B16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Sudski registar – elektronski, a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="008A18BD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  <w:r w:rsidR="00904336">
        <w:rPr>
          <w:rFonts w:cstheme="majorBidi" w:hAnsiTheme="majorBidi" w:asciiTheme="majorBidi"/>
          <w:szCs w:val="24"/>
          <w:u w:val="single"/>
          <w:lang w:val="hr-HR"/>
        </w:rPr>
        <w:t xml:space="preserve">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766125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14</w:t>
        </w:r>
        <w:r w:rsidR="00E03AFE" w:rsidRPr="00E03AFE">
          <w:rPr>
            <w:rFonts w:hAnsi="Times New Roman" w:ascii="Times New Roman"/>
          </w:rPr>
          <w:t>. St-</w:t>
        </w:r>
        <w:r w:rsidR="005F6B2F">
          <w:rPr>
            <w:rFonts w:hAnsi="Times New Roman" w:ascii="Times New Roman"/>
          </w:rPr>
          <w:t>7410</w:t>
        </w:r>
        <w:r w:rsidR="00F1743B">
          <w:rPr>
            <w:rFonts w:hAnsi="Times New Roman" w:ascii="Times New Roman"/>
          </w:rPr>
          <w:t>/</w:t>
        </w:r>
        <w:r w:rsidR="00EE0C6F">
          <w:rPr>
            <w:rFonts w:hAnsi="Times New Roman" w:ascii="Times New Roman"/>
          </w:rPr>
          <w:t>2015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381E"/>
    <w:rsid w:val="000676A4"/>
    <w:rsid w:val="00077201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4524"/>
    <w:rsid w:val="002116D3"/>
    <w:rsid w:val="002138EE"/>
    <w:rsid w:val="002220C9"/>
    <w:rsid w:val="0023009D"/>
    <w:rsid w:val="00250B6E"/>
    <w:rsid w:val="002517D8"/>
    <w:rsid w:val="00256DFD"/>
    <w:rsid w:val="002914C8"/>
    <w:rsid w:val="002A0CFB"/>
    <w:rsid w:val="002A7190"/>
    <w:rsid w:val="002B435F"/>
    <w:rsid w:val="002E1551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A104D"/>
    <w:rsid w:val="003A1381"/>
    <w:rsid w:val="003B79BE"/>
    <w:rsid w:val="003E14EF"/>
    <w:rsid w:val="003E3A62"/>
    <w:rsid w:val="003E41A8"/>
    <w:rsid w:val="003F2621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727D"/>
    <w:rsid w:val="004B7DF9"/>
    <w:rsid w:val="004C3A8E"/>
    <w:rsid w:val="004C69B9"/>
    <w:rsid w:val="004D2C42"/>
    <w:rsid w:val="004D6371"/>
    <w:rsid w:val="0050121B"/>
    <w:rsid w:val="00506C88"/>
    <w:rsid w:val="00526DB9"/>
    <w:rsid w:val="0052754B"/>
    <w:rsid w:val="00532B71"/>
    <w:rsid w:val="00556763"/>
    <w:rsid w:val="005940E9"/>
    <w:rsid w:val="005B16A7"/>
    <w:rsid w:val="005B39E9"/>
    <w:rsid w:val="005B7067"/>
    <w:rsid w:val="005D55AF"/>
    <w:rsid w:val="005F6B2F"/>
    <w:rsid w:val="006223F5"/>
    <w:rsid w:val="00622893"/>
    <w:rsid w:val="006356C5"/>
    <w:rsid w:val="00637512"/>
    <w:rsid w:val="00640692"/>
    <w:rsid w:val="00640F49"/>
    <w:rsid w:val="00641496"/>
    <w:rsid w:val="00647B73"/>
    <w:rsid w:val="00652D44"/>
    <w:rsid w:val="00653478"/>
    <w:rsid w:val="00663B0A"/>
    <w:rsid w:val="00685E1A"/>
    <w:rsid w:val="006866A9"/>
    <w:rsid w:val="00690390"/>
    <w:rsid w:val="006A7345"/>
    <w:rsid w:val="006C4727"/>
    <w:rsid w:val="006D13C5"/>
    <w:rsid w:val="006D3A6D"/>
    <w:rsid w:val="006D4241"/>
    <w:rsid w:val="006F03C5"/>
    <w:rsid w:val="006F3197"/>
    <w:rsid w:val="0071050D"/>
    <w:rsid w:val="00730EAB"/>
    <w:rsid w:val="00740666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C3C2E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7A4F"/>
    <w:rsid w:val="0085524F"/>
    <w:rsid w:val="00867F16"/>
    <w:rsid w:val="0088293F"/>
    <w:rsid w:val="00890179"/>
    <w:rsid w:val="008A18BD"/>
    <w:rsid w:val="008F7D32"/>
    <w:rsid w:val="00904336"/>
    <w:rsid w:val="0090755D"/>
    <w:rsid w:val="009414D6"/>
    <w:rsid w:val="00956B1E"/>
    <w:rsid w:val="00961D9E"/>
    <w:rsid w:val="009634E3"/>
    <w:rsid w:val="009642F0"/>
    <w:rsid w:val="00990135"/>
    <w:rsid w:val="0099740D"/>
    <w:rsid w:val="00997BA9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673F"/>
    <w:rsid w:val="00AF1213"/>
    <w:rsid w:val="00AF40B4"/>
    <w:rsid w:val="00B026C1"/>
    <w:rsid w:val="00B03169"/>
    <w:rsid w:val="00B0381B"/>
    <w:rsid w:val="00B17263"/>
    <w:rsid w:val="00B2463B"/>
    <w:rsid w:val="00B33625"/>
    <w:rsid w:val="00B36ABC"/>
    <w:rsid w:val="00B76468"/>
    <w:rsid w:val="00B77EEE"/>
    <w:rsid w:val="00B8494A"/>
    <w:rsid w:val="00BA6AD3"/>
    <w:rsid w:val="00BE194E"/>
    <w:rsid w:val="00BE20D2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58B4"/>
    <w:rsid w:val="00CA2B28"/>
    <w:rsid w:val="00CB5371"/>
    <w:rsid w:val="00CE73F7"/>
    <w:rsid w:val="00CF2939"/>
    <w:rsid w:val="00CF6DC8"/>
    <w:rsid w:val="00D0555B"/>
    <w:rsid w:val="00D07C2D"/>
    <w:rsid w:val="00D12FA8"/>
    <w:rsid w:val="00D13F45"/>
    <w:rsid w:val="00D142D1"/>
    <w:rsid w:val="00D156DB"/>
    <w:rsid w:val="00D17C82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2AB9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D195A"/>
    <w:rsid w:val="00DD5B8E"/>
    <w:rsid w:val="00DE631A"/>
    <w:rsid w:val="00DF49E3"/>
    <w:rsid w:val="00DF4B45"/>
    <w:rsid w:val="00DF5BE0"/>
    <w:rsid w:val="00E03AFE"/>
    <w:rsid w:val="00E4076C"/>
    <w:rsid w:val="00E65D7F"/>
    <w:rsid w:val="00E72F6B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223A2"/>
    <w:rsid w:val="00F335AA"/>
    <w:rsid w:val="00F556F6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E63C3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7410</izvorni_sadrzaj>
    <derivirana_varijabla naziv="DomainObject.Predmet.Broj_1">7410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St-7410/2015</izvorni_sadrzaj>
    <derivirana_varijabla naziv="DomainObject.Predmet.OznakaBroj_1">St-7410/2015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HARLEKIN d.o.o.</izvorni_sadrzaj>
    <derivirana_varijabla naziv="DomainObject.Predmet.ProtustrankaFormated_1">  HARLEKIN d.o.o.</derivirana_varijabla>
  </DomainObject.Predmet.ProtustrankaFormated>
  <DomainObject.Predmet.ProtustrankaFormatedOIB>
    <izvorni_sadrzaj>  HARLEKIN d.o.o., OIB 52844527720</izvorni_sadrzaj>
    <derivirana_varijabla naziv="DomainObject.Predmet.ProtustrankaFormatedOIB_1">  HARLEKIN d.o.o., OIB 52844527720</derivirana_varijabla>
  </DomainObject.Predmet.ProtustrankaFormatedOIB>
  <DomainObject.Predmet.ProtustrankaFormatedWithAdress>
    <izvorni_sadrzaj> HARLEKIN d.o.o., I.K. Sakcinskog 10, 44000 Sisak</izvorni_sadrzaj>
    <derivirana_varijabla naziv="DomainObject.Predmet.ProtustrankaFormatedWithAdress_1"> HARLEKIN d.o.o., I.K. Sakcinskog 10, 44000 Sisak</derivirana_varijabla>
  </DomainObject.Predmet.ProtustrankaFormatedWithAdress>
  <DomainObject.Predmet.ProtustrankaFormatedWithAdressOIB>
    <izvorni_sadrzaj> HARLEKIN d.o.o., OIB 52844527720, I.K. Sakcinskog 10, 44000 Sisak</izvorni_sadrzaj>
    <derivirana_varijabla naziv="DomainObject.Predmet.ProtustrankaFormatedWithAdressOIB_1"> HARLEKIN d.o.o., OIB 52844527720, I.K. Sakcinskog 10, 44000 Sisak</derivirana_varijabla>
  </DomainObject.Predmet.ProtustrankaFormatedWithAdressOIB>
  <DomainObject.Predmet.ProtustrankaWithAdress>
    <izvorni_sadrzaj>HARLEKIN d.o.o. I.K. Sakcinskog 10, 44000 Sisak</izvorni_sadrzaj>
    <derivirana_varijabla naziv="DomainObject.Predmet.ProtustrankaWithAdress_1">HARLEKIN d.o.o. I.K. Sakcinskog 10, 44000 Sisak</derivirana_varijabla>
  </DomainObject.Predmet.ProtustrankaWithAdress>
  <DomainObject.Predmet.ProtustrankaWithAdressOIB>
    <izvorni_sadrzaj>HARLEKIN d.o.o., OIB 52844527720, I.K. Sakcinskog 10, 44000 Sisak</izvorni_sadrzaj>
    <derivirana_varijabla naziv="DomainObject.Predmet.ProtustrankaWithAdressOIB_1">HARLEKIN d.o.o., OIB 52844527720, I.K. Sakcinskog 10, 44000 Sisak</derivirana_varijabla>
  </DomainObject.Predmet.ProtustrankaWithAdressOIB>
  <DomainObject.Predmet.ProtustrankaNazivFormated>
    <izvorni_sadrzaj>HARLEKIN d.o.o.</izvorni_sadrzaj>
    <derivirana_varijabla naziv="DomainObject.Predmet.ProtustrankaNazivFormated_1">HARLEKIN d.o.o.</derivirana_varijabla>
  </DomainObject.Predmet.ProtustrankaNazivFormated>
  <DomainObject.Predmet.ProtustrankaNazivFormatedOIB>
    <izvorni_sadrzaj>HARLEKIN d.o.o., OIB 52844527720</izvorni_sadrzaj>
    <derivirana_varijabla naziv="DomainObject.Predmet.ProtustrankaNazivFormatedOIB_1">HARLEKIN d.o.o., OIB 52844527720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HARLEKIN d.o.o.</item>
    </izvorni_sadrzaj>
    <derivirana_varijabla naziv="DomainObject.Predmet.ProtuStrankaListFormated_1">
      <item>HARLEKIN d.o.o.</item>
    </derivirana_varijabla>
  </DomainObject.Predmet.ProtuStrankaListFormated>
  <DomainObject.Predmet.ProtuStrankaListFormatedOIB>
    <izvorni_sadrzaj>
      <item>HARLEKIN d.o.o., OIB 52844527720</item>
    </izvorni_sadrzaj>
    <derivirana_varijabla naziv="DomainObject.Predmet.ProtuStrankaListFormatedOIB_1">
      <item>HARLEKIN d.o.o., OIB 52844527720</item>
    </derivirana_varijabla>
  </DomainObject.Predmet.ProtuStrankaListFormatedOIB>
  <DomainObject.Predmet.ProtuStrankaListFormatedWithAdress>
    <izvorni_sadrzaj>
      <item>HARLEKIN d.o.o., I.K. Sakcinskog 10, 44000 Sisak</item>
    </izvorni_sadrzaj>
    <derivirana_varijabla naziv="DomainObject.Predmet.ProtuStrankaListFormatedWithAdress_1">
      <item>HARLEKIN d.o.o., I.K. Sakcinskog 10, 44000 Sisak</item>
    </derivirana_varijabla>
  </DomainObject.Predmet.ProtuStrankaListFormatedWithAdress>
  <DomainObject.Predmet.ProtuStrankaListFormatedWithAdressOIB>
    <izvorni_sadrzaj>
      <item>HARLEKIN d.o.o., OIB 52844527720, I.K. Sakcinskog 10, 44000 Sisak</item>
    </izvorni_sadrzaj>
    <derivirana_varijabla naziv="DomainObject.Predmet.ProtuStrankaListFormatedWithAdressOIB_1">
      <item>HARLEKIN d.o.o., OIB 52844527720, I.K. Sakcinskog 10, 44000 Sisak</item>
    </derivirana_varijabla>
  </DomainObject.Predmet.ProtuStrankaListFormatedWithAdressOIB>
  <DomainObject.Predmet.ProtuStrankaListNazivFormated>
    <izvorni_sadrzaj>
      <item>HARLEKIN d.o.o.</item>
    </izvorni_sadrzaj>
    <derivirana_varijabla naziv="DomainObject.Predmet.ProtuStrankaListNazivFormated_1">
      <item>HARLEKIN d.o.o.</item>
    </derivirana_varijabla>
  </DomainObject.Predmet.ProtuStrankaListNazivFormated>
  <DomainObject.Predmet.ProtuStrankaListNazivFormatedOIB>
    <izvorni_sadrzaj>
      <item>HARLEKIN d.o.o., OIB 52844527720</item>
    </izvorni_sadrzaj>
    <derivirana_varijabla naziv="DomainObject.Predmet.ProtuStrankaListNazivFormatedOIB_1">
      <item>HARLEKIN d.o.o., OIB 52844527720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HARLEKIN d.o.o.</izvorni_sadrzaj>
    <derivirana_varijabla naziv="DomainObject.Predmet.ProtustrankaIDrugi_1">HARLEKIN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HARLEKIN d.o.o., OIB 52844527720, I.K. Sakcinskog 10, 44000 Sisak</izvorni_sadrzaj>
    <derivirana_varijabla naziv="DomainObject.Predmet.ProtustrankaIDrugiAdressOIB_1">HARLEKIN d.o.o., OIB 52844527720, I.K. Sakcinskog 10,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HARLEKIN d.o.o.</item>
    </izvorni_sadrzaj>
    <derivirana_varijabla naziv="DomainObject.Predmet.SudioniciListNaziv_1">
      <item>FINA Regionalni centar Zagreb</item>
      <item>HARLEKIN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HARLEKIN d.o.o., OIB 52844527720, I.K. Sakcinskog 10,44000 Sisak</item>
    </izvorni_sadrzaj>
    <derivirana_varijabla naziv="DomainObject.Predmet.SudioniciListAdressOIB_1">
      <item>FINA Regionalni centar Zagreb, OIB 85821130368, Trg svibanjskih žrtava 1995. br. 1,10000 Zagreb</item>
      <item>HARLEKIN d.o.o., OIB 52844527720, I.K. Sakcinskog 10,44000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52844527720</item>
    </izvorni_sadrzaj>
    <derivirana_varijabla naziv="DomainObject.Predmet.SudioniciListNazivOIB_1">
      <item>, OIB 85821130368</item>
      <item>, OIB 52844527720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5E62EF-B4D0-4F0D-9F1E-1CD09F1633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445</properties:Words>
  <properties:Characters>2393</properties:Characters>
  <properties:Lines>78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2017-03-09T14:33:00Z</dcterms:created>
  <dc:creator>Sudsko vijeæe</dc:creator>
  <cp:lastModifiedBy>Tea Antolčić</cp:lastModifiedBy>
  <cp:lastPrinted>2017-02-28T08:31:00Z</cp:lastPrinted>
  <dcterms:modified xmlns:xsi="http://www.w3.org/2001/XMLSchema-instance" xsi:type="dcterms:W3CDTF">2017-03-10T07:18:00Z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