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66c4" w14:paraId="71c66c4" w:rsidRDefault="000E56F1" w:rsidP="000E56F1" w:rsidR="000E56F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6F1" w:rsidP="000E56F1" w:rsidR="000E56F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E56F1" w:rsidP="000E56F1" w:rsidR="000E56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E56F1" w:rsidP="000E56F1" w:rsidR="000E56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E56F1" w:rsidP="000E56F1" w:rsidR="000E56F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E56F1" w:rsidP="000E56F1" w:rsidR="000E56F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E56F1" w:rsidP="000E56F1" w:rsidR="000E56F1" w:rsidRPr="005D578C">
      <w:pPr>
        <w:jc w:val="center"/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E56F1" w:rsidP="000E56F1" w:rsidR="000E56F1" w:rsidRPr="005D578C">
      <w:pPr>
        <w:rPr>
          <w:rFonts w:cs="Times New Roman" w:eastAsia="Times New Roman"/>
          <w:szCs w:val="24"/>
        </w:rPr>
      </w:pPr>
    </w:p>
    <w:p w:rsidRDefault="000E56F1" w:rsidP="000E56F1" w:rsidR="000E56F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SEMPITERNUS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Oprtalj, Oprtalj 44,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89539252028, MBS 130006925, 18. travnja 2016.</w:t>
      </w:r>
    </w:p>
    <w:p w:rsidRDefault="000E56F1" w:rsidP="000E56F1" w:rsidR="000E56F1" w:rsidRPr="005D578C">
      <w:pPr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E56F1" w:rsidP="000E56F1" w:rsidR="000E56F1" w:rsidRPr="005D578C">
      <w:pPr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SEMPITERNUS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Oprtalj, Oprtalj 44,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89539252028, MBS 130006925.</w:t>
      </w:r>
    </w:p>
    <w:p w:rsidRDefault="000E56F1" w:rsidP="000E56F1" w:rsidR="000E56F1" w:rsidRPr="005D578C">
      <w:pPr>
        <w:rPr>
          <w:rFonts w:cs="Times New Roman" w:eastAsia="Times New Roman"/>
          <w:szCs w:val="24"/>
        </w:rPr>
      </w:pPr>
    </w:p>
    <w:p w:rsidRDefault="000E56F1" w:rsidP="000E56F1" w:rsidR="000E56F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62E96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0E56F1" w:rsidP="000E56F1" w:rsidR="000E56F1">
      <w:pPr>
        <w:rPr>
          <w:rFonts w:cs="Times New Roman" w:eastAsia="Times New Roman"/>
          <w:szCs w:val="20"/>
        </w:rPr>
      </w:pPr>
    </w:p>
    <w:p w:rsidRDefault="000E56F1" w:rsidP="000E56F1" w:rsidR="000E56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SEMPITERNUS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Oprtalj, Oprtalj 44,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89539252028, MBS 130006925.</w:t>
      </w:r>
    </w:p>
    <w:p w:rsidRDefault="000E56F1" w:rsidP="000E56F1" w:rsidR="000E56F1">
      <w:pPr>
        <w:ind w:firstLine="709"/>
        <w:rPr>
          <w:rFonts w:cs="Times New Roman" w:eastAsia="Times New Roman"/>
          <w:szCs w:val="24"/>
        </w:rPr>
      </w:pPr>
    </w:p>
    <w:p w:rsidRDefault="000E56F1" w:rsidP="000E56F1" w:rsidR="000E56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SEMPITERNUS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Oprtalj, Oprtalj 44,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89539252028, MBS 130006925.</w:t>
      </w:r>
    </w:p>
    <w:p w:rsidRDefault="000E56F1" w:rsidP="000E56F1" w:rsidR="000E56F1">
      <w:pPr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E56F1" w:rsidP="000E56F1" w:rsidR="000E56F1">
      <w:pPr>
        <w:ind w:firstLine="708"/>
        <w:rPr>
          <w:rFonts w:cs="Times New Roman" w:eastAsia="Times New Roman"/>
          <w:szCs w:val="24"/>
        </w:rPr>
      </w:pPr>
    </w:p>
    <w:p w:rsidRDefault="000E56F1" w:rsidP="000E56F1" w:rsidR="000E56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429.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SEMPITERNUS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Oprtalj.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E56F1" w:rsidP="000E56F1" w:rsidR="000E56F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E56F1" w:rsidP="000E56F1" w:rsidR="000E56F1" w:rsidRPr="005D578C">
      <w:pPr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E56F1" w:rsidP="000E56F1" w:rsidR="000E56F1">
      <w:pPr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E56F1" w:rsidP="000E56F1" w:rsidR="000E56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0F72C7">
        <w:rPr>
          <w:rFonts w:cs="Times New Roman" w:eastAsia="Times New Roman"/>
          <w:szCs w:val="24"/>
        </w:rPr>
        <w:t>, v.r.</w:t>
      </w:r>
    </w:p>
    <w:p w:rsidRDefault="000E56F1" w:rsidP="000E56F1" w:rsidR="000E56F1">
      <w:pPr>
        <w:jc w:val="left"/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jc w:val="left"/>
        <w:rPr>
          <w:rFonts w:cs="Times New Roman" w:eastAsia="Times New Roman"/>
          <w:szCs w:val="24"/>
        </w:rPr>
      </w:pPr>
    </w:p>
    <w:p w:rsidRDefault="00F709B1" w:rsidP="000E56F1" w:rsidR="00F709B1">
      <w:pPr>
        <w:jc w:val="left"/>
        <w:rPr>
          <w:rFonts w:cs="Times New Roman" w:eastAsia="Times New Roman"/>
          <w:szCs w:val="24"/>
        </w:rPr>
      </w:pPr>
    </w:p>
    <w:p w:rsidRDefault="00F709B1" w:rsidP="000E56F1" w:rsidR="00F709B1">
      <w:pPr>
        <w:jc w:val="left"/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E56F1" w:rsidP="000E56F1" w:rsidR="000E56F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E56F1" w:rsidP="000E56F1" w:rsidR="000E56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E56F1" w:rsidP="000E56F1" w:rsidR="000E56F1">
      <w:pPr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rPr>
          <w:rFonts w:cs="Times New Roman" w:eastAsia="Times New Roman"/>
          <w:szCs w:val="24"/>
        </w:rPr>
      </w:pPr>
    </w:p>
    <w:p w:rsidRDefault="000E56F1" w:rsidP="000E56F1" w:rsidR="000E56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E56F1" w:rsidP="000E56F1" w:rsidR="000E56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E56F1" w:rsidP="000E56F1" w:rsidR="000E56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SEMPITERNUS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Oprtalj, Oprtalj 44, </w:t>
      </w:r>
    </w:p>
    <w:p w:rsidRDefault="000E56F1" w:rsidP="000E56F1" w:rsidR="000E56F1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Poreč – Parenzo, Poreč, M. Vlašića 20,</w:t>
      </w:r>
    </w:p>
    <w:p w:rsidRDefault="000E56F1" w:rsidP="000E56F1" w:rsidR="000E56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E56F1" w:rsidP="000E56F1" w:rsidR="000E56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0E56F1" w:rsidP="000E56F1" w:rsidR="000E56F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0E56F1" w:rsidP="000E56F1" w:rsidR="000E56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0E56F1" w:rsidP="000E56F1" w:rsidR="000E56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0E56F1" w:rsidP="000E56F1" w:rsidR="000E56F1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6F1" w:rsidP="000E56F1" w:rsidR="000E56F1">
      <w:r>
        <w:separator/>
      </w:r>
    </w:p>
  </w:endnote>
  <w:endnote w:id="0" w:type="continuationSeparator">
    <w:p w:rsidRDefault="000E56F1" w:rsidP="000E56F1" w:rsidR="000E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6F1" w:rsidP="000E56F1" w:rsidR="000E56F1">
      <w:r>
        <w:separator/>
      </w:r>
    </w:p>
  </w:footnote>
  <w:footnote w:id="0" w:type="continuationSeparator">
    <w:p w:rsidRDefault="000E56F1" w:rsidP="000E56F1" w:rsidR="000E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F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37CD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St-216/2016-5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F1" w:rsidP="000E56F1" w:rsidR="005A4666" w:rsidRPr="00A074C3">
    <w:pPr>
      <w:pStyle w:val="Zaglavlje"/>
      <w:jc w:val="right"/>
      <w:rPr>
        <w:szCs w:val="24"/>
      </w:rPr>
    </w:pPr>
    <w:r>
      <w:rPr>
        <w:szCs w:val="24"/>
      </w:rPr>
      <w:t>10 St-216/2016-5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250"/>
    <w:rsid w:val="000E56F1"/>
    <w:rsid w:val="000E6250"/>
    <w:rsid w:val="000F72C7"/>
    <w:rsid w:val="001B04A0"/>
    <w:rsid w:val="004F5027"/>
    <w:rsid w:val="007D4B15"/>
    <w:rsid w:val="00A37CDC"/>
    <w:rsid w:val="00F709B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6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6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E56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6F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56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CD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7CD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7C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7C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6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6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E56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6F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56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CD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7CD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7C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7C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SEMPITERNUS d.o.o. OPRTALJ</izvorni_sadrzaj>
    <derivirana_varijabla naziv="DomainObject.Predmet.ProtustrankaFormated_1">  SEMPITERNUS d.o.o. OPRTALJ</derivirana_varijabla>
  </DomainObject.Predmet.ProtustrankaFormated>
  <DomainObject.Predmet.ProtustrankaFormatedOIB>
    <izvorni_sadrzaj>  SEMPITERNUS d.o.o. OPRTALJ, OIB 89539252028</izvorni_sadrzaj>
    <derivirana_varijabla naziv="DomainObject.Predmet.ProtustrankaFormatedOIB_1">  SEMPITERNUS d.o.o. OPRTALJ, OIB 89539252028</derivirana_varijabla>
  </DomainObject.Predmet.ProtustrankaFormatedOIB>
  <DomainObject.Predmet.ProtustrankaFormatedWithAdress>
    <izvorni_sadrzaj> SEMPITERNUS d.o.o. OPRTALJ, Oprtalj 44, 52460 Oprtalj</izvorni_sadrzaj>
    <derivirana_varijabla naziv="DomainObject.Predmet.ProtustrankaFormatedWithAdress_1"> SEMPITERNUS d.o.o. OPRTALJ, Oprtalj 44, 52460 Oprtalj</derivirana_varijabla>
  </DomainObject.Predmet.ProtustrankaFormatedWithAdress>
  <DomainObject.Predmet.ProtustrankaFormatedWithAdressOIB>
    <izvorni_sadrzaj> SEMPITERNUS d.o.o. OPRTALJ, OIB 89539252028, Oprtalj 44, 52460 Oprtalj</izvorni_sadrzaj>
    <derivirana_varijabla naziv="DomainObject.Predmet.ProtustrankaFormatedWithAdressOIB_1"> SEMPITERNUS d.o.o. OPRTALJ, OIB 89539252028, Oprtalj 44, 52460 Oprtalj</derivirana_varijabla>
  </DomainObject.Predmet.ProtustrankaFormatedWithAdressOIB>
  <DomainObject.Predmet.ProtustrankaWithAdress>
    <izvorni_sadrzaj>SEMPITERNUS d.o.o. OPRTALJ Oprtalj 44, 52460 Oprtalj</izvorni_sadrzaj>
    <derivirana_varijabla naziv="DomainObject.Predmet.ProtustrankaWithAdress_1">SEMPITERNUS d.o.o. OPRTALJ Oprtalj 44, 52460 Oprtalj</derivirana_varijabla>
  </DomainObject.Predmet.ProtustrankaWithAdress>
  <DomainObject.Predmet.ProtustrankaWithAdressOIB>
    <izvorni_sadrzaj>SEMPITERNUS d.o.o. OPRTALJ, OIB 89539252028, Oprtalj 44, 52460 Oprtalj</izvorni_sadrzaj>
    <derivirana_varijabla naziv="DomainObject.Predmet.ProtustrankaWithAdressOIB_1">SEMPITERNUS d.o.o. OPRTALJ, OIB 89539252028, Oprtalj 44, 52460 Oprtalj</derivirana_varijabla>
  </DomainObject.Predmet.ProtustrankaWithAdressOIB>
  <DomainObject.Predmet.ProtustrankaNazivFormated>
    <izvorni_sadrzaj>SEMPITERNUS d.o.o. OPRTALJ</izvorni_sadrzaj>
    <derivirana_varijabla naziv="DomainObject.Predmet.ProtustrankaNazivFormated_1">SEMPITERNUS d.o.o. OPRTALJ</derivirana_varijabla>
  </DomainObject.Predmet.ProtustrankaNazivFormated>
  <DomainObject.Predmet.ProtustrankaNazivFormatedOIB>
    <izvorni_sadrzaj>SEMPITERNUS d.o.o. OPRTALJ, OIB 89539252028</izvorni_sadrzaj>
    <derivirana_varijabla naziv="DomainObject.Predmet.ProtustrankaNazivFormatedOIB_1">SEMPITERNUS d.o.o. OPRTALJ, OIB 89539252028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15608.45</izvorni_sadrzaj>
    <derivirana_varijabla naziv="DomainObject.Predmet.TrenutnaVrijednost_1">15608.45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SEMPITERNUS d.o.o. OPRTALJ</item>
    </izvorni_sadrzaj>
    <derivirana_varijabla naziv="DomainObject.Predmet.ProtuStrankaListFormated_1">
      <item>SEMPITERNUS d.o.o. OPRTALJ</item>
    </derivirana_varijabla>
  </DomainObject.Predmet.ProtuStrankaListFormated>
  <DomainObject.Predmet.ProtuStrankaListFormatedOIB>
    <izvorni_sadrzaj>
      <item>SEMPITERNUS d.o.o. OPRTALJ, OIB 89539252028</item>
    </izvorni_sadrzaj>
    <derivirana_varijabla naziv="DomainObject.Predmet.ProtuStrankaListFormatedOIB_1">
      <item>SEMPITERNUS d.o.o. OPRTALJ, OIB 89539252028</item>
    </derivirana_varijabla>
  </DomainObject.Predmet.ProtuStrankaListFormatedOIB>
  <DomainObject.Predmet.ProtuStrankaListFormatedWithAdress>
    <izvorni_sadrzaj>
      <item>SEMPITERNUS d.o.o. OPRTALJ, Oprtalj 44, 52460 Oprtalj</item>
    </izvorni_sadrzaj>
    <derivirana_varijabla naziv="DomainObject.Predmet.ProtuStrankaListFormatedWithAdress_1">
      <item>SEMPITERNUS d.o.o. OPRTALJ, Oprtalj 44, 52460 Oprtalj</item>
    </derivirana_varijabla>
  </DomainObject.Predmet.ProtuStrankaListFormatedWithAdress>
  <DomainObject.Predmet.ProtuStrankaListFormatedWithAdressOIB>
    <izvorni_sadrzaj>
      <item>SEMPITERNUS d.o.o. OPRTALJ, OIB 89539252028, Oprtalj 44, 52460 Oprtalj</item>
    </izvorni_sadrzaj>
    <derivirana_varijabla naziv="DomainObject.Predmet.ProtuStrankaListFormatedWithAdressOIB_1">
      <item>SEMPITERNUS d.o.o. OPRTALJ, OIB 89539252028, Oprtalj 44, 52460 Oprtalj</item>
    </derivirana_varijabla>
  </DomainObject.Predmet.ProtuStrankaListFormatedWithAdressOIB>
  <DomainObject.Predmet.ProtuStrankaListNazivFormated>
    <izvorni_sadrzaj>
      <item>SEMPITERNUS d.o.o. OPRTALJ</item>
    </izvorni_sadrzaj>
    <derivirana_varijabla naziv="DomainObject.Predmet.ProtuStrankaListNazivFormated_1">
      <item>SEMPITERNUS d.o.o. OPRTALJ</item>
    </derivirana_varijabla>
  </DomainObject.Predmet.ProtuStrankaListNazivFormated>
  <DomainObject.Predmet.ProtuStrankaListNazivFormatedOIB>
    <izvorni_sadrzaj>
      <item>SEMPITERNUS d.o.o. OPRTALJ, OIB 89539252028</item>
    </izvorni_sadrzaj>
    <derivirana_varijabla naziv="DomainObject.Predmet.ProtuStrankaListNazivFormatedOIB_1">
      <item>SEMPITERNUS d.o.o. OPRTALJ, OIB 89539252028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SEMPITERNUS d.o.o. OPRTALJ</izvorni_sadrzaj>
    <derivirana_varijabla naziv="DomainObject.Predmet.ProtustrankaIDrugi_1">SEMPITERNUS d.o.o. OPRTALJ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SEMPITERNUS d.o.o. OPRTALJ, OIB 89539252028, Oprtalj 44, 52460 Oprtalj</izvorni_sadrzaj>
    <derivirana_varijabla naziv="DomainObject.Predmet.ProtustrankaIDrugiAdressOIB_1">SEMPITERNUS d.o.o. OPRTALJ, OIB 89539252028, Oprtalj 44,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SEMPITERNUS d.o.o. OPRTALJ</item>
    </izvorni_sadrzaj>
    <derivirana_varijabla naziv="DomainObject.Predmet.SudioniciListNaziv_1">
      <item>FINANCIJSKA AGENCIJA, RC RIJEKA, PODRUŽNICA PULA, PULA</item>
      <item>SEMPITERNUS d.o.o. OPRTALJ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SEMPITERNUS d.o.o. OPRTALJ, OIB 89539252028, Oprtalj 44,52460 Oprtalj</item>
    </izvorni_sadrzaj>
    <derivirana_varijabla naziv="DomainObject.Predmet.SudioniciListAdressOIB_1">
      <item>FINANCIJSKA AGENCIJA, RC RIJEKA, PODRUŽNICA PULA, PULA, OIB 85821130368, Giardini 5,52100 Pula</item>
      <item>SEMPITERNUS d.o.o. OPRTALJ, OIB 89539252028, Oprtalj 44,52460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89539252028</item>
    </izvorni_sadrzaj>
    <derivirana_varijabla naziv="DomainObject.Predmet.SudioniciListNazivOIB_1">
      <item>, OIB 85821130368</item>
      <item>, OIB 89539252028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2980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2016-04-18T12:41:00Z</dcterms:created>
  <dc:creator>Mihaela Kaligari</dc:creator>
  <cp:lastModifiedBy>Sanja Lakošeljac</cp:lastModifiedBy>
  <cp:lastPrinted>2016-04-19T07:03:00Z</cp:lastPrinted>
  <dcterms:modified xmlns:xsi="http://www.w3.org/2001/XMLSchema-instance" xsi:type="dcterms:W3CDTF">2016-04-19T07:11:00Z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