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16ea" w14:paraId="cb416ea" w:rsidRDefault="00B0124F" w:rsidP="00922021" w:rsidR="00B0124F" w:rsidRPr="00062348">
      <w:pPr>
        <w15:collapsed w:val="false"/>
        <w:rPr>
          <w:rStyle w:val="Brojstranice"/>
        </w:rPr>
      </w:pPr>
      <w:bookmarkStart w:name="_GoBack" w:id="0"/>
      <w:bookmarkEnd w:id="0"/>
      <w:r w:rsidRPr="00062348">
        <w:tab/>
      </w:r>
      <w:r w:rsidR="004E123D">
        <w:t xml:space="preserve">  </w:t>
      </w:r>
      <w:r w:rsidRPr="00062348">
        <w:t xml:space="preserve">  </w:t>
      </w:r>
      <w:r w:rsidR="00922021" w:rsidRPr="00062348">
        <w:t xml:space="preserve"> </w:t>
      </w:r>
      <w:r w:rsidR="003A40EC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  <w:r w:rsidRPr="00062348">
        <w:rPr>
          <w:rStyle w:val="Brojstranice"/>
        </w:rPr>
        <w:t xml:space="preserve"> </w:t>
      </w:r>
      <w:r w:rsidRPr="00062348">
        <w:rPr>
          <w:rStyle w:val="Brojstranice"/>
        </w:rPr>
        <w:tab/>
      </w:r>
    </w:p>
    <w:p w:rsidRDefault="004E123D" w:rsidP="004D131B" w:rsidR="00CF6251" w:rsidRPr="00062348">
      <w:pPr>
        <w:rPr>
          <w:bCs/>
        </w:rPr>
      </w:pPr>
      <w:r>
        <w:rPr>
          <w:bCs/>
        </w:rPr>
        <w:t xml:space="preserve">   REPUBLIKA </w:t>
      </w:r>
      <w:r w:rsidR="00922021" w:rsidRPr="00062348">
        <w:rPr>
          <w:bCs/>
        </w:rPr>
        <w:t>HRVATSKA</w:t>
      </w:r>
      <w:r w:rsidR="00922021" w:rsidRPr="00062348">
        <w:t xml:space="preserve"> </w:t>
      </w:r>
      <w:r w:rsidR="00922021" w:rsidRPr="00062348">
        <w:br/>
      </w:r>
      <w:r w:rsidR="00922021" w:rsidRPr="00062348">
        <w:rPr>
          <w:bCs/>
        </w:rPr>
        <w:t>TRGOVAČKI SUD U PAZINU</w:t>
      </w:r>
    </w:p>
    <w:p w:rsidRDefault="00CF6251" w:rsidP="004E123D" w:rsidR="00B0124F">
      <w:pPr>
        <w:ind w:firstLine="708"/>
        <w:rPr>
          <w:rStyle w:val="Brojstranice"/>
        </w:rPr>
      </w:pPr>
      <w:r w:rsidRPr="00062348">
        <w:rPr>
          <w:bCs/>
        </w:rPr>
        <w:t>Pazin, Dršćevka 1</w:t>
      </w:r>
      <w:r w:rsidR="00922021" w:rsidRPr="00062348">
        <w:t xml:space="preserve"> </w:t>
      </w:r>
      <w:r w:rsidR="00B0124F" w:rsidRPr="00062348">
        <w:rPr>
          <w:rStyle w:val="Brojstranice"/>
        </w:rPr>
        <w:tab/>
      </w:r>
    </w:p>
    <w:p w:rsidRDefault="004E123D" w:rsidP="004E123D" w:rsidR="004E123D" w:rsidRPr="00062348">
      <w:pPr>
        <w:ind w:firstLine="708"/>
        <w:rPr>
          <w:rStyle w:val="Brojstranice"/>
        </w:rPr>
      </w:pPr>
    </w:p>
    <w:p w:rsidRDefault="00B243FD" w:rsidP="00B243FD" w:rsidR="00922021" w:rsidRPr="00062348">
      <w:pPr>
        <w:jc w:val="center"/>
        <w:rPr>
          <w:rStyle w:val="Brojstranice"/>
        </w:rPr>
      </w:pPr>
      <w:r w:rsidRPr="00062348">
        <w:rPr>
          <w:rStyle w:val="Brojstranice"/>
        </w:rPr>
        <w:t>Z A K L J U Č A K</w:t>
      </w:r>
    </w:p>
    <w:p w:rsidRDefault="00B243FD" w:rsidP="00B243FD" w:rsidR="00B243FD" w:rsidRPr="00062348">
      <w:pPr>
        <w:jc w:val="center"/>
        <w:rPr>
          <w:rStyle w:val="Brojstranice"/>
        </w:rPr>
      </w:pPr>
    </w:p>
    <w:p w:rsidRDefault="00CF6251" w:rsidP="000626EC" w:rsidR="00672B22">
      <w:pPr>
        <w:jc w:val="both"/>
      </w:pPr>
      <w:r w:rsidRPr="00062348">
        <w:tab/>
      </w:r>
      <w:r w:rsidR="00F06D05" w:rsidRPr="00F06D05">
        <w:t>Trgovački sud u Pazinu, po stečajnom sucu Ivanu Dujiću, u stečajnom postupku nad Stečajnom masom iza LARIUM d.o.o. u stečaju Zagreb, Petrinjska 28, OIB 52483941505</w:t>
      </w:r>
      <w:r w:rsidR="00EE0453">
        <w:t xml:space="preserve"> (ranije sa sjedištem u </w:t>
      </w:r>
      <w:r w:rsidR="00EE0453" w:rsidRPr="00E05094">
        <w:t>Ližnjan</w:t>
      </w:r>
      <w:r w:rsidR="00EE0453">
        <w:t>u</w:t>
      </w:r>
      <w:r w:rsidR="00EE0453" w:rsidRPr="00E05094">
        <w:t>, Ližnjan 467, OIB 16942959882</w:t>
      </w:r>
      <w:r w:rsidR="00EE0453">
        <w:t>)</w:t>
      </w:r>
      <w:r w:rsidR="00F06D05" w:rsidRPr="00F06D05">
        <w:t xml:space="preserve">, </w:t>
      </w:r>
      <w:r w:rsidR="00F06D05">
        <w:t>2</w:t>
      </w:r>
      <w:r w:rsidR="002E2D60" w:rsidRPr="002E2D60">
        <w:t xml:space="preserve">. </w:t>
      </w:r>
      <w:r w:rsidR="00C30D47">
        <w:t>kolovoza</w:t>
      </w:r>
      <w:r w:rsidR="002E2D60" w:rsidRPr="002E2D60">
        <w:t xml:space="preserve"> 2018.</w:t>
      </w:r>
    </w:p>
    <w:p w:rsidRDefault="00EE0453" w:rsidP="000626EC" w:rsidR="00EE0453" w:rsidRPr="00062348">
      <w:pPr>
        <w:jc w:val="both"/>
      </w:pPr>
    </w:p>
    <w:p w:rsidRDefault="00A12E21" w:rsidP="00A0482D" w:rsidR="00A0482D" w:rsidRPr="00062348">
      <w:pPr>
        <w:jc w:val="center"/>
      </w:pPr>
      <w:r w:rsidRPr="00062348">
        <w:t>z a k l j u č</w:t>
      </w:r>
      <w:r w:rsidR="00A0482D" w:rsidRPr="00062348">
        <w:t xml:space="preserve"> i o   j e</w:t>
      </w:r>
    </w:p>
    <w:p w:rsidRDefault="00A0482D" w:rsidP="00A0482D" w:rsidR="00A0482D" w:rsidRPr="00062348">
      <w:pPr>
        <w:jc w:val="both"/>
      </w:pPr>
    </w:p>
    <w:p w:rsidRDefault="00F23B7D" w:rsidP="00F06D05" w:rsidR="00F06D05">
      <w:pPr>
        <w:jc w:val="both"/>
      </w:pPr>
      <w:r w:rsidRPr="00062348">
        <w:tab/>
      </w:r>
      <w:r w:rsidR="00F06D05">
        <w:t>Na</w:t>
      </w:r>
      <w:r w:rsidR="00EE0453">
        <w:t>laže se Općinskom sudu u Puli, z</w:t>
      </w:r>
      <w:r w:rsidR="00F06D05">
        <w:t xml:space="preserve">emljišnoknjižnom odjelu, da izvrši brisanje zabilježbe otvaranja stečajnog postupka na nekretnini: </w:t>
      </w:r>
    </w:p>
    <w:p w:rsidRDefault="00F06D05" w:rsidP="00F06D05" w:rsidR="002E2D60">
      <w:pPr>
        <w:jc w:val="both"/>
      </w:pPr>
      <w:r>
        <w:tab/>
        <w:t>- k.č. 814/6 kuća, dvorište,  ukupne površine 569  m2,  upisana u z.k.ul. 740 k.o. Ližnjan.</w:t>
      </w:r>
    </w:p>
    <w:p w:rsidRDefault="004E123D" w:rsidP="00F06D05" w:rsidR="004E123D">
      <w:pPr>
        <w:jc w:val="both"/>
      </w:pPr>
    </w:p>
    <w:p w:rsidRDefault="002E2D60" w:rsidP="002E2D60" w:rsidR="00CF6251">
      <w:pPr>
        <w:jc w:val="center"/>
      </w:pPr>
      <w:r>
        <w:t>Obrazloženje</w:t>
      </w:r>
    </w:p>
    <w:p w:rsidRDefault="002E2D60" w:rsidP="002E2D60" w:rsidR="002E2D60">
      <w:pPr>
        <w:jc w:val="center"/>
      </w:pPr>
    </w:p>
    <w:p w:rsidRDefault="002E2D60" w:rsidP="00F06D05" w:rsidR="00F06D05">
      <w:pPr>
        <w:jc w:val="both"/>
      </w:pPr>
      <w:r>
        <w:tab/>
      </w:r>
      <w:r w:rsidR="00F06D05">
        <w:t xml:space="preserve">Rješenjem ovog suda posl. br. </w:t>
      </w:r>
      <w:r w:rsidR="00F06D05" w:rsidRPr="00F06D05">
        <w:t>St-194/17-8</w:t>
      </w:r>
      <w:r w:rsidR="00F06D05">
        <w:t xml:space="preserve"> od 04. travnja 2017. naloženo je Općinskom sudu u Puli, Zemljišnoknjižnom odjelu, da izvrši zabilježbu otvaranja stečajnog postupka na nekretninama: </w:t>
      </w:r>
    </w:p>
    <w:p w:rsidRDefault="00F06D05" w:rsidP="00F06D05" w:rsidR="00F06D05">
      <w:pPr>
        <w:jc w:val="both"/>
      </w:pPr>
      <w:r>
        <w:tab/>
        <w:t>- k.č. 814/6 kuća, dvorište,  ukupne površine 569  m2,  upisana u z.k.ul. 740 k.o. Ližnjan.</w:t>
      </w:r>
    </w:p>
    <w:p w:rsidRDefault="00F06D05" w:rsidP="00F06D05" w:rsidR="001E3BA2">
      <w:r>
        <w:tab/>
      </w:r>
      <w:r w:rsidRPr="00F06D05">
        <w:t>Budući da je stečajni upravitelj predmetnu nekretninu prodao u stečajnom postupku te je kupac Valeriy Voronin uknjižen kao vlasnik iste, odlučeno je kao u izreci.</w:t>
      </w:r>
    </w:p>
    <w:p w:rsidRDefault="00F06D05" w:rsidP="00F06D05" w:rsidR="00F06D05" w:rsidRPr="00062348">
      <w:pPr>
        <w:rPr>
          <w:spacing w:val="8"/>
        </w:rPr>
      </w:pPr>
    </w:p>
    <w:p w:rsidRDefault="00922021" w:rsidP="004E123D" w:rsidR="002E2D60">
      <w:pPr>
        <w:jc w:val="center"/>
        <w:rPr>
          <w:spacing w:val="8"/>
        </w:rPr>
      </w:pPr>
      <w:r w:rsidRPr="00062348">
        <w:rPr>
          <w:spacing w:val="8"/>
        </w:rPr>
        <w:t xml:space="preserve">U Pazinu, </w:t>
      </w:r>
      <w:r w:rsidR="00F06D05">
        <w:rPr>
          <w:spacing w:val="8"/>
        </w:rPr>
        <w:t>2</w:t>
      </w:r>
      <w:r w:rsidR="00C30D47" w:rsidRPr="00C30D47">
        <w:rPr>
          <w:spacing w:val="8"/>
        </w:rPr>
        <w:t>. kolovoza 2018.</w:t>
      </w:r>
    </w:p>
    <w:p w:rsidRDefault="00C30D47" w:rsidP="004E123D" w:rsidR="00C30D47" w:rsidRPr="00E73F61">
      <w:pPr>
        <w:jc w:val="both"/>
        <w:rPr>
          <w:rStyle w:val="Brojstranice"/>
        </w:rPr>
      </w:pPr>
    </w:p>
    <w:p w:rsidRDefault="00922021" w:rsidP="004E123D" w:rsidR="00922021" w:rsidRPr="00062348">
      <w:pPr>
        <w:ind w:left="4956"/>
        <w:jc w:val="center"/>
        <w:rPr>
          <w:spacing w:val="8"/>
        </w:rPr>
      </w:pPr>
      <w:r w:rsidRPr="00062348">
        <w:rPr>
          <w:spacing w:val="8"/>
        </w:rPr>
        <w:t>Stečajni sudac</w:t>
      </w:r>
    </w:p>
    <w:p w:rsidRDefault="004E123D" w:rsidP="004E123D" w:rsidR="004E123D">
      <w:pPr>
        <w:ind w:left="4956"/>
        <w:jc w:val="center"/>
        <w:rPr>
          <w:spacing w:val="8"/>
        </w:rPr>
      </w:pPr>
    </w:p>
    <w:p w:rsidRDefault="00922021" w:rsidP="004E123D" w:rsidR="00DD3E6D" w:rsidRPr="00062348">
      <w:pPr>
        <w:ind w:left="4956"/>
        <w:jc w:val="center"/>
        <w:rPr>
          <w:spacing w:val="8"/>
        </w:rPr>
      </w:pPr>
      <w:r w:rsidRPr="00062348">
        <w:rPr>
          <w:spacing w:val="8"/>
        </w:rPr>
        <w:t>Ivan Dujić</w:t>
      </w:r>
      <w:r w:rsidR="003A40EC">
        <w:rPr>
          <w:spacing w:val="8"/>
        </w:rPr>
        <w:t>, v.r.</w:t>
      </w:r>
    </w:p>
    <w:p w:rsidRDefault="00A72B9C" w:rsidP="00A0482D" w:rsidR="00A72B9C" w:rsidRPr="00062348">
      <w:pPr>
        <w:jc w:val="both"/>
      </w:pPr>
    </w:p>
    <w:p w:rsidRDefault="00A72B9C" w:rsidP="00A0482D" w:rsidR="00A72B9C" w:rsidRPr="00062348">
      <w:pPr>
        <w:jc w:val="both"/>
      </w:pPr>
    </w:p>
    <w:p w:rsidRDefault="00BC3390" w:rsidP="00A0482D" w:rsidR="00BC3390" w:rsidRPr="00062348">
      <w:pPr>
        <w:jc w:val="both"/>
      </w:pPr>
    </w:p>
    <w:p w:rsidRDefault="001E3BA2" w:rsidP="00A0482D" w:rsidR="001E3BA2" w:rsidRPr="00062348">
      <w:pPr>
        <w:jc w:val="both"/>
      </w:pPr>
    </w:p>
    <w:p w:rsidRDefault="007D7C33" w:rsidP="007D7C33" w:rsidR="007D7C33" w:rsidRPr="00062348">
      <w:pPr>
        <w:jc w:val="both"/>
      </w:pPr>
      <w:r w:rsidRPr="00062348">
        <w:t xml:space="preserve">UPUTA O PRAVNOM LIJEKU: </w:t>
      </w:r>
    </w:p>
    <w:p w:rsidRDefault="001E3BA2" w:rsidP="007D7C33" w:rsidR="007D7C33" w:rsidRPr="00062348">
      <w:pPr>
        <w:jc w:val="both"/>
      </w:pPr>
      <w:r w:rsidRPr="00062348">
        <w:t>P</w:t>
      </w:r>
      <w:r w:rsidR="007D7C33" w:rsidRPr="00062348">
        <w:t>rotiv ovog zaključka nije dopušten</w:t>
      </w:r>
      <w:r w:rsidRPr="00062348">
        <w:t xml:space="preserve"> pravni lijek (čl. 19. st. 7. Stečajnog zakona)</w:t>
      </w:r>
      <w:r w:rsidR="007D7C33" w:rsidRPr="00062348">
        <w:t xml:space="preserve">. </w:t>
      </w:r>
    </w:p>
    <w:p w:rsidRDefault="007D7C33" w:rsidP="007D7C33" w:rsidR="007D7C33" w:rsidRPr="00062348">
      <w:pPr>
        <w:jc w:val="both"/>
      </w:pPr>
    </w:p>
    <w:p w:rsidRDefault="00787BE0" w:rsidP="00787BE0" w:rsidR="00787BE0">
      <w:pPr>
        <w:jc w:val="both"/>
      </w:pPr>
      <w:r>
        <w:t xml:space="preserve">DNA:  </w:t>
      </w:r>
    </w:p>
    <w:p w:rsidRDefault="0061111E" w:rsidP="00787BE0" w:rsidR="0061111E">
      <w:pPr>
        <w:jc w:val="both"/>
      </w:pPr>
      <w:r w:rsidRPr="0061111E">
        <w:t xml:space="preserve">- </w:t>
      </w:r>
      <w:r>
        <w:t xml:space="preserve"> </w:t>
      </w:r>
      <w:r w:rsidR="005F3197">
        <w:t>e oglasna ploča, osam dana</w:t>
      </w:r>
    </w:p>
    <w:p w:rsidRDefault="00EE0453" w:rsidP="00787BE0" w:rsidR="00EE0453">
      <w:pPr>
        <w:jc w:val="both"/>
      </w:pPr>
      <w:r>
        <w:t>- Općinskom sudu u Puli, zemljišnoknjižnom odjelu</w:t>
      </w:r>
    </w:p>
    <w:p w:rsidRDefault="00F06D05" w:rsidP="00787BE0" w:rsidR="00F06D05">
      <w:pPr>
        <w:jc w:val="both"/>
      </w:pPr>
      <w:r>
        <w:t xml:space="preserve">- Valeriy Voronin, po </w:t>
      </w:r>
      <w:r w:rsidRPr="00BE5760">
        <w:t>pun</w:t>
      </w:r>
      <w:r>
        <w:t>.</w:t>
      </w:r>
      <w:r w:rsidRPr="00BE5760">
        <w:t xml:space="preserve"> Goran</w:t>
      </w:r>
      <w:r>
        <w:t>u</w:t>
      </w:r>
      <w:r w:rsidRPr="00BE5760">
        <w:t xml:space="preserve"> Pajić</w:t>
      </w:r>
      <w:r>
        <w:t>u</w:t>
      </w:r>
      <w:r w:rsidRPr="00BE5760">
        <w:t>, odvj</w:t>
      </w:r>
      <w:r>
        <w:t>.</w:t>
      </w:r>
      <w:r w:rsidRPr="00BE5760">
        <w:t xml:space="preserve"> u Puli</w:t>
      </w:r>
    </w:p>
    <w:p w:rsidRDefault="00F06D05" w:rsidP="00787BE0" w:rsidR="00F06D05">
      <w:pPr>
        <w:jc w:val="both"/>
      </w:pPr>
    </w:p>
    <w:p w:rsidRDefault="00C30D47" w:rsidP="00787BE0" w:rsidR="00C30D47">
      <w:pPr>
        <w:jc w:val="both"/>
      </w:pPr>
      <w:r>
        <w:t>R.</w:t>
      </w:r>
    </w:p>
    <w:p w:rsidRDefault="005F3197" w:rsidP="00787BE0" w:rsidR="002E0936" w:rsidRPr="00062348">
      <w:pPr>
        <w:jc w:val="both"/>
      </w:pPr>
      <w:r>
        <w:t xml:space="preserve">Kalendirati </w:t>
      </w:r>
      <w:r w:rsidR="00EE0453">
        <w:t>3</w:t>
      </w:r>
      <w:r w:rsidR="00672B22">
        <w:t>0</w:t>
      </w:r>
      <w:r w:rsidR="004E337F">
        <w:t xml:space="preserve"> dana</w:t>
      </w:r>
    </w:p>
    <w:sectPr w:rsidSect="004E123D" w:rsidR="002E0936" w:rsidRPr="00062348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1476" w:rsidR="00421476">
      <w:r>
        <w:separator/>
      </w:r>
    </w:p>
  </w:endnote>
  <w:endnote w:id="0" w:type="continuationSeparator">
    <w:p w:rsidRDefault="00421476" w:rsidR="0042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1476" w:rsidR="00421476">
      <w:r>
        <w:separator/>
      </w:r>
    </w:p>
  </w:footnote>
  <w:footnote w:id="0" w:type="continuationSeparator">
    <w:p w:rsidRDefault="00421476" w:rsidR="0042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12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255536" w:rsidRPr="00255536">
      <w:rPr>
        <w:rStyle w:val="Brojstranice"/>
      </w:rPr>
      <w:t>Posl. br. 10 St-440/16-46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2E2D60">
      <w:rPr>
        <w:rStyle w:val="Brojstranice"/>
      </w:rPr>
      <w:t>10 St-</w:t>
    </w:r>
    <w:r w:rsidR="00F06D05">
      <w:rPr>
        <w:rStyle w:val="Brojstranice"/>
      </w:rPr>
      <w:t>194</w:t>
    </w:r>
    <w:r w:rsidR="00C30D47">
      <w:rPr>
        <w:rStyle w:val="Brojstranice"/>
      </w:rPr>
      <w:t>/201</w:t>
    </w:r>
    <w:r w:rsidR="00F06D05">
      <w:rPr>
        <w:rStyle w:val="Brojstranice"/>
      </w:rPr>
      <w:t>7</w:t>
    </w:r>
    <w:r w:rsidR="002E2D60">
      <w:rPr>
        <w:rStyle w:val="Brojstranice"/>
      </w:rPr>
      <w:t>-</w:t>
    </w:r>
    <w:r w:rsidR="00C30D47">
      <w:rPr>
        <w:rStyle w:val="Brojstranice"/>
      </w:rPr>
      <w:t>2</w:t>
    </w:r>
    <w:r w:rsidR="00F06D05">
      <w:rPr>
        <w:rStyle w:val="Brojstranic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F9A70"/>
    <w:multiLevelType w:val="singleLevel"/>
    <w:tmpl w:val="09577BBF"/>
    <w:lvl w:ilvl="0">
      <w:start w:val="2"/>
      <w:numFmt w:val="decimal"/>
      <w:lvlText w:val="%1."/>
      <w:lvlJc w:val="left"/>
      <w:pPr>
        <w:tabs>
          <w:tab w:pos="792" w:val="num"/>
        </w:tabs>
        <w:ind w:hanging="288" w:left="792"/>
      </w:pPr>
      <w:rPr>
        <w:sz w:val="23"/>
        <w:szCs w:val="23"/>
      </w:rPr>
    </w:lvl>
  </w:abstractNum>
  <w:abstractNum w:abstractNumId="1">
    <w:nsid w:val="226A785A"/>
    <w:multiLevelType w:val="hybridMultilevel"/>
    <w:tmpl w:val="6B121E8A"/>
    <w:lvl w:tplc="E2E02E0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2"/>
    </w:lvlOverride>
  </w:num>
  <w:num w:numId="4">
    <w:abstractNumId w:val="0"/>
    <w:lvlOverride w:ilvl="0">
      <w:lvl w:ilvl="0">
        <w:start w:val="2"/>
        <w:numFmt w:val="decimal"/>
        <w:lvlText w:val="%1."/>
        <w:lvlJc w:val="left"/>
        <w:pPr>
          <w:tabs>
            <w:tab w:pos="792" w:val="num"/>
          </w:tabs>
          <w:ind w:hanging="288" w:left="792"/>
        </w:pPr>
        <w:rPr>
          <w:sz w:val="23"/>
          <w:szCs w:val="23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4012D"/>
    <w:rsid w:val="000526DF"/>
    <w:rsid w:val="000533F6"/>
    <w:rsid w:val="0005705E"/>
    <w:rsid w:val="00062348"/>
    <w:rsid w:val="000626EC"/>
    <w:rsid w:val="00063B9E"/>
    <w:rsid w:val="0008568B"/>
    <w:rsid w:val="000F51C5"/>
    <w:rsid w:val="001042C4"/>
    <w:rsid w:val="00126181"/>
    <w:rsid w:val="00137E4E"/>
    <w:rsid w:val="00150C2A"/>
    <w:rsid w:val="001A0C71"/>
    <w:rsid w:val="001E3BA2"/>
    <w:rsid w:val="001F6337"/>
    <w:rsid w:val="00201A05"/>
    <w:rsid w:val="00236374"/>
    <w:rsid w:val="00251D62"/>
    <w:rsid w:val="00255536"/>
    <w:rsid w:val="002B74A3"/>
    <w:rsid w:val="002C6219"/>
    <w:rsid w:val="002E0936"/>
    <w:rsid w:val="002E2D60"/>
    <w:rsid w:val="00312B2F"/>
    <w:rsid w:val="0032199C"/>
    <w:rsid w:val="00367BD6"/>
    <w:rsid w:val="0038377B"/>
    <w:rsid w:val="003A40EC"/>
    <w:rsid w:val="003B5158"/>
    <w:rsid w:val="00404C97"/>
    <w:rsid w:val="00421476"/>
    <w:rsid w:val="00466E11"/>
    <w:rsid w:val="00493F50"/>
    <w:rsid w:val="004B73E9"/>
    <w:rsid w:val="004D131B"/>
    <w:rsid w:val="004E0349"/>
    <w:rsid w:val="004E123D"/>
    <w:rsid w:val="004E337F"/>
    <w:rsid w:val="004F162A"/>
    <w:rsid w:val="00516732"/>
    <w:rsid w:val="00521AFF"/>
    <w:rsid w:val="00532D8E"/>
    <w:rsid w:val="00533116"/>
    <w:rsid w:val="005A0F10"/>
    <w:rsid w:val="005B4371"/>
    <w:rsid w:val="005D1696"/>
    <w:rsid w:val="005E6D02"/>
    <w:rsid w:val="005F3197"/>
    <w:rsid w:val="006003E4"/>
    <w:rsid w:val="0061111E"/>
    <w:rsid w:val="00614669"/>
    <w:rsid w:val="006431C0"/>
    <w:rsid w:val="0065500E"/>
    <w:rsid w:val="00662157"/>
    <w:rsid w:val="00672B22"/>
    <w:rsid w:val="00676BF8"/>
    <w:rsid w:val="00681BBF"/>
    <w:rsid w:val="006862ED"/>
    <w:rsid w:val="006B35DE"/>
    <w:rsid w:val="006D7016"/>
    <w:rsid w:val="006E0614"/>
    <w:rsid w:val="006E57E1"/>
    <w:rsid w:val="00736CD1"/>
    <w:rsid w:val="007523BA"/>
    <w:rsid w:val="0076475B"/>
    <w:rsid w:val="00786836"/>
    <w:rsid w:val="00787BE0"/>
    <w:rsid w:val="007D7C33"/>
    <w:rsid w:val="007E3E6F"/>
    <w:rsid w:val="00816DC2"/>
    <w:rsid w:val="00832B36"/>
    <w:rsid w:val="00833A2D"/>
    <w:rsid w:val="00835DF5"/>
    <w:rsid w:val="008C6ADF"/>
    <w:rsid w:val="008D0640"/>
    <w:rsid w:val="008D5A9F"/>
    <w:rsid w:val="008E32A2"/>
    <w:rsid w:val="008F1CCC"/>
    <w:rsid w:val="00907CF2"/>
    <w:rsid w:val="00922021"/>
    <w:rsid w:val="00943BC1"/>
    <w:rsid w:val="00997511"/>
    <w:rsid w:val="00997AAC"/>
    <w:rsid w:val="009C0DE2"/>
    <w:rsid w:val="009C1B00"/>
    <w:rsid w:val="009D3FFF"/>
    <w:rsid w:val="00A0482D"/>
    <w:rsid w:val="00A12E21"/>
    <w:rsid w:val="00A43B89"/>
    <w:rsid w:val="00A72B9C"/>
    <w:rsid w:val="00A8270D"/>
    <w:rsid w:val="00A871DD"/>
    <w:rsid w:val="00AA388D"/>
    <w:rsid w:val="00AA5283"/>
    <w:rsid w:val="00AC1AEF"/>
    <w:rsid w:val="00AD179D"/>
    <w:rsid w:val="00B0124F"/>
    <w:rsid w:val="00B243FD"/>
    <w:rsid w:val="00B33D8B"/>
    <w:rsid w:val="00B43C94"/>
    <w:rsid w:val="00B54634"/>
    <w:rsid w:val="00B737D7"/>
    <w:rsid w:val="00B764B8"/>
    <w:rsid w:val="00B80D31"/>
    <w:rsid w:val="00B8111A"/>
    <w:rsid w:val="00BA7E09"/>
    <w:rsid w:val="00BC3390"/>
    <w:rsid w:val="00BC3DEE"/>
    <w:rsid w:val="00BF7473"/>
    <w:rsid w:val="00C1103B"/>
    <w:rsid w:val="00C14250"/>
    <w:rsid w:val="00C30D47"/>
    <w:rsid w:val="00C65397"/>
    <w:rsid w:val="00CA5B19"/>
    <w:rsid w:val="00CB7C16"/>
    <w:rsid w:val="00CC359E"/>
    <w:rsid w:val="00CD5EDC"/>
    <w:rsid w:val="00CF6251"/>
    <w:rsid w:val="00D01D13"/>
    <w:rsid w:val="00D147C6"/>
    <w:rsid w:val="00D15A99"/>
    <w:rsid w:val="00D45E12"/>
    <w:rsid w:val="00DB5109"/>
    <w:rsid w:val="00DD3E6D"/>
    <w:rsid w:val="00E126CB"/>
    <w:rsid w:val="00E31BC2"/>
    <w:rsid w:val="00E65220"/>
    <w:rsid w:val="00E73D2B"/>
    <w:rsid w:val="00E83077"/>
    <w:rsid w:val="00E96D57"/>
    <w:rsid w:val="00EC78C7"/>
    <w:rsid w:val="00EE0453"/>
    <w:rsid w:val="00EE7F80"/>
    <w:rsid w:val="00F030EE"/>
    <w:rsid w:val="00F06D05"/>
    <w:rsid w:val="00F23582"/>
    <w:rsid w:val="00F23B7D"/>
    <w:rsid w:val="00F601E1"/>
    <w:rsid w:val="00F65540"/>
    <w:rsid w:val="00FA0DBC"/>
    <w:rsid w:val="00FA1F50"/>
    <w:rsid w:val="00FB4DA0"/>
    <w:rsid w:val="00FB782F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19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styleId="Odlomakpopisa" w:type="paragraph">
    <w:name w:val="List Paragraph"/>
    <w:basedOn w:val="Normal"/>
    <w:uiPriority w:val="34"/>
    <w:qFormat/>
    <w:rsid w:val="002555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4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0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0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0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0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9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23250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91814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67675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7200062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10067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069790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3471398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2029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3900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3812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307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St-194/2017</izvorni_sadrzaj>
    <derivirana_varijabla naziv="DomainObject.Predmet.OznakaBroj_1">St-194/2017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LARIUM d.o.o. za trgovinu i usluge u stečaju</izvorni_sadrzaj>
    <derivirana_varijabla naziv="DomainObject.Predmet.ProtustrankaFormated_1">  Stečajna masa iza LARIUM d.o.o. za trgovinu i usluge u stečaju</derivirana_varijabla>
  </DomainObject.Predmet.ProtustrankaFormated>
  <DomainObject.Predmet.ProtustrankaFormatedOIB>
    <izvorni_sadrzaj>  Stečajna masa iza LARIUM d.o.o. za trgovinu i usluge u stečaju, OIB 52483941505</izvorni_sadrzaj>
    <derivirana_varijabla naziv="DomainObject.Predmet.ProtustrankaFormatedOIB_1">  Stečajna masa iza LARIUM d.o.o. za trgovinu i usluge u stečaju, OIB 52483941505</derivirana_varijabla>
  </DomainObject.Predmet.ProtustrankaFormatedOIB>
  <DomainObject.Predmet.ProtustrankaFormatedWithAdress>
    <izvorni_sadrzaj> Stečajna masa iza LARIUM d.o.o. za trgovinu i usluge u stečaju, Petrinjska 28, 10000 Zagreb</izvorni_sadrzaj>
    <derivirana_varijabla naziv="DomainObject.Predmet.ProtustrankaFormatedWithAdress_1"> Stečajna masa iza LARIUM d.o.o. za trgovinu i usluge u stečaju, Petrinjska 28, 10000 Zagreb</derivirana_varijabla>
  </DomainObject.Predmet.ProtustrankaFormatedWithAdress>
  <DomainObject.Predmet.ProtustrankaFormatedWithAdressOIB>
    <izvorni_sadrzaj> Stečajna masa iza LARIUM d.o.o. za trgovinu i usluge u stečaju, OIB 52483941505, Petrinjska 28, 10000 Zagreb</izvorni_sadrzaj>
    <derivirana_varijabla naziv="DomainObject.Predmet.ProtustrankaFormatedWithAdressOIB_1"> Stečajna masa iza LARIUM d.o.o. za trgovinu i usluge u stečaju, OIB 52483941505, Petrinjska 28, 10000 Zagreb</derivirana_varijabla>
  </DomainObject.Predmet.ProtustrankaFormatedWithAdressOIB>
  <DomainObject.Predmet.ProtustrankaWithAdress>
    <izvorni_sadrzaj>Stečajna masa iza LARIUM d.o.o. za trgovinu i usluge u stečaju Petrinjska 28, 10000 Zagreb</izvorni_sadrzaj>
    <derivirana_varijabla naziv="DomainObject.Predmet.ProtustrankaWithAdress_1">Stečajna masa iza LARIUM d.o.o. za trgovinu i usluge u stečaju Petrinjska 28, 10000 Zagreb</derivirana_varijabla>
  </DomainObject.Predmet.ProtustrankaWithAdress>
  <DomainObject.Predmet.ProtustrankaWithAdressOIB>
    <izvorni_sadrzaj>Stečajna masa iza LARIUM d.o.o. za trgovinu i usluge u stečaju, OIB 52483941505, Petrinjska 28, 10000 Zagreb</izvorni_sadrzaj>
    <derivirana_varijabla naziv="DomainObject.Predmet.ProtustrankaWithAdressOIB_1">Stečajna masa iza LARIUM d.o.o. za trgovinu i usluge u stečaju, OIB 52483941505, Petrinjska 28, 10000 Zagreb</derivirana_varijabla>
  </DomainObject.Predmet.ProtustrankaWithAdressOIB>
  <DomainObject.Predmet.ProtustrankaNazivFormated>
    <izvorni_sadrzaj>Stečajna masa iza LARIUM d.o.o. za trgovinu i usluge u stečaju</izvorni_sadrzaj>
    <derivirana_varijabla naziv="DomainObject.Predmet.ProtustrankaNazivFormated_1">Stečajna masa iza LARIUM d.o.o. za trgovinu i usluge u stečaju</derivirana_varijabla>
  </DomainObject.Predmet.ProtustrankaNazivFormated>
  <DomainObject.Predmet.ProtustrankaNazivFormatedOIB>
    <izvorni_sadrzaj>Stečajna masa iza LARIUM d.o.o. za trgovinu i usluge u stečaju, OIB 52483941505</izvorni_sadrzaj>
    <derivirana_varijabla naziv="DomainObject.Predmet.ProtustrankaNazivFormatedOIB_1">Stečajna masa iza LARIUM d.o.o. za trgovinu i usluge u stečaju, OIB 52483941505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Ulica 28, 10000 Zagreb</izvorni_sadrzaj>
    <derivirana_varijabla naziv="DomainObject.Predmet.StrankaFormatedWithAdress_1"> Stečajni upravitelj Ivan Gjurašić, Petrinjska Ulica 28, 10000 Zagreb</derivirana_varijabla>
  </DomainObject.Predmet.StrankaFormatedWithAdress>
  <DomainObject.Predmet.StrankaFormatedWithAdressOIB>
    <izvorni_sadrzaj> Stečajni upravitelj Ivan Gjurašić, OIB 66025260916, Petrinjska Ulica 28, 10000 Zagreb</izvorni_sadrzaj>
    <derivirana_varijabla naziv="DomainObject.Predmet.StrankaFormatedWithAdressOIB_1"> Stečajni upravitelj Ivan Gjurašić, OIB 66025260916, Petrinjska Ulica 28, 10000 Zagreb</derivirana_varijabla>
  </DomainObject.Predmet.StrankaFormatedWithAdressOIB>
  <DomainObject.Predmet.StrankaWithAdress>
    <izvorni_sadrzaj>Stečajni upravitelj Ivan Gjurašić Petrinjska Ulica 28,10000 Zagreb</izvorni_sadrzaj>
    <derivirana_varijabla naziv="DomainObject.Predmet.StrankaWithAdress_1">Stečajni upravitelj Ivan Gjurašić Petrinjska Ulica 28,10000 Zagreb</derivirana_varijabla>
  </DomainObject.Predmet.StrankaWithAdress>
  <DomainObject.Predmet.StrankaWithAdressOIB>
    <izvorni_sadrzaj>Stečajni upravitelj Ivan Gjurašić, OIB 66025260916, Petrinjska Ulica 28,10000 Zagreb</izvorni_sadrzaj>
    <derivirana_varijabla naziv="DomainObject.Predmet.StrankaWithAdressOIB_1">Stečajni upravitelj Ivan Gjurašić, OIB 66025260916, Petrinjska Ulica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1349.53</izvorni_sadrzaj>
    <derivirana_varijabla naziv="DomainObject.Predmet.TrenutnaVrijednost_1">1349.53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Ulica 28, 10000 Zagreb</item>
    </izvorni_sadrzaj>
    <derivirana_varijabla naziv="DomainObject.Predmet.StrankaListFormatedWithAdress_1">
      <item>Stečajni upravitelj Ivan Gjurašić, Petrinjska Ulica 28, 10000 Zagreb</item>
    </derivirana_varijabla>
  </DomainObject.Predmet.StrankaListFormatedWithAdress>
  <DomainObject.Predmet.StrankaListFormatedWithAdressOIB>
    <izvorni_sadrzaj>
      <item>Stečajni upravitelj Ivan Gjurašić, OIB 66025260916, Petrinjska Ulica 28, 10000 Zagreb</item>
    </izvorni_sadrzaj>
    <derivirana_varijabla naziv="DomainObject.Predmet.StrankaListFormatedWithAdressOIB_1">
      <item>Stečajni upravitelj Ivan Gjurašić, OIB 66025260916, Petrinjska Ulica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LARIUM d.o.o. za trgovinu i usluge u stečaju</item>
    </izvorni_sadrzaj>
    <derivirana_varijabla naziv="DomainObject.Predmet.ProtuStrankaListFormated_1">
      <item>Stečajna masa iza LARIUM d.o.o. za trgovinu i usluge u stečaju</item>
    </derivirana_varijabla>
  </DomainObject.Predmet.ProtuStrankaListFormated>
  <DomainObject.Predmet.ProtuStrankaListFormatedOIB>
    <izvorni_sadrzaj>
      <item>Stečajna masa iza LARIUM d.o.o. za trgovinu i usluge u stečaju, OIB 52483941505</item>
    </izvorni_sadrzaj>
    <derivirana_varijabla naziv="DomainObject.Predmet.ProtuStrankaListFormatedOIB_1">
      <item>Stečajna masa iza LARIUM d.o.o. za trgovinu i usluge u stečaju, OIB 52483941505</item>
    </derivirana_varijabla>
  </DomainObject.Predmet.ProtuStrankaListFormatedOIB>
  <DomainObject.Predmet.ProtuStrankaListFormatedWithAdress>
    <izvorni_sadrzaj>
      <item>Stečajna masa iza LARIUM d.o.o. za trgovinu i usluge u stečaju, Petrinjska 28, 10000 Zagreb</item>
    </izvorni_sadrzaj>
    <derivirana_varijabla naziv="DomainObject.Predmet.ProtuStrankaListFormatedWithAdress_1">
      <item>Stečajna masa iza LARIUM d.o.o. za trgovinu i usluge u stečaju, Petrinjska 28, 10000 Zagreb</item>
    </derivirana_varijabla>
  </DomainObject.Predmet.ProtuStrankaListFormatedWithAdress>
  <DomainObject.Predmet.ProtuStrankaListFormatedWithAdressOIB>
    <izvorni_sadrzaj>
      <item>Stečajna masa iza LARIUM d.o.o. za trgovinu i usluge u stečaju, OIB 52483941505, Petrinjska 28, 10000 Zagreb</item>
    </izvorni_sadrzaj>
    <derivirana_varijabla naziv="DomainObject.Predmet.ProtuStrankaListFormatedWithAdressOIB_1">
      <item>Stečajna masa iza LARIUM d.o.o. za trgovinu i usluge u stečaju, OIB 52483941505, Petrinjska 28, 10000 Zagreb</item>
    </derivirana_varijabla>
  </DomainObject.Predmet.ProtuStrankaListFormatedWithAdressOIB>
  <DomainObject.Predmet.ProtuStrankaListNazivFormated>
    <izvorni_sadrzaj>
      <item>Stečajna masa iza LARIUM d.o.o. za trgovinu i usluge u stečaju</item>
    </izvorni_sadrzaj>
    <derivirana_varijabla naziv="DomainObject.Predmet.ProtuStrankaListNazivFormated_1">
      <item>Stečajna masa iza LARIUM d.o.o. za trgovinu i usluge u stečaju</item>
    </derivirana_varijabla>
  </DomainObject.Predmet.ProtuStrankaListNazivFormated>
  <DomainObject.Predmet.ProtuStrankaListNazivFormatedOIB>
    <izvorni_sadrzaj>
      <item>Stečajna masa iza LARIUM d.o.o. za trgovinu i usluge u stečaju, OIB 52483941505</item>
    </izvorni_sadrzaj>
    <derivirana_varijabla naziv="DomainObject.Predmet.ProtuStrankaListNazivFormatedOIB_1">
      <item>Stečajna masa iza LARIUM d.o.o. za trgovinu i usluge u stečaju, OIB 52483941505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LARIUM d.o.o. za trgovinu i usluge u stečaju</izvorni_sadrzaj>
    <derivirana_varijabla naziv="DomainObject.Predmet.ProtustrankaIDrugi_1">Stečajna masa iza LARIUM d.o.o. za trgovinu i usluge u stečaju</derivirana_varijabla>
  </DomainObject.Predmet.ProtustrankaIDrugi>
  <DomainObject.Predmet.StrankaIDrugiAdressOIB>
    <izvorni_sadrzaj>Stečajni upravitelj Ivan Gjurašić, OIB 66025260916, Petrinjska Ulica 28, 10000 Zagreb</izvorni_sadrzaj>
    <derivirana_varijabla naziv="DomainObject.Predmet.StrankaIDrugiAdressOIB_1">Stečajni upravitelj Ivan Gjurašić, OIB 66025260916, Petrinjska Ulica 28, 10000 Zagreb</derivirana_varijabla>
  </DomainObject.Predmet.StrankaIDrugiAdressOIB>
  <DomainObject.Predmet.ProtustrankaIDrugiAdressOIB>
    <izvorni_sadrzaj>Stečajna masa iza LARIUM d.o.o. za trgovinu i usluge u stečaju, OIB 52483941505, Petrinjska 28, 10000 Zagreb</izvorni_sadrzaj>
    <derivirana_varijabla naziv="DomainObject.Predmet.ProtustrankaIDrugiAdressOIB_1">Stečajna masa iza LARIUM d.o.o. za trgovinu i usluge u stečaju, OIB 52483941505,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LARIUM d.o.o. za trgovinu i usluge u stečaju</item>
      <item>Stečajni upravitelj Ivan Gjurašić</item>
    </izvorni_sadrzaj>
    <derivirana_varijabla naziv="DomainObject.Predmet.SudioniciListNaziv_1">
      <item>Stečajna masa iza LARIUM d.o.o. za trgovinu i usluge u stečaju</item>
      <item>Stečajni upravitelj Ivan Gjurašić</item>
    </derivirana_varijabla>
  </DomainObject.Predmet.SudioniciListNaziv>
  <DomainObject.Predmet.SudioniciListAdressOIB>
    <izvorni_sadrzaj>
      <item>Stečajna masa iza LARIUM d.o.o. za trgovinu i usluge u stečaju, OIB 52483941505, Petrinjska 28,10000 Zagreb</item>
      <item>Stečajni upravitelj Ivan Gjurašić, OIB 66025260916, Petrinjska Ulica 28,10000 Zagreb</item>
    </izvorni_sadrzaj>
    <derivirana_varijabla naziv="DomainObject.Predmet.SudioniciListAdressOIB_1">
      <item>Stečajna masa iza LARIUM d.o.o. za trgovinu i usluge u stečaju, OIB 52483941505, Petrinjska 28,10000 Zagreb</item>
      <item>Stečajni upravitelj Ivan Gjurašić, OIB 66025260916, Petrinjska Ulica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52483941505</item>
      <item>, OIB 66025260916</item>
    </izvorni_sadrzaj>
    <derivirana_varijabla naziv="DomainObject.Predmet.SudioniciListNazivOIB_1">
      <item>, OIB 52483941505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220</properties:Words>
  <properties:Characters>1134</properties:Characters>
  <properties:Lines>47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2018-08-02T06:30:00Z</dcterms:created>
  <dc:creator>sblazevic</dc:creator>
  <cp:lastModifiedBy>Sanja Lakošeljac</cp:lastModifiedBy>
  <cp:lastPrinted>2008-02-07T06:45:00Z</cp:lastPrinted>
  <dcterms:modified xmlns:xsi="http://www.w3.org/2001/XMLSchema-instance" xsi:type="dcterms:W3CDTF">2018-08-02T06:33:00Z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(St-194-17 - zaključak - brisanje zabilježbe.docx)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