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2ced" w14:paraId="0212ced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A969B6" w:rsidRPr="00A969B6">
        <w:rPr>
          <w:b/>
          <w:sz w:val="24"/>
        </w:rPr>
        <w:t>STATUS d.o.o.</w:t>
      </w:r>
      <w:r w:rsidRPr="003D5956">
        <w:rPr>
          <w:b/>
          <w:sz w:val="24"/>
        </w:rPr>
        <w:t xml:space="preserve">, </w:t>
      </w:r>
      <w:r w:rsidR="00A969B6" w:rsidRPr="00A969B6">
        <w:rPr>
          <w:b/>
          <w:sz w:val="24"/>
        </w:rPr>
        <w:t>Čepin</w:t>
      </w:r>
      <w:r w:rsidRPr="003D5956">
        <w:rPr>
          <w:b/>
          <w:sz w:val="24"/>
        </w:rPr>
        <w:t xml:space="preserve">, </w:t>
      </w:r>
      <w:r w:rsidR="00A969B6" w:rsidRPr="00A969B6">
        <w:rPr>
          <w:b/>
          <w:sz w:val="24"/>
        </w:rPr>
        <w:t>Psunjska 38</w:t>
      </w:r>
      <w:r w:rsidRPr="003D5956">
        <w:rPr>
          <w:b/>
          <w:sz w:val="24"/>
        </w:rPr>
        <w:t xml:space="preserve">, MBS: </w:t>
      </w:r>
      <w:r w:rsidR="00A969B6" w:rsidRPr="00A969B6">
        <w:rPr>
          <w:b/>
          <w:sz w:val="24"/>
        </w:rPr>
        <w:t>030091771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A969B6" w:rsidRPr="00A969B6">
        <w:rPr>
          <w:b/>
          <w:sz w:val="24"/>
        </w:rPr>
        <w:t>77756822112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4A0456">
        <w:rPr>
          <w:sz w:val="24"/>
        </w:rPr>
        <w:t>2</w:t>
      </w:r>
      <w:r w:rsidR="00C12C14">
        <w:rPr>
          <w:sz w:val="24"/>
        </w:rPr>
        <w:t>8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A969B6" w:rsidRPr="00A969B6">
        <w:rPr>
          <w:b/>
        </w:rPr>
        <w:t>Igor Smolčić, OIB: 66132297063</w:t>
      </w:r>
      <w:r w:rsidRPr="00754992">
        <w:rPr>
          <w:b/>
        </w:rPr>
        <w:t xml:space="preserve">, </w:t>
      </w:r>
      <w:r w:rsidR="00A969B6" w:rsidRPr="00A969B6">
        <w:rPr>
          <w:b/>
        </w:rPr>
        <w:t>Čepin, Psunjska 38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A969B6">
        <w:rPr>
          <w:b/>
        </w:rPr>
        <w:t>STATUS d.o.o., Čepin, Psunjska 38, MBS: 030091771</w:t>
      </w:r>
      <w:r w:rsidR="00A969B6">
        <w:t xml:space="preserve">, </w:t>
      </w:r>
      <w:r w:rsidR="00A969B6">
        <w:rPr>
          <w:b/>
        </w:rPr>
        <w:t>OIB: 77756822112</w:t>
      </w:r>
      <w:r w:rsidR="00640948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A969B6" w:rsidRPr="00A969B6">
        <w:rPr>
          <w:b/>
        </w:rPr>
        <w:t>Igor Smolčić, Čepin, Psunjska 38</w:t>
      </w:r>
      <w:r>
        <w:t xml:space="preserve">, </w:t>
      </w:r>
      <w:r w:rsidRPr="009C396C">
        <w:t>ne plati iznos iz točke 1</w:t>
      </w:r>
      <w:r w:rsidR="00A969B6">
        <w:t>.</w:t>
      </w:r>
      <w:r w:rsidRPr="009C396C">
        <w:t xml:space="preserve">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A969B6" w:rsidRPr="00A969B6">
        <w:rPr>
          <w:b/>
        </w:rPr>
        <w:t>Igor Smolčić, Čepin, Psunjska 38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F41308">
        <w:rPr>
          <w:b/>
        </w:rPr>
        <w:t>Igor Smolčić, Čepin, Psunjska 38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lastRenderedPageBreak/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F41308">
        <w:rPr>
          <w:b/>
        </w:rPr>
        <w:t>Igor Smolčić, Čepin, Psunjska 38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4A0456">
        <w:rPr>
          <w:sz w:val="24"/>
        </w:rPr>
        <w:t>2</w:t>
      </w:r>
      <w:r w:rsidR="00C12C14">
        <w:rPr>
          <w:sz w:val="24"/>
        </w:rPr>
        <w:t>8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F41308" w:rsidRPr="00F41308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F41308" w:rsidRPr="00F41308">
        <w:t>Igor Smolčić, Čepin, Psunjska 38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F435D4">
        <w:t>2</w:t>
      </w:r>
      <w:r w:rsidR="00C12C14">
        <w:t>8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B95AC2" w:rsidP="00B95AC2" w:rsidR="00B95AC2">
      <w:pPr>
        <w:ind w:left="360"/>
        <w:jc w:val="both"/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7CA" w:rsidR="00A367CA">
      <w:r>
        <w:separator/>
      </w:r>
    </w:p>
  </w:endnote>
  <w:endnote w:id="0" w:type="continuationSeparator">
    <w:p w:rsidRDefault="00A367CA" w:rsidR="00A36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7CA" w:rsidR="00A367CA">
      <w:r>
        <w:separator/>
      </w:r>
    </w:p>
  </w:footnote>
  <w:footnote w:id="0" w:type="continuationSeparator">
    <w:p w:rsidRDefault="00A367CA" w:rsidR="00A367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67CA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45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E2105">
      <w:t>6 St-874/16-3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1E2105">
      <w:t>874</w:t>
    </w:r>
    <w:r>
      <w:t>/16-3</w:t>
    </w:r>
  </w:p>
  <w:p w:rsidRDefault="00A367CA" w:rsidP="00546D11" w:rsidR="00546D11">
    <w:pPr>
      <w:jc w:val="right"/>
    </w:pPr>
  </w:p>
  <w:p w:rsidRDefault="00A367CA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0E87"/>
    <w:rsid w:val="00077852"/>
    <w:rsid w:val="00090E2A"/>
    <w:rsid w:val="0009440E"/>
    <w:rsid w:val="0009759A"/>
    <w:rsid w:val="00110DE1"/>
    <w:rsid w:val="00154F2C"/>
    <w:rsid w:val="001607D2"/>
    <w:rsid w:val="001633A9"/>
    <w:rsid w:val="001743E4"/>
    <w:rsid w:val="001A3B3E"/>
    <w:rsid w:val="001B33DC"/>
    <w:rsid w:val="001C0201"/>
    <w:rsid w:val="001C635E"/>
    <w:rsid w:val="001E19A3"/>
    <w:rsid w:val="001E2105"/>
    <w:rsid w:val="002010CC"/>
    <w:rsid w:val="00203CE3"/>
    <w:rsid w:val="00207758"/>
    <w:rsid w:val="002126A9"/>
    <w:rsid w:val="002378A7"/>
    <w:rsid w:val="00252EBC"/>
    <w:rsid w:val="00282764"/>
    <w:rsid w:val="002B6C5B"/>
    <w:rsid w:val="002C439F"/>
    <w:rsid w:val="002E191A"/>
    <w:rsid w:val="002E2A89"/>
    <w:rsid w:val="002F0B29"/>
    <w:rsid w:val="00310117"/>
    <w:rsid w:val="003142DB"/>
    <w:rsid w:val="00331FC0"/>
    <w:rsid w:val="00356ECE"/>
    <w:rsid w:val="003624F4"/>
    <w:rsid w:val="003876FA"/>
    <w:rsid w:val="003B0D85"/>
    <w:rsid w:val="003C765F"/>
    <w:rsid w:val="003D5956"/>
    <w:rsid w:val="003F43D2"/>
    <w:rsid w:val="00420F10"/>
    <w:rsid w:val="00425C43"/>
    <w:rsid w:val="00437E25"/>
    <w:rsid w:val="00440A6B"/>
    <w:rsid w:val="004445B5"/>
    <w:rsid w:val="0044680C"/>
    <w:rsid w:val="004627C0"/>
    <w:rsid w:val="00473591"/>
    <w:rsid w:val="004A0456"/>
    <w:rsid w:val="004A1BE0"/>
    <w:rsid w:val="004A3DCB"/>
    <w:rsid w:val="004B0AF2"/>
    <w:rsid w:val="004C1965"/>
    <w:rsid w:val="004D13F4"/>
    <w:rsid w:val="004E1613"/>
    <w:rsid w:val="00502B8D"/>
    <w:rsid w:val="00531D16"/>
    <w:rsid w:val="00556767"/>
    <w:rsid w:val="0058380C"/>
    <w:rsid w:val="005B2FE6"/>
    <w:rsid w:val="005E147B"/>
    <w:rsid w:val="005F39F6"/>
    <w:rsid w:val="005F702C"/>
    <w:rsid w:val="0060372C"/>
    <w:rsid w:val="00630962"/>
    <w:rsid w:val="00640948"/>
    <w:rsid w:val="006478A3"/>
    <w:rsid w:val="00653F1A"/>
    <w:rsid w:val="00684C8D"/>
    <w:rsid w:val="006A1793"/>
    <w:rsid w:val="006B1D89"/>
    <w:rsid w:val="006B23B0"/>
    <w:rsid w:val="006C3480"/>
    <w:rsid w:val="006D2F24"/>
    <w:rsid w:val="006F19F3"/>
    <w:rsid w:val="00707D74"/>
    <w:rsid w:val="00712941"/>
    <w:rsid w:val="0074532C"/>
    <w:rsid w:val="00754992"/>
    <w:rsid w:val="00784800"/>
    <w:rsid w:val="007D217C"/>
    <w:rsid w:val="007D451D"/>
    <w:rsid w:val="007E05E0"/>
    <w:rsid w:val="007F03F0"/>
    <w:rsid w:val="00850AF8"/>
    <w:rsid w:val="00870A14"/>
    <w:rsid w:val="008A0198"/>
    <w:rsid w:val="008A6DA0"/>
    <w:rsid w:val="008A7573"/>
    <w:rsid w:val="008D3F18"/>
    <w:rsid w:val="008F6F35"/>
    <w:rsid w:val="008F70F4"/>
    <w:rsid w:val="00900804"/>
    <w:rsid w:val="009029CE"/>
    <w:rsid w:val="009160C7"/>
    <w:rsid w:val="00924C72"/>
    <w:rsid w:val="00963CBE"/>
    <w:rsid w:val="009705EA"/>
    <w:rsid w:val="0098061D"/>
    <w:rsid w:val="009836D5"/>
    <w:rsid w:val="00993EC0"/>
    <w:rsid w:val="009A0D2F"/>
    <w:rsid w:val="009A75CE"/>
    <w:rsid w:val="009B2FC8"/>
    <w:rsid w:val="009F16FF"/>
    <w:rsid w:val="00A367CA"/>
    <w:rsid w:val="00A61091"/>
    <w:rsid w:val="00A81A23"/>
    <w:rsid w:val="00A969B6"/>
    <w:rsid w:val="00AA1592"/>
    <w:rsid w:val="00AC1432"/>
    <w:rsid w:val="00AE0EB3"/>
    <w:rsid w:val="00AF5059"/>
    <w:rsid w:val="00B12CEE"/>
    <w:rsid w:val="00B17DB8"/>
    <w:rsid w:val="00B52CE5"/>
    <w:rsid w:val="00B54901"/>
    <w:rsid w:val="00B7009B"/>
    <w:rsid w:val="00B95AC2"/>
    <w:rsid w:val="00BA6465"/>
    <w:rsid w:val="00BC1AD9"/>
    <w:rsid w:val="00BD7B7E"/>
    <w:rsid w:val="00C12C14"/>
    <w:rsid w:val="00C82903"/>
    <w:rsid w:val="00C96A1A"/>
    <w:rsid w:val="00CF2B1A"/>
    <w:rsid w:val="00DB04C4"/>
    <w:rsid w:val="00DB0D69"/>
    <w:rsid w:val="00DD0C83"/>
    <w:rsid w:val="00DD2EE2"/>
    <w:rsid w:val="00DE4E72"/>
    <w:rsid w:val="00DF587A"/>
    <w:rsid w:val="00E26B49"/>
    <w:rsid w:val="00E31AEE"/>
    <w:rsid w:val="00E47CE8"/>
    <w:rsid w:val="00E914A6"/>
    <w:rsid w:val="00EE3442"/>
    <w:rsid w:val="00EF605A"/>
    <w:rsid w:val="00F22C70"/>
    <w:rsid w:val="00F23EC7"/>
    <w:rsid w:val="00F41308"/>
    <w:rsid w:val="00F435D4"/>
    <w:rsid w:val="00F52FC6"/>
    <w:rsid w:val="00F65BCF"/>
    <w:rsid w:val="00F67435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143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45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D451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D451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51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51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143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45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D451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D451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51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51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STATUS d.o.o. za proizvodnju, trgovinu i usluge</izvorni_sadrzaj>
    <derivirana_varijabla naziv="DomainObject.Predmet.ProtustrankaFormated_1">  STATUS d.o.o. za proizvodnju, trgovinu i usluge</derivirana_varijabla>
  </DomainObject.Predmet.ProtustrankaFormated>
  <DomainObject.Predmet.ProtustrankaFormatedOIB>
    <izvorni_sadrzaj>  STATUS d.o.o. za proizvodnju, trgovinu i usluge, OIB 77756822112</izvorni_sadrzaj>
    <derivirana_varijabla naziv="DomainObject.Predmet.ProtustrankaFormatedOIB_1">  STATUS d.o.o. za proizvodnju, trgovinu i usluge, OIB 77756822112</derivirana_varijabla>
  </DomainObject.Predmet.ProtustrankaFormatedOIB>
  <DomainObject.Predmet.ProtustrankaFormatedWithAdress>
    <izvorni_sadrzaj> STATUS d.o.o. za proizvodnju, trgovinu i usluge, Psunjska 38, 31431 Čepin</izvorni_sadrzaj>
    <derivirana_varijabla naziv="DomainObject.Predmet.ProtustrankaFormatedWithAdress_1"> STATUS d.o.o. za proizvodnju, trgovinu i usluge, Psunjska 38, 31431 Čepin</derivirana_varijabla>
  </DomainObject.Predmet.ProtustrankaFormatedWithAdress>
  <DomainObject.Predmet.ProtustrankaFormatedWithAdressOIB>
    <izvorni_sadrzaj> STATUS d.o.o. za proizvodnju, trgovinu i usluge, OIB 77756822112, Psunjska 38, 31431 Čepin</izvorni_sadrzaj>
    <derivirana_varijabla naziv="DomainObject.Predmet.ProtustrankaFormatedWithAdressOIB_1"> STATUS d.o.o. za proizvodnju, trgovinu i usluge, OIB 77756822112, Psunjska 38, 31431 Čepin</derivirana_varijabla>
  </DomainObject.Predmet.ProtustrankaFormatedWithAdressOIB>
  <DomainObject.Predmet.ProtustrankaWithAdress>
    <izvorni_sadrzaj>STATUS d.o.o. za proizvodnju, trgovinu i usluge Psunjska 38, 31431 Čepin</izvorni_sadrzaj>
    <derivirana_varijabla naziv="DomainObject.Predmet.ProtustrankaWithAdress_1">STATUS d.o.o. za proizvodnju, trgovinu i usluge Psunjska 38, 31431 Čepin</derivirana_varijabla>
  </DomainObject.Predmet.ProtustrankaWithAdress>
  <DomainObject.Predmet.ProtustrankaWithAdressOIB>
    <izvorni_sadrzaj>STATUS d.o.o. za proizvodnju, trgovinu i usluge, OIB 77756822112, Psunjska 38, 31431 Čepin</izvorni_sadrzaj>
    <derivirana_varijabla naziv="DomainObject.Predmet.ProtustrankaWithAdressOIB_1">STATUS d.o.o. za proizvodnju, trgovinu i usluge, OIB 77756822112, Psunjska 38, 31431 Čepin</derivirana_varijabla>
  </DomainObject.Predmet.ProtustrankaWithAdressOIB>
  <DomainObject.Predmet.ProtustrankaNazivFormated>
    <izvorni_sadrzaj>STATUS d.o.o. za proizvodnju, trgovinu i usluge</izvorni_sadrzaj>
    <derivirana_varijabla naziv="DomainObject.Predmet.ProtustrankaNazivFormated_1">STATUS d.o.o. za proizvodnju, trgovinu i usluge</derivirana_varijabla>
  </DomainObject.Predmet.ProtustrankaNazivFormated>
  <DomainObject.Predmet.ProtustrankaNazivFormatedOIB>
    <izvorni_sadrzaj>STATUS d.o.o. za proizvodnju, trgovinu i usluge, OIB 77756822112</izvorni_sadrzaj>
    <derivirana_varijabla naziv="DomainObject.Predmet.ProtustrankaNazivFormatedOIB_1">STATUS d.o.o. za proizvodnju, trgovinu i usluge, OIB 77756822112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STATUS d.o.o. za proizvodnju, trgovinu i usluge</item>
    </izvorni_sadrzaj>
    <derivirana_varijabla naziv="DomainObject.Predmet.ProtuStrankaListFormated_1">
      <item>STATUS d.o.o. za proizvodnju, trgovinu i usluge</item>
    </derivirana_varijabla>
  </DomainObject.Predmet.ProtuStrankaListFormated>
  <DomainObject.Predmet.ProtuStrankaListFormatedOIB>
    <izvorni_sadrzaj>
      <item>STATUS d.o.o. za proizvodnju, trgovinu i usluge, OIB 77756822112</item>
    </izvorni_sadrzaj>
    <derivirana_varijabla naziv="DomainObject.Predmet.ProtuStrankaListFormatedOIB_1">
      <item>STATUS d.o.o. za proizvodnju, trgovinu i usluge, OIB 77756822112</item>
    </derivirana_varijabla>
  </DomainObject.Predmet.ProtuStrankaListFormatedOIB>
  <DomainObject.Predmet.ProtuStrankaListFormatedWithAdress>
    <izvorni_sadrzaj>
      <item>STATUS d.o.o. za proizvodnju, trgovinu i usluge, Psunjska 38, 31431 Čepin</item>
    </izvorni_sadrzaj>
    <derivirana_varijabla naziv="DomainObject.Predmet.ProtuStrankaListFormatedWithAdress_1">
      <item>STATUS d.o.o. za proizvodnju, trgovinu i usluge, Psunjska 38, 31431 Čepin</item>
    </derivirana_varijabla>
  </DomainObject.Predmet.ProtuStrankaListFormatedWithAdress>
  <DomainObject.Predmet.ProtuStrankaListFormatedWithAdressOIB>
    <izvorni_sadrzaj>
      <item>STATUS d.o.o. za proizvodnju, trgovinu i usluge, OIB 77756822112, Psunjska 38, 31431 Čepin</item>
    </izvorni_sadrzaj>
    <derivirana_varijabla naziv="DomainObject.Predmet.ProtuStrankaListFormatedWithAdressOIB_1">
      <item>STATUS d.o.o. za proizvodnju, trgovinu i usluge, OIB 77756822112, Psunjska 38, 31431 Čepin</item>
    </derivirana_varijabla>
  </DomainObject.Predmet.ProtuStrankaListFormatedWithAdressOIB>
  <DomainObject.Predmet.ProtuStrankaListNazivFormated>
    <izvorni_sadrzaj>
      <item>STATUS d.o.o. za proizvodnju, trgovinu i usluge</item>
    </izvorni_sadrzaj>
    <derivirana_varijabla naziv="DomainObject.Predmet.ProtuStrankaListNazivFormated_1">
      <item>STATUS d.o.o. za proizvodnju, trgovinu i usluge</item>
    </derivirana_varijabla>
  </DomainObject.Predmet.ProtuStrankaListNazivFormated>
  <DomainObject.Predmet.ProtuStrankaListNazivFormatedOIB>
    <izvorni_sadrzaj>
      <item>STATUS d.o.o. za proizvodnju, trgovinu i usluge, OIB 77756822112</item>
    </izvorni_sadrzaj>
    <derivirana_varijabla naziv="DomainObject.Predmet.ProtuStrankaListNazivFormatedOIB_1">
      <item>STATUS d.o.o. za proizvodnju, trgovinu i usluge, OIB 77756822112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STATUS d.o.o. za proizvodnju, trgovinu i usluge</izvorni_sadrzaj>
    <derivirana_varijabla naziv="DomainObject.Predmet.ProtustrankaIDrugi_1">STATUS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STATUS d.o.o. za proizvodnju, trgovinu i usluge, OIB 77756822112, Psunjska 38, 31431 Čepin</izvorni_sadrzaj>
    <derivirana_varijabla naziv="DomainObject.Predmet.ProtustrankaIDrugiAdressOIB_1">STATUS d.o.o. za proizvodnju, trgovinu i usluge, OIB 77756822112, Psunjska 38,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STATUS d.o.o. za proizvodnju, trgovinu i usluge</item>
    </izvorni_sadrzaj>
    <derivirana_varijabla naziv="DomainObject.Predmet.SudioniciListNaziv_1">
      <item>FINA RC OSIJEK</item>
      <item>STATUS d.o.o. za proizvodnju, trgovinu i usluge</item>
    </derivirana_varijabla>
  </DomainObject.Predmet.SudioniciListNaziv>
  <DomainObject.Predmet.SudioniciListAdressOIB>
    <izvorni_sadrzaj>
      <item>FINA RC OSIJEK, OIB 85821130368</item>
      <item>STATUS d.o.o. za proizvodnju, trgovinu i usluge, OIB 77756822112, Psunjska 38,31431 Čepin</item>
    </izvorni_sadrzaj>
    <derivirana_varijabla naziv="DomainObject.Predmet.SudioniciListAdressOIB_1">
      <item>FINA RC OSIJEK, OIB 85821130368</item>
      <item>STATUS d.o.o. za proizvodnju, trgovinu i usluge, OIB 77756822112, Psunjska 38,31431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77756822112</item>
    </izvorni_sadrzaj>
    <derivirana_varijabla naziv="DomainObject.Predmet.SudioniciListNazivOIB_1">
      <item>, OIB 85821130368</item>
      <item>, OIB 77756822112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8EC0E0-A40A-4031-8660-4E2906C18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2438</properties:Characters>
  <properties:Lines>107</properties:Lines>
  <properties:Paragraphs>24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2016-11-28T09:24:00Z</dcterms:modified>
  <cp:revision>147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