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edb34e" w14:paraId="5edb34e" w:rsidRDefault="00113F48" w:rsidP="00910611" w:rsidR="00113F48">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113F48" w:rsidP="00910611" w:rsidR="00113F48">
      <w:r>
        <w:rPr>
          <w:rFonts w:eastAsia="MS Mincho"/>
        </w:rPr>
        <w:t>REPUBLIKA HRVATSKA</w:t>
      </w:r>
    </w:p>
    <w:p w:rsidRDefault="00113F48" w:rsidP="00910611" w:rsidR="00113F48">
      <w:r>
        <w:rPr>
          <w:rFonts w:eastAsia="MS Mincho"/>
        </w:rPr>
        <w:t>TRGOVAČKI SUD U RIJECI</w:t>
      </w:r>
    </w:p>
    <w:p w:rsidRDefault="00113F48" w:rsidR="00113F48" w:rsidRPr="00910611">
      <w:pPr>
        <w:rPr>
          <w:rFonts w:eastAsia="MS Mincho"/>
        </w:rPr>
      </w:pPr>
      <w:r>
        <w:rPr>
          <w:rFonts w:eastAsia="MS Mincho"/>
        </w:rPr>
        <w:t xml:space="preserve">      Rijeka, Zadarska 1 i 3</w:t>
      </w:r>
    </w:p>
    <w:p w:rsidRDefault="00974B1A" w:rsidP="00974B1A" w:rsidR="00974B1A" w:rsidRPr="00B577CA">
      <w:pPr>
        <w:ind w:firstLine="708" w:left="708"/>
      </w:pPr>
    </w:p>
    <w:p w:rsidRDefault="00974B1A" w:rsidP="00974B1A" w:rsidR="00974B1A" w:rsidRPr="00B577CA">
      <w:pPr>
        <w:ind w:firstLine="708" w:left="708"/>
      </w:pPr>
    </w:p>
    <w:p w:rsidRDefault="00974B1A" w:rsidP="00974B1A" w:rsidR="00974B1A">
      <w:pPr>
        <w:jc w:val="right"/>
      </w:pPr>
      <w:r w:rsidRPr="00B577CA">
        <w:tab/>
      </w:r>
      <w:r w:rsidRPr="00B577CA">
        <w:tab/>
      </w:r>
      <w:r w:rsidRPr="00B577CA">
        <w:tab/>
      </w:r>
      <w:r w:rsidRPr="00B577CA">
        <w:tab/>
      </w:r>
      <w:r w:rsidRPr="00B577CA">
        <w:tab/>
      </w:r>
      <w:r w:rsidRPr="00B577CA">
        <w:tab/>
      </w:r>
      <w:r w:rsidRPr="00B577CA">
        <w:tab/>
      </w:r>
      <w:r w:rsidRPr="00B577CA">
        <w:tab/>
        <w:t>Posl.br. 14. St-</w:t>
      </w:r>
      <w:r w:rsidR="00927BD6">
        <w:t>135</w:t>
      </w:r>
      <w:r w:rsidR="007C5AF5">
        <w:t>/2013</w:t>
      </w:r>
      <w:r w:rsidR="00113F48">
        <w:t>-179</w:t>
      </w:r>
    </w:p>
    <w:p w:rsidRDefault="00113F48" w:rsidP="00974B1A" w:rsidR="00113F48" w:rsidRPr="00B577CA">
      <w:pPr>
        <w:jc w:val="right"/>
      </w:pPr>
    </w:p>
    <w:p w:rsidRDefault="00974B1A" w:rsidP="00974B1A" w:rsidR="00974B1A" w:rsidRPr="00B577CA"/>
    <w:p w:rsidRDefault="00974B1A" w:rsidP="00974B1A" w:rsidR="00974B1A" w:rsidRPr="00B577CA">
      <w:pPr>
        <w:pStyle w:val="Naslov1"/>
        <w:rPr>
          <w:b w:val="false"/>
          <w:bCs/>
          <w:noProof/>
          <w:szCs w:val="24"/>
          <w:lang w:val="hr-HR"/>
        </w:rPr>
      </w:pPr>
      <w:r w:rsidRPr="00B577CA">
        <w:rPr>
          <w:b w:val="false"/>
          <w:bCs/>
          <w:noProof/>
          <w:szCs w:val="24"/>
          <w:lang w:val="hr-HR"/>
        </w:rPr>
        <w:t>R E P U B L I K A    H R V A T S K A</w:t>
      </w:r>
    </w:p>
    <w:p w:rsidRDefault="00974B1A" w:rsidP="00974B1A" w:rsidR="00974B1A" w:rsidRPr="00B577CA">
      <w:pPr>
        <w:pStyle w:val="Naslov1"/>
        <w:rPr>
          <w:b w:val="false"/>
          <w:bCs/>
          <w:noProof/>
          <w:szCs w:val="24"/>
          <w:lang w:val="hr-HR"/>
        </w:rPr>
      </w:pPr>
      <w:r w:rsidRPr="00B577CA">
        <w:rPr>
          <w:b w:val="false"/>
          <w:bCs/>
          <w:noProof/>
          <w:szCs w:val="24"/>
          <w:lang w:val="hr-HR"/>
        </w:rPr>
        <w:t>Z A K L J U Č A K</w:t>
      </w:r>
    </w:p>
    <w:p w:rsidRDefault="00974B1A" w:rsidP="00974B1A" w:rsidR="00974B1A" w:rsidRPr="00B577CA"/>
    <w:p w:rsidRDefault="00927BD6" w:rsidP="00974B1A" w:rsidR="00974B1A" w:rsidRPr="00B577CA">
      <w:pPr>
        <w:jc w:val="both"/>
      </w:pPr>
      <w:r w:rsidRPr="004B5E44">
        <w:tab/>
        <w:t xml:space="preserve">Trgovački sud u Rijeci, po stečajnom sucu Veri Jelenović, u stečajnom postupku nad dužnikom MD - ADRIA usluge i trgovina d. o. o. u stečaju Viškovo (Općina Viškovo), Gornji Sroki 82/b, OIB: 01509028280, dana </w:t>
      </w:r>
      <w:r w:rsidR="004D090C">
        <w:t>23. travnja 2018.</w:t>
      </w:r>
    </w:p>
    <w:p w:rsidRDefault="00974B1A" w:rsidP="00974B1A" w:rsidR="00974B1A" w:rsidRPr="00B577CA">
      <w:pPr>
        <w:jc w:val="both"/>
      </w:pPr>
    </w:p>
    <w:p w:rsidRDefault="00974B1A" w:rsidP="004D090C" w:rsidR="00974B1A" w:rsidRPr="00B577CA">
      <w:pPr>
        <w:jc w:val="center"/>
      </w:pPr>
      <w:r w:rsidRPr="00B577CA">
        <w:t>z a k l j u č i o   j e</w:t>
      </w:r>
    </w:p>
    <w:p w:rsidRDefault="00974B1A" w:rsidP="00974B1A" w:rsidR="00974B1A" w:rsidRPr="00B577CA">
      <w:pPr>
        <w:jc w:val="both"/>
      </w:pPr>
    </w:p>
    <w:p w:rsidRDefault="00974B1A" w:rsidP="00B434E9" w:rsidR="00974B1A" w:rsidRPr="00B577CA">
      <w:pPr>
        <w:jc w:val="both"/>
      </w:pPr>
      <w:r w:rsidRPr="00B577CA">
        <w:rPr>
          <w:bCs/>
        </w:rPr>
        <w:t>I</w:t>
      </w:r>
      <w:r w:rsidRPr="00B577CA">
        <w:tab/>
        <w:t xml:space="preserve">Pozivaju se stranke i osobe koje prema stanju spisa i prema podacima iz zemljišne knjige polažu pravo da se namire iz iznosa kupovnine postignute </w:t>
      </w:r>
      <w:r w:rsidR="00BF324C">
        <w:t xml:space="preserve">za nekretnine dužnika </w:t>
      </w:r>
      <w:r w:rsidR="008570F5">
        <w:t xml:space="preserve">upisane u zemljišnim knjigama </w:t>
      </w:r>
      <w:r w:rsidR="00927BD6" w:rsidRPr="004B5E44">
        <w:rPr>
          <w:rStyle w:val="tabletextfield"/>
        </w:rPr>
        <w:t xml:space="preserve">Općinskog suda u Rijeci </w:t>
      </w:r>
      <w:r w:rsidR="00927BD6" w:rsidRPr="004B5E44">
        <w:t>u zk. ul. 3376 poduložak 3 k.o. Marčelji k.č. 3624/1, 3. etaža: 20/100, stan br. 3, u prizemlju, koji se sastoji od hodnika sa izbom, kuhinja sa dnevnim boravkom, dvije sobe, kupaona s wc-om, lođa, površine 62,97m2, sa pripadajućim spremištem br. 2 površine 2,13m2, što sveukupno čini 65,10m2, a  stanu pripada garaža br. 9 površine 24,32m2</w:t>
      </w:r>
      <w:r w:rsidRPr="00B577CA">
        <w:t xml:space="preserve">, da pristupe na ročište za diobu koje će se održati dana </w:t>
      </w:r>
    </w:p>
    <w:p w:rsidRDefault="00974B1A" w:rsidP="00974B1A" w:rsidR="00974B1A" w:rsidRPr="00B577CA">
      <w:pPr>
        <w:jc w:val="both"/>
      </w:pPr>
    </w:p>
    <w:p w:rsidRDefault="004D090C" w:rsidP="00974B1A" w:rsidR="00974B1A" w:rsidRPr="00B577CA">
      <w:pPr>
        <w:jc w:val="center"/>
        <w:rPr>
          <w:bCs/>
        </w:rPr>
      </w:pPr>
      <w:r>
        <w:rPr>
          <w:bCs/>
        </w:rPr>
        <w:t>5. srpnja 2018.</w:t>
      </w:r>
      <w:r w:rsidR="00974B1A" w:rsidRPr="00B577CA">
        <w:rPr>
          <w:bCs/>
        </w:rPr>
        <w:t>. u 9:</w:t>
      </w:r>
      <w:r>
        <w:rPr>
          <w:bCs/>
        </w:rPr>
        <w:t>0</w:t>
      </w:r>
      <w:r w:rsidR="00974B1A" w:rsidRPr="00B577CA">
        <w:rPr>
          <w:bCs/>
        </w:rPr>
        <w:t>0 sati</w:t>
      </w:r>
    </w:p>
    <w:p w:rsidRDefault="00974B1A" w:rsidP="00974B1A" w:rsidR="00974B1A" w:rsidRPr="00B577CA">
      <w:pPr>
        <w:jc w:val="center"/>
        <w:rPr>
          <w:bCs/>
        </w:rPr>
      </w:pPr>
      <w:r w:rsidRPr="00B577CA">
        <w:rPr>
          <w:bCs/>
        </w:rPr>
        <w:t>u zgradi Trgovačkog suda u Rijeci, Zadarska 1-3, prvi kat, sudnica broj 3.</w:t>
      </w:r>
    </w:p>
    <w:p w:rsidRDefault="00974B1A" w:rsidP="00974B1A" w:rsidR="00974B1A" w:rsidRPr="00B577CA">
      <w:pPr>
        <w:jc w:val="center"/>
        <w:rPr>
          <w:bCs/>
        </w:rPr>
      </w:pPr>
    </w:p>
    <w:p w:rsidRDefault="00974B1A" w:rsidP="00974B1A" w:rsidR="00974B1A" w:rsidRPr="00B577CA">
      <w:pPr>
        <w:jc w:val="both"/>
      </w:pPr>
      <w:r w:rsidRPr="00B577CA">
        <w:rPr>
          <w:bCs/>
        </w:rPr>
        <w:t xml:space="preserve">II </w:t>
      </w:r>
      <w:r w:rsidRPr="00B577CA">
        <w:rPr>
          <w:bCs/>
        </w:rPr>
        <w:tab/>
      </w:r>
      <w:r w:rsidRPr="00B577CA">
        <w:t xml:space="preserve">Upozoravaju se osobe iz točke I. da će se tražbina vjerovnika koji ne dođe na ročište uzeti prema stanju koje proizlazi iz zemljišne knjige iz spisa, te da najkasnije na ročištu za diobu, mogu drugom osporiti tražbinu, njezinu visinu i red namirenja. </w:t>
      </w:r>
    </w:p>
    <w:p w:rsidRDefault="00113F48" w:rsidP="00974B1A" w:rsidR="00113F48">
      <w:pPr>
        <w:jc w:val="center"/>
      </w:pPr>
    </w:p>
    <w:p w:rsidRDefault="00974B1A" w:rsidP="00974B1A" w:rsidR="00974B1A" w:rsidRPr="00B577CA">
      <w:pPr>
        <w:jc w:val="center"/>
        <w:rPr>
          <w:bCs/>
        </w:rPr>
      </w:pPr>
      <w:r w:rsidRPr="00B577CA">
        <w:t>Rijeka</w:t>
      </w:r>
      <w:r w:rsidRPr="00B577CA">
        <w:rPr>
          <w:bCs/>
        </w:rPr>
        <w:t xml:space="preserve">, dana </w:t>
      </w:r>
      <w:r w:rsidR="004D090C">
        <w:rPr>
          <w:bCs/>
        </w:rPr>
        <w:t>23. travnja 2018</w:t>
      </w:r>
      <w:r w:rsidRPr="00B577CA">
        <w:rPr>
          <w:bCs/>
        </w:rPr>
        <w:t>.</w:t>
      </w:r>
    </w:p>
    <w:p w:rsidRDefault="00974B1A" w:rsidP="00974B1A" w:rsidR="00974B1A" w:rsidRPr="00B577CA">
      <w:pPr>
        <w:jc w:val="both"/>
      </w:pPr>
    </w:p>
    <w:p w:rsidRDefault="00974B1A" w:rsidP="00974B1A" w:rsidR="00974B1A" w:rsidRPr="00B577CA">
      <w:r w:rsidRPr="00B577CA">
        <w:t xml:space="preserve">                                                                                                 Stečajni sudac</w:t>
      </w:r>
    </w:p>
    <w:p w:rsidRDefault="00974B1A" w:rsidP="00974B1A" w:rsidR="00974B1A" w:rsidRPr="00B577CA">
      <w:pPr>
        <w:jc w:val="both"/>
      </w:pPr>
      <w:r w:rsidRPr="00B577CA">
        <w:t xml:space="preserve">                                                  </w:t>
      </w:r>
      <w:r w:rsidR="00113F48">
        <w:t xml:space="preserve">   </w:t>
      </w:r>
      <w:r w:rsidRPr="00B577CA">
        <w:t xml:space="preserve">                                         Vera Jelenović </w:t>
      </w:r>
    </w:p>
    <w:p w:rsidRDefault="00974B1A" w:rsidP="00974B1A" w:rsidR="00974B1A" w:rsidRPr="00B577CA">
      <w:pPr>
        <w:jc w:val="both"/>
      </w:pPr>
    </w:p>
    <w:p w:rsidRDefault="00974B1A" w:rsidP="00974B1A" w:rsidR="00974B1A" w:rsidRPr="00B577CA">
      <w:pPr>
        <w:jc w:val="both"/>
        <w:rPr>
          <w:bCs/>
        </w:rPr>
      </w:pPr>
      <w:r w:rsidRPr="00B577CA">
        <w:rPr>
          <w:bCs/>
        </w:rPr>
        <w:t>UPUTA O PRAVNOM LIJEKU:</w:t>
      </w:r>
    </w:p>
    <w:p w:rsidRDefault="00974B1A" w:rsidP="00974B1A" w:rsidR="00974B1A" w:rsidRPr="00B577CA">
      <w:pPr>
        <w:jc w:val="both"/>
      </w:pPr>
      <w:r w:rsidRPr="00B577CA">
        <w:tab/>
        <w:t>Protiv ovog zaključka nije dopuštena žalba.</w:t>
      </w:r>
    </w:p>
    <w:sectPr w:rsidR="00974B1A" w:rsidRPr="00B577CA">
      <w:foot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81F76" w:rsidP="00974B1A" w:rsidR="00D81F76">
      <w:r>
        <w:separator/>
      </w:r>
    </w:p>
  </w:endnote>
  <w:endnote w:id="0" w:type="continuationSeparator">
    <w:p w:rsidRDefault="00D81F76" w:rsidP="00974B1A" w:rsidR="00D81F7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roman"/>
    <w:notTrueType/>
    <w:pitch w:val="fixed"/>
    <w:sig w:csb1="00000000" w:csb0="00020000" w:usb3="00000000" w:usb2="00000010" w:usb1="08070000" w:usb0="00000001"/>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539129909"/>
      <w:docPartObj>
        <w:docPartGallery w:val="Page Numbers (Bottom of Page)"/>
        <w:docPartUnique/>
      </w:docPartObj>
    </w:sdtPr>
    <w:sdtEndPr/>
    <w:sdtContent>
      <w:p w:rsidRDefault="00974B1A" w:rsidR="00974B1A">
        <w:pPr>
          <w:pStyle w:val="Podnoje"/>
          <w:jc w:val="center"/>
        </w:pPr>
        <w:r>
          <w:fldChar w:fldCharType="begin"/>
        </w:r>
        <w:r>
          <w:instrText>PAGE   \* MERGEFORMAT</w:instrText>
        </w:r>
        <w:r>
          <w:fldChar w:fldCharType="separate"/>
        </w:r>
        <w:r w:rsidR="00DF6ECC">
          <w:rPr>
            <w:noProof/>
          </w:rPr>
          <w:t>1</w:t>
        </w:r>
        <w:r>
          <w:fldChar w:fldCharType="end"/>
        </w:r>
      </w:p>
    </w:sdtContent>
  </w:sdt>
  <w:p w:rsidRDefault="00974B1A" w:rsidR="00974B1A">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81F76" w:rsidP="00974B1A" w:rsidR="00D81F76">
      <w:r>
        <w:separator/>
      </w:r>
    </w:p>
  </w:footnote>
  <w:footnote w:id="0" w:type="continuationSeparator">
    <w:p w:rsidRDefault="00D81F76" w:rsidP="00974B1A" w:rsidR="00D81F76">
      <w:r>
        <w:continuationSeparator/>
      </w:r>
    </w:p>
  </w:footnote>
</w:footnote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D077985"/>
    <w:multiLevelType w:val="hybridMultilevel"/>
    <w:tmpl w:val="F2C403C4"/>
    <w:lvl w:tplc="FD00B764" w:ilvl="0">
      <w:start w:val="7"/>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7"/>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74B1A"/>
    <w:rsid w:val="00113F48"/>
    <w:rsid w:val="002A4742"/>
    <w:rsid w:val="002A7B1B"/>
    <w:rsid w:val="002F5241"/>
    <w:rsid w:val="004D090C"/>
    <w:rsid w:val="004F6C16"/>
    <w:rsid w:val="007C5AF5"/>
    <w:rsid w:val="008570F5"/>
    <w:rsid w:val="00927BD6"/>
    <w:rsid w:val="00942A0F"/>
    <w:rsid w:val="00974B1A"/>
    <w:rsid w:val="009E035E"/>
    <w:rsid w:val="00A249FA"/>
    <w:rsid w:val="00B1444E"/>
    <w:rsid w:val="00B434E9"/>
    <w:rsid w:val="00BA3EB5"/>
    <w:rsid w:val="00BF324C"/>
    <w:rsid w:val="00D1454D"/>
    <w:rsid w:val="00D81F76"/>
    <w:rsid w:val="00DF6ECC"/>
    <w:rsid w:val="00E518D1"/>
    <w:rsid w:val="00F041C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974B1A"/>
    <w:pPr>
      <w:spacing w:lineRule="auto" w:line="240"/>
    </w:pPr>
    <w:rPr>
      <w:rFonts w:cs="Times New Roman" w:eastAsia="Times New Roman" w:hAnsi="Times New Roman" w:ascii="Times New Roman"/>
      <w:sz w:val="24"/>
      <w:szCs w:val="24"/>
      <w:lang w:eastAsia="hr-HR"/>
    </w:rPr>
  </w:style>
  <w:style w:styleId="Naslov1" w:type="paragraph">
    <w:name w:val="heading 1"/>
    <w:basedOn w:val="Normal"/>
    <w:next w:val="Normal"/>
    <w:link w:val="Naslov1Char"/>
    <w:qFormat/>
    <w:rsid w:val="00974B1A"/>
    <w:pPr>
      <w:keepNext/>
      <w:jc w:val="center"/>
      <w:outlineLvl w:val="0"/>
    </w:pPr>
    <w:rPr>
      <w:b/>
      <w:szCs w:val="20"/>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974B1A"/>
    <w:rPr>
      <w:rFonts w:cs="Times New Roman" w:eastAsia="Times New Roman" w:hAnsi="Times New Roman" w:ascii="Times New Roman"/>
      <w:b/>
      <w:sz w:val="24"/>
      <w:szCs w:val="20"/>
      <w:lang w:eastAsia="hr-HR" w:val="en-GB"/>
    </w:rPr>
  </w:style>
  <w:style w:customStyle="true" w:styleId="tabletextfield" w:type="character">
    <w:name w:val="table_text_field"/>
    <w:basedOn w:val="Zadanifontodlomka"/>
    <w:rsid w:val="00974B1A"/>
  </w:style>
  <w:style w:styleId="Zaglavlje" w:type="paragraph">
    <w:name w:val="header"/>
    <w:basedOn w:val="Normal"/>
    <w:link w:val="ZaglavljeChar"/>
    <w:uiPriority w:val="99"/>
    <w:unhideWhenUsed/>
    <w:rsid w:val="00974B1A"/>
    <w:pPr>
      <w:tabs>
        <w:tab w:pos="4536" w:val="center"/>
        <w:tab w:pos="9072" w:val="right"/>
      </w:tabs>
    </w:pPr>
  </w:style>
  <w:style w:customStyle="true" w:styleId="ZaglavljeChar" w:type="character">
    <w:name w:val="Zaglavlje Char"/>
    <w:basedOn w:val="Zadanifontodlomka"/>
    <w:link w:val="Zaglavlje"/>
    <w:uiPriority w:val="99"/>
    <w:rsid w:val="00974B1A"/>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974B1A"/>
    <w:pPr>
      <w:tabs>
        <w:tab w:pos="4536" w:val="center"/>
        <w:tab w:pos="9072" w:val="right"/>
      </w:tabs>
    </w:pPr>
  </w:style>
  <w:style w:customStyle="true" w:styleId="PodnojeChar" w:type="character">
    <w:name w:val="Podnožje Char"/>
    <w:basedOn w:val="Zadanifontodlomka"/>
    <w:link w:val="Podnoje"/>
    <w:uiPriority w:val="99"/>
    <w:rsid w:val="00974B1A"/>
    <w:rPr>
      <w:rFonts w:cs="Times New Roman" w:eastAsia="Times New Roman" w:hAnsi="Times New Roman" w:ascii="Times New Roman"/>
      <w:sz w:val="24"/>
      <w:szCs w:val="24"/>
      <w:lang w:eastAsia="hr-HR"/>
    </w:rPr>
  </w:style>
  <w:style w:styleId="Tekstbalonia" w:type="paragraph">
    <w:name w:val="Balloon Text"/>
    <w:basedOn w:val="Normal"/>
    <w:link w:val="TekstbaloniaChar"/>
    <w:uiPriority w:val="99"/>
    <w:semiHidden/>
    <w:unhideWhenUsed/>
    <w:rsid w:val="00113F4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13F48"/>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DF6ECC"/>
    <w:rPr>
      <w:color w:val="808080"/>
      <w:bdr w:space="0" w:sz="0" w:color="auto" w:val="none"/>
      <w:shd w:fill="auto" w:color="auto" w:val="clear"/>
    </w:rPr>
  </w:style>
  <w:style w:customStyle="true" w:styleId="eSPISCCParagraphDefaultFont" w:type="character">
    <w:name w:val="eSPIS_CC_Paragraph Default Font"/>
    <w:basedOn w:val="Zadanifontodlomka"/>
    <w:rsid w:val="00DF6EC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F6ECC"/>
    <w:rPr>
      <w:bdr w:space="0" w:sz="0" w:color="auto" w:val="none"/>
      <w:shd w:fill="FFFFCC" w:color="auto" w:val="clear"/>
      <w:lang w:val="hr-HR"/>
    </w:rPr>
  </w:style>
  <w:style w:customStyle="true" w:styleId="PozadinaSvijetloCrvena" w:type="character">
    <w:name w:val="Pozadina_SvijetloCrvena"/>
    <w:basedOn w:val="eSPISCCParagraphDefaultFont"/>
    <w:rsid w:val="00DF6EC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F6EC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974B1A"/>
    <w:pPr>
      <w:spacing w:line="240" w:lineRule="auto"/>
    </w:pPr>
    <w:rPr>
      <w:rFonts w:ascii="Times New Roman" w:cs="Times New Roman" w:eastAsia="Times New Roman" w:hAnsi="Times New Roman"/>
      <w:sz w:val="24"/>
      <w:szCs w:val="24"/>
      <w:lang w:eastAsia="hr-HR"/>
    </w:rPr>
  </w:style>
  <w:style w:styleId="Naslov1" w:type="paragraph">
    <w:name w:val="heading 1"/>
    <w:basedOn w:val="Normal"/>
    <w:next w:val="Normal"/>
    <w:link w:val="Naslov1Char"/>
    <w:qFormat/>
    <w:rsid w:val="00974B1A"/>
    <w:pPr>
      <w:keepNext/>
      <w:jc w:val="center"/>
      <w:outlineLvl w:val="0"/>
    </w:pPr>
    <w:rPr>
      <w:b/>
      <w:szCs w:val="20"/>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974B1A"/>
    <w:rPr>
      <w:rFonts w:ascii="Times New Roman" w:cs="Times New Roman" w:eastAsia="Times New Roman" w:hAnsi="Times New Roman"/>
      <w:b/>
      <w:sz w:val="24"/>
      <w:szCs w:val="20"/>
      <w:lang w:eastAsia="hr-HR" w:val="en-GB"/>
    </w:rPr>
  </w:style>
  <w:style w:customStyle="1" w:styleId="tabletextfield" w:type="character">
    <w:name w:val="table_text_field"/>
    <w:basedOn w:val="Zadanifontodlomka"/>
    <w:rsid w:val="00974B1A"/>
  </w:style>
  <w:style w:styleId="Zaglavlje" w:type="paragraph">
    <w:name w:val="header"/>
    <w:basedOn w:val="Normal"/>
    <w:link w:val="ZaglavljeChar"/>
    <w:uiPriority w:val="99"/>
    <w:unhideWhenUsed/>
    <w:rsid w:val="00974B1A"/>
    <w:pPr>
      <w:tabs>
        <w:tab w:pos="4536" w:val="center"/>
        <w:tab w:pos="9072" w:val="right"/>
      </w:tabs>
    </w:pPr>
  </w:style>
  <w:style w:customStyle="1" w:styleId="ZaglavljeChar" w:type="character">
    <w:name w:val="Zaglavlje Char"/>
    <w:basedOn w:val="Zadanifontodlomka"/>
    <w:link w:val="Zaglavlje"/>
    <w:uiPriority w:val="99"/>
    <w:rsid w:val="00974B1A"/>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974B1A"/>
    <w:pPr>
      <w:tabs>
        <w:tab w:pos="4536" w:val="center"/>
        <w:tab w:pos="9072" w:val="right"/>
      </w:tabs>
    </w:pPr>
  </w:style>
  <w:style w:customStyle="1" w:styleId="PodnojeChar" w:type="character">
    <w:name w:val="Podnožje Char"/>
    <w:basedOn w:val="Zadanifontodlomka"/>
    <w:link w:val="Podnoje"/>
    <w:uiPriority w:val="99"/>
    <w:rsid w:val="00974B1A"/>
    <w:rPr>
      <w:rFonts w:ascii="Times New Roman" w:cs="Times New Roman" w:eastAsia="Times New Roman" w:hAnsi="Times New Roman"/>
      <w:sz w:val="24"/>
      <w:szCs w:val="24"/>
      <w:lang w:eastAsia="hr-HR"/>
    </w:rPr>
  </w:style>
  <w:style w:styleId="Tekstbalonia" w:type="paragraph">
    <w:name w:val="Balloon Text"/>
    <w:basedOn w:val="Normal"/>
    <w:link w:val="TekstbaloniaChar"/>
    <w:uiPriority w:val="99"/>
    <w:semiHidden/>
    <w:unhideWhenUsed/>
    <w:rsid w:val="00113F48"/>
    <w:rPr>
      <w:rFonts w:ascii="Tahoma" w:cs="Tahoma" w:hAnsi="Tahoma"/>
      <w:sz w:val="16"/>
      <w:szCs w:val="16"/>
    </w:rPr>
  </w:style>
  <w:style w:customStyle="1" w:styleId="TekstbaloniaChar" w:type="character">
    <w:name w:val="Tekst balončića Char"/>
    <w:basedOn w:val="Zadanifontodlomka"/>
    <w:link w:val="Tekstbalonia"/>
    <w:uiPriority w:val="99"/>
    <w:semiHidden/>
    <w:rsid w:val="00113F48"/>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DF6ECC"/>
    <w:rPr>
      <w:color w:val="808080"/>
      <w:bdr w:color="auto" w:space="0" w:sz="0" w:val="none"/>
      <w:shd w:color="auto" w:fill="auto" w:val="clear"/>
    </w:rPr>
  </w:style>
  <w:style w:customStyle="1" w:styleId="eSPISCCParagraphDefaultFont" w:type="character">
    <w:name w:val="eSPIS_CC_Paragraph Default Font"/>
    <w:basedOn w:val="Zadanifontodlomka"/>
    <w:rsid w:val="00DF6EC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F6ECC"/>
    <w:rPr>
      <w:bdr w:color="auto" w:space="0" w:sz="0" w:val="none"/>
      <w:shd w:color="auto" w:fill="FFFFCC" w:val="clear"/>
      <w:lang w:val="hr-HR"/>
    </w:rPr>
  </w:style>
  <w:style w:customStyle="1" w:styleId="PozadinaSvijetloCrvena" w:type="character">
    <w:name w:val="Pozadina_SvijetloCrvena"/>
    <w:basedOn w:val="eSPISCCParagraphDefaultFont"/>
    <w:rsid w:val="00DF6EC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F6EC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travnja 2018.</izvorni_sadrzaj>
    <derivirana_varijabla naziv="DomainObject.DatumDonosenjaOdluke_1">23.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135</izvorni_sadrzaj>
    <derivirana_varijabla naziv="DomainObject.Predmet.Broj_1">135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ožujka 2013.</izvorni_sadrzaj>
    <derivirana_varijabla naziv="DomainObject.Predmet.DatumOsnivanja_1">15. ožujka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St-135/2013</izvorni_sadrzaj>
    <derivirana_varijabla naziv="DomainObject.Predmet.OznakaBroj_1">St-135/2013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MD - ADRIA d.o.o.  Viškovo</izvorni_sadrzaj>
    <derivirana_varijabla naziv="DomainObject.Predmet.ProtustrankaFormated_1">  MD - ADRIA d.o.o.  Viškovo</derivirana_varijabla>
  </DomainObject.Predmet.ProtustrankaFormated>
  <DomainObject.Predmet.ProtustrankaFormatedOIB>
    <izvorni_sadrzaj>  MD - ADRIA d.o.o.  Viškovo, OIB 01509028280</izvorni_sadrzaj>
    <derivirana_varijabla naziv="DomainObject.Predmet.ProtustrankaFormatedOIB_1">  MD - ADRIA d.o.o.  Viškovo, OIB 01509028280</derivirana_varijabla>
  </DomainObject.Predmet.ProtustrankaFormatedOIB>
  <DomainObject.Predmet.ProtustrankaFormatedWithAdress>
    <izvorni_sadrzaj> MD - ADRIA d.o.o.  Viškovo, Gornji Sroki 82b, 51 216 Viškovo</izvorni_sadrzaj>
    <derivirana_varijabla naziv="DomainObject.Predmet.ProtustrankaFormatedWithAdress_1"> MD - ADRIA d.o.o.  Viškovo, Gornji Sroki 82b, 51 216 Viškovo</derivirana_varijabla>
  </DomainObject.Predmet.ProtustrankaFormatedWithAdress>
  <DomainObject.Predmet.ProtustrankaFormatedWithAdressOIB>
    <izvorni_sadrzaj> MD - ADRIA d.o.o.  Viškovo, OIB 01509028280, Gornji Sroki 82b, 51 216 Viškovo</izvorni_sadrzaj>
    <derivirana_varijabla naziv="DomainObject.Predmet.ProtustrankaFormatedWithAdressOIB_1"> MD - ADRIA d.o.o.  Viškovo, OIB 01509028280, Gornji Sroki 82b, 51 216 Viškovo</derivirana_varijabla>
  </DomainObject.Predmet.ProtustrankaFormatedWithAdressOIB>
  <DomainObject.Predmet.ProtustrankaWithAdress>
    <izvorni_sadrzaj>MD - ADRIA d.o.o.  Viškovo Gornji Sroki 82b, 51 216 Viškovo</izvorni_sadrzaj>
    <derivirana_varijabla naziv="DomainObject.Predmet.ProtustrankaWithAdress_1">MD - ADRIA d.o.o.  Viškovo Gornji Sroki 82b, 51 216 Viškovo</derivirana_varijabla>
  </DomainObject.Predmet.ProtustrankaWithAdress>
  <DomainObject.Predmet.ProtustrankaWithAdressOIB>
    <izvorni_sadrzaj>MD - ADRIA d.o.o.  Viškovo, OIB 01509028280, Gornji Sroki 82b, 51 216 Viškovo</izvorni_sadrzaj>
    <derivirana_varijabla naziv="DomainObject.Predmet.ProtustrankaWithAdressOIB_1">MD - ADRIA d.o.o.  Viškovo, OIB 01509028280, Gornji Sroki 82b, 51 216 Viškovo</derivirana_varijabla>
  </DomainObject.Predmet.ProtustrankaWithAdressOIB>
  <DomainObject.Predmet.ProtustrankaNazivFormated>
    <izvorni_sadrzaj>MD - ADRIA d.o.o.  Viškovo</izvorni_sadrzaj>
    <derivirana_varijabla naziv="DomainObject.Predmet.ProtustrankaNazivFormated_1">MD - ADRIA d.o.o.  Viškovo</derivirana_varijabla>
  </DomainObject.Predmet.ProtustrankaNazivFormated>
  <DomainObject.Predmet.ProtustrankaNazivFormatedOIB>
    <izvorni_sadrzaj>MD - ADRIA d.o.o.  Viškovo, OIB 01509028280</izvorni_sadrzaj>
    <derivirana_varijabla naziv="DomainObject.Predmet.ProtustrankaNazivFormatedOIB_1">MD - ADRIA d.o.o.  Viškovo, OIB 01509028280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51 000 Rijeka</izvorni_sadrzaj>
    <derivirana_varijabla naziv="DomainObject.Predmet.StrankaFormatedWithAdress_1"> FINA  Rijeka, Frana Kurelca 8, 51 000 Rijeka</derivirana_varijabla>
  </DomainObject.Predmet.StrankaFormatedWithAdress>
  <DomainObject.Predmet.StrankaFormatedWithAdressOIB>
    <izvorni_sadrzaj> FINA  Rijeka, OIB 85821130368, Frana Kurelca 8, 51 000 Rijeka</izvorni_sadrzaj>
    <derivirana_varijabla naziv="DomainObject.Predmet.StrankaFormatedWithAdressOIB_1"> FINA  Rijeka, OIB 85821130368, Frana Kurelca 8, 51 000 Rijeka</derivirana_varijabla>
  </DomainObject.Predmet.StrankaFormatedWithAdressOIB>
  <DomainObject.Predmet.StrankaWithAdress>
    <izvorni_sadrzaj>FINA  Rijeka Frana Kurelca 8,51 000 Rijeka</izvorni_sadrzaj>
    <derivirana_varijabla naziv="DomainObject.Predmet.StrankaWithAdress_1">FINA  Rijeka Frana Kurelca 8,51 000 Rijeka</derivirana_varijabla>
  </DomainObject.Predmet.StrankaWithAdress>
  <DomainObject.Predmet.StrankaWithAdressOIB>
    <izvorni_sadrzaj>FINA  Rijeka, OIB 85821130368, Frana Kurelca 8,51 000 Rijeka</izvorni_sadrzaj>
    <derivirana_varijabla naziv="DomainObject.Predmet.StrankaWithAdressOIB_1">FINA  Rijeka, OIB 85821130368, Frana Kurelca 8,51 000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51 000 Rijeka</item>
    </izvorni_sadrzaj>
    <derivirana_varijabla naziv="DomainObject.Predmet.StrankaListFormatedWithAdress_1">
      <item>FINA  Rijeka, Frana Kurelca 8, 51 000 Rijeka</item>
    </derivirana_varijabla>
  </DomainObject.Predmet.StrankaListFormatedWithAdress>
  <DomainObject.Predmet.StrankaListFormatedWithAdressOIB>
    <izvorni_sadrzaj>
      <item>FINA  Rijeka, OIB 85821130368, Frana Kurelca 8, 51 000 Rijeka</item>
    </izvorni_sadrzaj>
    <derivirana_varijabla naziv="DomainObject.Predmet.StrankaListFormatedWithAdressOIB_1">
      <item>FINA  Rijeka, OIB 85821130368, Frana Kurelca 8, 51 000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MD - ADRIA d.o.o.  Viškovo</item>
    </izvorni_sadrzaj>
    <derivirana_varijabla naziv="DomainObject.Predmet.ProtuStrankaListFormated_1">
      <item>MD - ADRIA d.o.o.  Viškovo</item>
    </derivirana_varijabla>
  </DomainObject.Predmet.ProtuStrankaListFormated>
  <DomainObject.Predmet.ProtuStrankaListFormatedOIB>
    <izvorni_sadrzaj>
      <item>MD - ADRIA d.o.o.  Viškovo, OIB 01509028280</item>
    </izvorni_sadrzaj>
    <derivirana_varijabla naziv="DomainObject.Predmet.ProtuStrankaListFormatedOIB_1">
      <item>MD - ADRIA d.o.o.  Viškovo, OIB 01509028280</item>
    </derivirana_varijabla>
  </DomainObject.Predmet.ProtuStrankaListFormatedOIB>
  <DomainObject.Predmet.ProtuStrankaListFormatedWithAdress>
    <izvorni_sadrzaj>
      <item>MD - ADRIA d.o.o.  Viškovo, Gornji Sroki 82b, 51 216 Viškovo</item>
    </izvorni_sadrzaj>
    <derivirana_varijabla naziv="DomainObject.Predmet.ProtuStrankaListFormatedWithAdress_1">
      <item>MD - ADRIA d.o.o.  Viškovo, Gornji Sroki 82b, 51 216 Viškovo</item>
    </derivirana_varijabla>
  </DomainObject.Predmet.ProtuStrankaListFormatedWithAdress>
  <DomainObject.Predmet.ProtuStrankaListFormatedWithAdressOIB>
    <izvorni_sadrzaj>
      <item>MD - ADRIA d.o.o.  Viškovo, OIB 01509028280, Gornji Sroki 82b, 51 216 Viškovo</item>
    </izvorni_sadrzaj>
    <derivirana_varijabla naziv="DomainObject.Predmet.ProtuStrankaListFormatedWithAdressOIB_1">
      <item>MD - ADRIA d.o.o.  Viškovo, OIB 01509028280, Gornji Sroki 82b, 51 216 Viškovo</item>
    </derivirana_varijabla>
  </DomainObject.Predmet.ProtuStrankaListFormatedWithAdressOIB>
  <DomainObject.Predmet.ProtuStrankaListNazivFormated>
    <izvorni_sadrzaj>
      <item>MD - ADRIA d.o.o.  Viškovo</item>
    </izvorni_sadrzaj>
    <derivirana_varijabla naziv="DomainObject.Predmet.ProtuStrankaListNazivFormated_1">
      <item>MD - ADRIA d.o.o.  Viškovo</item>
    </derivirana_varijabla>
  </DomainObject.Predmet.ProtuStrankaListNazivFormated>
  <DomainObject.Predmet.ProtuStrankaListNazivFormatedOIB>
    <izvorni_sadrzaj>
      <item>MD - ADRIA d.o.o.  Viškovo, OIB 01509028280</item>
    </izvorni_sadrzaj>
    <derivirana_varijabla naziv="DomainObject.Predmet.ProtuStrankaListNazivFormatedOIB_1">
      <item>MD - ADRIA d.o.o.  Viškovo, OIB 01509028280</item>
    </derivirana_varijabla>
  </DomainObject.Predmet.ProtuStrankaListNazivFormatedOIB>
  <DomainObject.Predmet.OstaliListFormated>
    <izvorni_sadrzaj>
      <item>oglasna ploča</item>
      <item>RATKO MIKLAUŠIĆ</item>
      <item>Narodne novine d.d.</item>
      <item>računovodstvo</item>
      <item>FINA Rijeka</item>
      <item>sudski registar</item>
      <item>Boris Borović</item>
      <item>Miroslav Djekanović</item>
    </izvorni_sadrzaj>
    <derivirana_varijabla naziv="DomainObject.Predmet.OstaliListFormated_1">
      <item>oglasna ploča</item>
      <item>RATKO MIKLAUŠIĆ</item>
      <item>Narodne novine d.d.</item>
      <item>računovodstvo</item>
      <item>FINA Rijeka</item>
      <item>sudski registar</item>
      <item>Boris Borović</item>
      <item>Miroslav Djekanović</item>
    </derivirana_varijabla>
  </DomainObject.Predmet.OstaliListFormated>
  <DomainObject.Predmet.OstaliListFormatedOIB>
    <izvorni_sadrzaj>
      <item>oglasna ploča</item>
      <item>RATKO MIKLAUŠIĆ, OIB 97911569674</item>
      <item>Narodne novine d.d.</item>
      <item>računovodstvo</item>
      <item>FINA Rijeka</item>
      <item>sudski registar</item>
      <item>Boris Borović, OIB 74002290875</item>
      <item>Miroslav Djekanović, OIB 02085036227</item>
    </izvorni_sadrzaj>
    <derivirana_varijabla naziv="DomainObject.Predmet.OstaliListFormatedOIB_1">
      <item>oglasna ploča</item>
      <item>RATKO MIKLAUŠIĆ, OIB 97911569674</item>
      <item>Narodne novine d.d.</item>
      <item>računovodstvo</item>
      <item>FINA Rijeka</item>
      <item>sudski registar</item>
      <item>Boris Borović, OIB 74002290875</item>
      <item>Miroslav Djekanović, OIB 02085036227</item>
    </derivirana_varijabla>
  </DomainObject.Predmet.OstaliListFormatedOIB>
  <DomainObject.Predmet.OstaliListFormatedWithAdress>
    <izvorni_sadrzaj>
      <item>oglasna ploča</item>
      <item>RATKO MIKLAUŠIĆ, Ciottina 20, 51000 Rijeka</item>
      <item>Narodne novine d.d., SR Njemačke 6, 10020 Zagreb</item>
      <item>računovodstvo</item>
      <item>FINA Rijeka</item>
      <item>sudski registar</item>
      <item>Boris Borović, Gornji Sroki 82/b, 51216 Viškovo</item>
      <item>Miroslav Djekanović, Gornji Sroki 82/b, 51216 Viškovo</item>
    </izvorni_sadrzaj>
    <derivirana_varijabla naziv="DomainObject.Predmet.OstaliListFormatedWithAdress_1">
      <item>oglasna ploča</item>
      <item>RATKO MIKLAUŠIĆ, Ciottina 20, 51000 Rijeka</item>
      <item>Narodne novine d.d., SR Njemačke 6, 10020 Zagreb</item>
      <item>računovodstvo</item>
      <item>FINA Rijeka</item>
      <item>sudski registar</item>
      <item>Boris Borović, Gornji Sroki 82/b, 51216 Viškovo</item>
      <item>Miroslav Djekanović, Gornji Sroki 82/b, 51216 Viškovo</item>
    </derivirana_varijabla>
  </DomainObject.Predmet.OstaliListFormatedWithAdress>
  <DomainObject.Predmet.OstaliListFormatedWithAdressOIB>
    <izvorni_sadrzaj>
      <item>oglasna ploča</item>
      <item>RATKO MIKLAUŠIĆ, OIB 97911569674, Ciottina 20, 51000 Rijeka</item>
      <item>Narodne novine d.d., SR Njemačke 6, 10020 Zagreb</item>
      <item>računovodstvo</item>
      <item>FINA Rijeka</item>
      <item>sudski registar</item>
      <item>Boris Borović, OIB 74002290875, Gornji Sroki 82/b, 51216 Viškovo</item>
      <item>Miroslav Djekanović, OIB 02085036227, Gornji Sroki 82/b, 51216 Viškovo</item>
    </izvorni_sadrzaj>
    <derivirana_varijabla naziv="DomainObject.Predmet.OstaliListFormatedWithAdressOIB_1">
      <item>oglasna ploča</item>
      <item>RATKO MIKLAUŠIĆ, OIB 97911569674, Ciottina 20, 51000 Rijeka</item>
      <item>Narodne novine d.d., SR Njemačke 6, 10020 Zagreb</item>
      <item>računovodstvo</item>
      <item>FINA Rijeka</item>
      <item>sudski registar</item>
      <item>Boris Borović, OIB 74002290875, Gornji Sroki 82/b, 51216 Viškovo</item>
      <item>Miroslav Djekanović, OIB 02085036227, Gornji Sroki 82/b, 51216 Viškovo</item>
    </derivirana_varijabla>
  </DomainObject.Predmet.OstaliListFormatedWithAdressOIB>
  <DomainObject.Predmet.OstaliListNazivFormated>
    <izvorni_sadrzaj>
      <item>oglasna ploča</item>
      <item>RATKO MIKLAUŠIĆ</item>
      <item>Narodne novine d.d.</item>
      <item>računovodstvo</item>
      <item>FINA Rijeka</item>
      <item>sudski registar</item>
      <item>Boris Borović</item>
      <item>Miroslav Djekanović</item>
    </izvorni_sadrzaj>
    <derivirana_varijabla naziv="DomainObject.Predmet.OstaliListNazivFormated_1">
      <item>oglasna ploča</item>
      <item>RATKO MIKLAUŠIĆ</item>
      <item>Narodne novine d.d.</item>
      <item>računovodstvo</item>
      <item>FINA Rijeka</item>
      <item>sudski registar</item>
      <item>Boris Borović</item>
      <item>Miroslav Djekanović</item>
    </derivirana_varijabla>
  </DomainObject.Predmet.OstaliListNazivFormated>
  <DomainObject.Predmet.OstaliListNazivFormatedOIB>
    <izvorni_sadrzaj>
      <item>oglasna ploča</item>
      <item>RATKO MIKLAUŠIĆ, OIB 97911569674</item>
      <item>Narodne novine d.d.</item>
      <item>računovodstvo</item>
      <item>FINA Rijeka</item>
      <item>sudski registar</item>
      <item>Boris Borović, OIB 74002290875</item>
      <item>Miroslav Djekanović, OIB 02085036227</item>
    </izvorni_sadrzaj>
    <derivirana_varijabla naziv="DomainObject.Predmet.OstaliListNazivFormatedOIB_1">
      <item>oglasna ploča</item>
      <item>RATKO MIKLAUŠIĆ, OIB 97911569674</item>
      <item>Narodne novine d.d.</item>
      <item>računovodstvo</item>
      <item>FINA Rijeka</item>
      <item>sudski registar</item>
      <item>Boris Borović, OIB 74002290875</item>
      <item>Miroslav Djekanović, OIB 02085036227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travnja 2018.</izvorni_sadrzaj>
    <derivirana_varijabla naziv="DomainObject.Datum_1">23. travnja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MD - ADRIA d.o.o.  Viškovo</izvorni_sadrzaj>
    <derivirana_varijabla naziv="DomainObject.Predmet.ProtustrankaIDrugi_1">MD - ADRIA d.o.o.  Viškovo</derivirana_varijabla>
  </DomainObject.Predmet.ProtustrankaIDrugi>
  <DomainObject.Predmet.StrankaIDrugiAdressOIB>
    <izvorni_sadrzaj>FINA  Rijeka, OIB 85821130368, Frana Kurelca 8, 51 000 Rijeka</izvorni_sadrzaj>
    <derivirana_varijabla naziv="DomainObject.Predmet.StrankaIDrugiAdressOIB_1">FINA  Rijeka, OIB 85821130368, Frana Kurelca 8, 51 000 Rijeka</derivirana_varijabla>
  </DomainObject.Predmet.StrankaIDrugiAdressOIB>
  <DomainObject.Predmet.ProtustrankaIDrugiAdressOIB>
    <izvorni_sadrzaj>MD - ADRIA d.o.o.  Viškovo, OIB 01509028280, Gornji Sroki 82b, 51 216 Viškovo</izvorni_sadrzaj>
    <derivirana_varijabla naziv="DomainObject.Predmet.ProtustrankaIDrugiAdressOIB_1">MD - ADRIA d.o.o.  Viškovo, OIB 01509028280, Gornji Sroki 82b, 51 216 Viškovo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MD - ADRIA d.o.o.  Viškovo</item>
      <item>oglasna ploča</item>
      <item>RATKO MIKLAUŠIĆ</item>
      <item>Narodne novine d.d.</item>
      <item>računovodstvo</item>
      <item>FINA Rijeka</item>
      <item>sudski registar</item>
      <item>Boris Borović</item>
      <item>Miroslav Djekanović</item>
    </izvorni_sadrzaj>
    <derivirana_varijabla naziv="DomainObject.Predmet.SudioniciListNaziv_1">
      <item>FINA  Rijeka</item>
      <item>MD - ADRIA d.o.o.  Viškovo</item>
      <item>oglasna ploča</item>
      <item>RATKO MIKLAUŠIĆ</item>
      <item>Narodne novine d.d.</item>
      <item>računovodstvo</item>
      <item>FINA Rijeka</item>
      <item>sudski registar</item>
      <item>Boris Borović</item>
      <item>Miroslav Djekanović</item>
    </derivirana_varijabla>
  </DomainObject.Predmet.SudioniciListNaziv>
  <DomainObject.Predmet.SudioniciListAdressOIB>
    <izvorni_sadrzaj>
      <item>FINA  Rijeka, OIB 85821130368, Frana Kurelca 8,51 000 Rijeka</item>
      <item>MD - ADRIA d.o.o.  Viškovo, OIB 01509028280, Gornji Sroki 82b,51 216 Viškovo</item>
      <item>oglasna ploča</item>
      <item>RATKO MIKLAUŠIĆ, OIB 97911569674, Ciottina 20,51000 Rijeka</item>
      <item>Narodne novine d.d., SR Njemačke 6,10020 Zagreb</item>
      <item>računovodstvo</item>
      <item>FINA Rijeka</item>
      <item>sudski registar</item>
      <item>Boris Borović, OIB 74002290875, Gornji Sroki 82/b,51216 Viškovo</item>
      <item>Miroslav Djekanović, OIB 02085036227, Gornji Sroki 82/b,51216 Viškovo</item>
    </izvorni_sadrzaj>
    <derivirana_varijabla naziv="DomainObject.Predmet.SudioniciListAdressOIB_1">
      <item>FINA  Rijeka, OIB 85821130368, Frana Kurelca 8,51 000 Rijeka</item>
      <item>MD - ADRIA d.o.o.  Viškovo, OIB 01509028280, Gornji Sroki 82b,51 216 Viškovo</item>
      <item>oglasna ploča</item>
      <item>RATKO MIKLAUŠIĆ, OIB 97911569674, Ciottina 20,51000 Rijeka</item>
      <item>Narodne novine d.d., SR Njemačke 6,10020 Zagreb</item>
      <item>računovodstvo</item>
      <item>FINA Rijeka</item>
      <item>sudski registar</item>
      <item>Boris Borović, OIB 74002290875, Gornji Sroki 82/b,51216 Viškovo</item>
      <item>Miroslav Djekanović, OIB 02085036227, Gornji Sroki 82/b,51216 Viškovo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01509028280</item>
      <item>, OIB null</item>
      <item>, OIB 97911569674</item>
      <item>, OIB null</item>
      <item>, OIB null</item>
      <item>, OIB null</item>
      <item>, OIB null</item>
      <item>, OIB 74002290875</item>
      <item>, OIB 02085036227</item>
    </izvorni_sadrzaj>
    <derivirana_varijabla naziv="DomainObject.Predmet.SudioniciListNazivOIB_1">
      <item>, OIB 85821130368</item>
      <item>, OIB 01509028280</item>
      <item>, OIB null</item>
      <item>, OIB 97911569674</item>
      <item>, OIB null</item>
      <item>, OIB null</item>
      <item>, OIB null</item>
      <item>, OIB null</item>
      <item>, OIB 74002290875</item>
      <item>, OIB 02085036227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Ratko Miklaušić, OIB 97911569674, Ciottina 20/I Rijeka</item>
    </izvorni_sadrzaj>
    <derivirana_varijabla naziv="DomainObject.Predmet.StecajniUpraviteljiListAddressOIB_1">
      <item>Ratko Miklaušić, OIB 97911569674, Ciottina 20/I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272</properties:Words>
  <properties:Characters>1230</properties:Characters>
  <properties:Lines>40</properties:Lines>
  <properties:Paragraphs>17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1702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2018-04-23T10:43:00Z</dcterms:created>
  <dc:creator>Vera Jelenović</dc:creator>
  <cp:lastModifiedBy>Danijela Fumić</cp:lastModifiedBy>
  <cp:lastPrinted>2018-04-23T10:43:00Z</cp:lastPrinted>
  <dcterms:modified xmlns:xsi="http://www.w3.org/2001/XMLSchema-instance" xsi:type="dcterms:W3CDTF">2018-04-23T10:44:00Z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1</vt:i4>
  </prop:property>
  <prop:property name="Naslov" pid="4" fmtid="{D5CDD505-2E9C-101B-9397-08002B2CF9AE}">
    <vt:lpwstr>Odluka - Rješenje - dioba (135 13 poziv dioba kupovnine2.docx)</vt:lpwstr>
  </prop:property>
  <prop:property name="CC_coloring" pid="5" fmtid="{D5CDD505-2E9C-101B-9397-08002B2CF9AE}">
    <vt:bool>false</vt:bool>
  </prop:property>
</prop:Properties>
</file>