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241a" w14:paraId="611241a" w:rsidRDefault="000D0564" w:rsidP="0040699F" w:rsidR="00B70172" w:rsidRPr="00EA24FF">
      <w:pPr>
        <w:jc w:val="right"/>
        <w15:collapsed w:val="false"/>
        <w:rPr>
          <w:b/>
        </w:rPr>
      </w:pPr>
      <w:bookmarkStart w:name="_GoBack" w:id="0"/>
      <w:bookmarkEnd w:id="0"/>
      <w:r w:rsidRPr="00EA24FF">
        <w:rPr>
          <w:b/>
        </w:rPr>
        <w:t xml:space="preserve">   </w:t>
      </w:r>
      <w:r w:rsidR="00276F44" w:rsidRPr="00EA24FF">
        <w:rPr>
          <w:b/>
        </w:rPr>
        <w:t xml:space="preserve">Posl. br. </w:t>
      </w:r>
      <w:r w:rsidR="005E6841" w:rsidRPr="00EA24FF">
        <w:rPr>
          <w:b/>
        </w:rPr>
        <w:t>18</w:t>
      </w:r>
      <w:r w:rsidR="00276F44" w:rsidRPr="00EA24FF">
        <w:rPr>
          <w:b/>
        </w:rPr>
        <w:t xml:space="preserve"> </w:t>
      </w:r>
      <w:r w:rsidR="005E6841" w:rsidRPr="00EA24FF">
        <w:rPr>
          <w:b/>
        </w:rPr>
        <w:t>St-</w:t>
      </w:r>
      <w:r w:rsidR="00CF20E6">
        <w:rPr>
          <w:b/>
        </w:rPr>
        <w:t>788</w:t>
      </w:r>
      <w:r w:rsidR="006C6DD3" w:rsidRPr="00EA24FF">
        <w:rPr>
          <w:b/>
        </w:rPr>
        <w:t>/</w:t>
      </w:r>
      <w:r w:rsidR="008118F3" w:rsidRPr="00EA24FF">
        <w:rPr>
          <w:b/>
        </w:rPr>
        <w:t>201</w:t>
      </w:r>
      <w:r w:rsidR="006C6DD3" w:rsidRPr="00EA24FF">
        <w:rPr>
          <w:b/>
        </w:rPr>
        <w:t>5</w:t>
      </w:r>
    </w:p>
    <w:p w:rsidRDefault="00215C9F" w:rsidP="00215C9F" w:rsidR="00215C9F">
      <w:pPr>
        <w:jc w:val="both"/>
        <w:rPr>
          <w:b/>
        </w:rPr>
      </w:pPr>
    </w:p>
    <w:p w:rsidRDefault="007C71C7" w:rsidP="00215C9F" w:rsidR="007C71C7" w:rsidRPr="00EA24FF">
      <w:pPr>
        <w:jc w:val="both"/>
        <w:rPr>
          <w:b/>
        </w:rPr>
      </w:pPr>
      <w:r>
        <w:rPr>
          <w:b/>
        </w:rPr>
        <w:tab/>
      </w:r>
      <w:r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EA24FF">
      <w:pPr>
        <w:jc w:val="both"/>
        <w:rPr>
          <w:b/>
        </w:rPr>
      </w:pPr>
    </w:p>
    <w:p w:rsidRDefault="00215C9F" w:rsidP="00215C9F" w:rsidR="00215C9F" w:rsidRPr="00EA24FF">
      <w:pPr>
        <w:jc w:val="both"/>
        <w:rPr>
          <w:b/>
        </w:rPr>
      </w:pPr>
    </w:p>
    <w:p w:rsidRDefault="00215C9F" w:rsidP="00215C9F" w:rsidR="00215C9F" w:rsidRPr="00EA24FF">
      <w:pPr>
        <w:jc w:val="both"/>
        <w:rPr>
          <w:b/>
        </w:rPr>
      </w:pPr>
      <w:r w:rsidRPr="00EA24FF">
        <w:rPr>
          <w:b/>
        </w:rPr>
        <w:t>REPUBLIKA HRVATSKA</w:t>
      </w:r>
    </w:p>
    <w:p w:rsidRDefault="00215C9F" w:rsidP="00215C9F" w:rsidR="00215C9F" w:rsidRPr="00EA24FF">
      <w:pPr>
        <w:jc w:val="both"/>
        <w:rPr>
          <w:b/>
        </w:rPr>
      </w:pPr>
      <w:r w:rsidRPr="00EA24FF">
        <w:rPr>
          <w:b/>
        </w:rPr>
        <w:t>TRGOVAČKI SUD U SPLITU</w:t>
      </w:r>
    </w:p>
    <w:p w:rsidRDefault="006C6DD3" w:rsidP="005C74D3" w:rsidR="00D176CC" w:rsidRPr="00EA24FF">
      <w:pPr>
        <w:jc w:val="both"/>
        <w:rPr>
          <w:b/>
        </w:rPr>
      </w:pPr>
      <w:r w:rsidRPr="00EA24FF">
        <w:rPr>
          <w:b/>
        </w:rPr>
        <w:t>STALNA SLUŽBA DUBROVNIK</w:t>
      </w:r>
    </w:p>
    <w:p w:rsidRDefault="006C6DD3" w:rsidP="005C74D3" w:rsidR="006C6DD3" w:rsidRPr="00EA24FF">
      <w:pPr>
        <w:jc w:val="both"/>
        <w:rPr>
          <w:b/>
        </w:rPr>
      </w:pPr>
      <w:r w:rsidRPr="00EA24FF">
        <w:rPr>
          <w:b/>
        </w:rPr>
        <w:t xml:space="preserve">Dubrovnik, Dr. A. Starčevića 23 </w:t>
      </w:r>
    </w:p>
    <w:p w:rsidRDefault="0040699F" w:rsidP="00B70172" w:rsidR="0040699F" w:rsidRPr="00EA24FF">
      <w:pPr>
        <w:jc w:val="right"/>
        <w:rPr>
          <w:b/>
        </w:rPr>
      </w:pPr>
    </w:p>
    <w:p w:rsidRDefault="005C74D3" w:rsidP="00B70172" w:rsidR="005C74D3" w:rsidRPr="00EA24FF">
      <w:pPr>
        <w:jc w:val="right"/>
        <w:rPr>
          <w:b/>
        </w:rPr>
      </w:pP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jc w:val="center"/>
        <w:rPr>
          <w:b/>
        </w:rPr>
      </w:pPr>
      <w:r w:rsidRPr="00EA24FF">
        <w:rPr>
          <w:b/>
        </w:rPr>
        <w:t>REPUBLIKA HRVATSKA</w:t>
      </w:r>
    </w:p>
    <w:p w:rsidRDefault="00451E27" w:rsidP="00451E27" w:rsidR="00451E27" w:rsidRPr="00EA24FF">
      <w:pPr>
        <w:jc w:val="center"/>
        <w:rPr>
          <w:b/>
        </w:rPr>
      </w:pPr>
      <w:r w:rsidRPr="00EA24FF">
        <w:rPr>
          <w:b/>
        </w:rPr>
        <w:t>RJEŠENJE</w:t>
      </w: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ind w:firstLine="708"/>
        <w:jc w:val="both"/>
      </w:pPr>
      <w:r w:rsidRPr="00EA24FF">
        <w:t xml:space="preserve">Trgovački sud u Splitu, Stalna služba u Dubrovniku, po stečajnom sucu Katarini Franković u prethodnom postupku radi utvrđivanja pretpostavki za otvaranje stečajnog postupka nad dužnikom </w:t>
      </w:r>
      <w:r w:rsidR="00CF20E6" w:rsidRPr="00CF20E6">
        <w:t>HOFFEN j.d.o.o. proizvodnja, usluge i trgovina, Dubrovnik, Od Gaja 58, MBS: 060313960, OIB: 43687487872</w:t>
      </w:r>
      <w:r w:rsidRPr="00EA24FF">
        <w:t>, dana 1</w:t>
      </w:r>
      <w:r w:rsidR="00CF20E6">
        <w:t>4</w:t>
      </w:r>
      <w:r w:rsidRPr="00EA24FF">
        <w:t xml:space="preserve">. siječnja 2016.g. </w:t>
      </w: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jc w:val="center"/>
        <w:rPr>
          <w:b/>
        </w:rPr>
      </w:pPr>
      <w:r w:rsidRPr="00EA24FF">
        <w:rPr>
          <w:b/>
        </w:rPr>
        <w:t>r i j e š i o    j e</w:t>
      </w: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ind w:hanging="705" w:left="705"/>
        <w:jc w:val="both"/>
      </w:pPr>
      <w:r w:rsidRPr="00EA24FF">
        <w:t xml:space="preserve">1. </w:t>
      </w:r>
      <w:r w:rsidRPr="00EA24FF">
        <w:tab/>
        <w:t xml:space="preserve">Pozivaju se osobe koje imaju pravni interes da se provede stečajni postupak nad dužnikom </w:t>
      </w:r>
      <w:r w:rsidR="00CF20E6" w:rsidRPr="00CF20E6">
        <w:t>HOFFEN j.d.o.o. proizvodnja, usluge i trgovina, Dubrovnik, Od Gaja 58, MBS: 060313960, OIB: 43687487872</w:t>
      </w:r>
      <w:r w:rsidRPr="00EA24FF">
        <w:t>, da u roku od 15 dana solidarno uplate na sudski depozit ovog suda br. HR1623900011300000664, otvoren kod Hrvatske poštanske banke d.d. Zagreb, pozivom na broj 10-</w:t>
      </w:r>
      <w:r w:rsidR="00CF20E6">
        <w:t>788</w:t>
      </w:r>
      <w:r w:rsidRPr="00EA24FF">
        <w:t xml:space="preserve">2015, model 02,  iznos od </w:t>
      </w:r>
      <w:r w:rsidR="00EA24FF">
        <w:t>25</w:t>
      </w:r>
      <w:r w:rsidRPr="00EA24FF">
        <w:t xml:space="preserve">.000,00 kuna na ime predujma za pokriće troškova kako prethodnog tako i otvorenog stečajnog postupka, te da u istom roku potvrdu o uplati dostavi u sudski spis.  </w:t>
      </w: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jc w:val="both"/>
      </w:pPr>
      <w:r w:rsidRPr="00EA24FF">
        <w:t xml:space="preserve">2. </w:t>
      </w:r>
      <w:r w:rsidRPr="00EA24FF">
        <w:tab/>
        <w:t xml:space="preserve">Rješenje će se objavit na e-oglasnoj ploči suda. </w:t>
      </w: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ind w:hanging="705" w:left="705"/>
        <w:jc w:val="both"/>
      </w:pPr>
      <w:r w:rsidRPr="00EA24FF">
        <w:t xml:space="preserve">3. </w:t>
      </w:r>
      <w:r w:rsidRPr="00EA24FF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ind w:hanging="705" w:left="705"/>
        <w:jc w:val="both"/>
      </w:pPr>
      <w:r w:rsidRPr="00EA24FF">
        <w:t xml:space="preserve">4. </w:t>
      </w:r>
      <w:r w:rsidRPr="00EA24FF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ind w:hanging="705" w:left="705"/>
        <w:jc w:val="both"/>
      </w:pPr>
      <w:r w:rsidRPr="00EA24FF">
        <w:t xml:space="preserve">5. </w:t>
      </w:r>
      <w:r w:rsidRPr="00EA24FF">
        <w:tab/>
        <w:t>Ukoliko se stečajni postupak zaključi u skladu s odredbom čl.132.  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9621C6" w:rsidP="00451E27" w:rsidR="009621C6" w:rsidRPr="00EA24FF">
      <w:pPr>
        <w:jc w:val="both"/>
      </w:pPr>
    </w:p>
    <w:p w:rsidRDefault="00451E27" w:rsidP="00451E27" w:rsidR="00451E27" w:rsidRPr="00EA24FF">
      <w:pPr>
        <w:jc w:val="center"/>
        <w:rPr>
          <w:b/>
        </w:rPr>
      </w:pPr>
      <w:r w:rsidRPr="00EA24FF">
        <w:rPr>
          <w:b/>
        </w:rPr>
        <w:lastRenderedPageBreak/>
        <w:t>O b r a z l o ž e n j e</w:t>
      </w:r>
    </w:p>
    <w:p w:rsidRDefault="00451E27" w:rsidP="00451E27" w:rsidR="00451E27" w:rsidRPr="00EA24FF">
      <w:pPr>
        <w:jc w:val="both"/>
      </w:pPr>
    </w:p>
    <w:p w:rsidRDefault="00CF20E6" w:rsidP="00CF20E6" w:rsidR="00CF20E6">
      <w:pPr>
        <w:ind w:firstLine="708"/>
        <w:jc w:val="both"/>
      </w:pPr>
      <w:r w:rsidRPr="00CF20E6">
        <w:t xml:space="preserve">Predlagatelj Financijska agencija, Regionalni centar Split, Podružnica Dubrovnik je prijedlogom zaprimljenim na Trgovačkom sudu u Splitu, Stalnoj službi u Dubrovniku, dana 30. listopada 2015. godine predložio otvaranje stečajnog postupka nad dužnikom HOFFEN j.d.o.o. proizvodnja, usluge i trgovina, Dubrovnik, Od Gaja 58, MBS: 060313960, OIB: 43687487872. U prijedlogu se u bitnome navodi i iz njega proizlazi da obzirom dužnik na dan 08.09.2015.g. ima u očevidniku redoslijeda osnova za plaćanje evidentirane neizvršene osnove za plaćanje u neprekinutom razdoblju od 120 dana, u ukupnom iznosu od 51.697,94 kuna, te ima dva zaposlena, predlagatelj sukladno čl. 110. st.1. Stečajnog zakona (NN 71/15, dalje u tekstu SZ) predlaže otvoriti stečajni postupak nad dužnikom. </w:t>
      </w:r>
    </w:p>
    <w:p w:rsidRDefault="00451E27" w:rsidP="00CF20E6" w:rsidR="00EA24FF">
      <w:pPr>
        <w:ind w:firstLine="708"/>
        <w:jc w:val="both"/>
      </w:pPr>
      <w:r w:rsidRPr="00EA24FF">
        <w:t xml:space="preserve"> </w:t>
      </w:r>
      <w:r w:rsidR="00C466B5" w:rsidRPr="00EA24FF">
        <w:tab/>
      </w:r>
    </w:p>
    <w:p w:rsidRDefault="00451E27" w:rsidP="00CF20E6" w:rsidR="00451E27" w:rsidRPr="00EA24FF">
      <w:pPr>
        <w:ind w:firstLine="708"/>
        <w:jc w:val="both"/>
      </w:pPr>
      <w:r w:rsidRPr="00EA24FF">
        <w:t>Kako je predlagatelj učinio vjerojatnim postojanje stečajnog razloga, to je rješenjem ovog suda posl.br.</w:t>
      </w:r>
      <w:r w:rsidR="00C466B5" w:rsidRPr="00EA24FF">
        <w:t xml:space="preserve"> </w:t>
      </w:r>
      <w:r w:rsidRPr="00EA24FF">
        <w:t>St</w:t>
      </w:r>
      <w:r w:rsidR="00C466B5" w:rsidRPr="00EA24FF">
        <w:t>-</w:t>
      </w:r>
      <w:r w:rsidR="00CF20E6">
        <w:t>788</w:t>
      </w:r>
      <w:r w:rsidR="00C466B5" w:rsidRPr="00EA24FF">
        <w:t>/2015 od 03. prosinc</w:t>
      </w:r>
      <w:r w:rsidRPr="00EA24FF">
        <w:t>a 2015.g. pokrenut prethodni postupak radi utvrđivanja uvjeta za otvaranje stečajnog postupka</w:t>
      </w:r>
      <w:r w:rsidR="00CF20E6">
        <w:t xml:space="preserve"> i zakazano ročište</w:t>
      </w:r>
      <w:r w:rsidR="00A53997">
        <w:t xml:space="preserve"> 13. siječnja 2016.g.</w:t>
      </w:r>
      <w:r w:rsidR="00CF20E6">
        <w:t xml:space="preserve"> na koje su pozvani predlagatelj, zastupnik po zakonu dužnika i privremeni stečajni upravitelj</w:t>
      </w:r>
      <w:r w:rsidRPr="00EA24FF">
        <w:t>.</w:t>
      </w:r>
      <w:r w:rsidR="00EA24FF">
        <w:t xml:space="preserve"> </w:t>
      </w:r>
      <w:r w:rsidRPr="00EA24FF">
        <w:t>Istim rješenjem imenovan je i privremeni stečajni upravitelj sa zadatkom da sastavi izviješće, postojanju stečajnog razloga, te utvrdi da li dužnik ima imovinu koja je dovoljna za podmirenje troškova stečajnog postupka.</w:t>
      </w:r>
    </w:p>
    <w:p w:rsidRDefault="00EA24FF" w:rsidP="00CF20E6" w:rsidR="00EA24FF" w:rsidRPr="00EA24FF">
      <w:pPr>
        <w:jc w:val="both"/>
      </w:pPr>
    </w:p>
    <w:p w:rsidRDefault="00EA24FF" w:rsidP="00CF20E6" w:rsidR="00EA24FF">
      <w:pPr>
        <w:ind w:firstLine="708"/>
        <w:jc w:val="both"/>
      </w:pPr>
      <w:r w:rsidRPr="00EA24FF">
        <w:t xml:space="preserve">Zastupnik po zakonu dužnika </w:t>
      </w:r>
      <w:r w:rsidR="00CF20E6">
        <w:t>nije pristupio na zakazano ročište niti postupio prema nalogu suda</w:t>
      </w:r>
      <w:r w:rsidRPr="00EA24FF">
        <w:t>.</w:t>
      </w:r>
    </w:p>
    <w:p w:rsidRDefault="00CF20E6" w:rsidP="00CF20E6" w:rsidR="00CF20E6">
      <w:pPr>
        <w:ind w:firstLine="708"/>
        <w:jc w:val="both"/>
      </w:pPr>
    </w:p>
    <w:p w:rsidRDefault="00CF20E6" w:rsidP="00CF20E6" w:rsidR="00CF20E6" w:rsidRPr="00EA24FF">
      <w:pPr>
        <w:ind w:firstLine="708"/>
        <w:jc w:val="both"/>
      </w:pPr>
      <w:r>
        <w:t>P</w:t>
      </w:r>
      <w:r w:rsidRPr="00CF20E6">
        <w:t xml:space="preserve">rivremeni stečajni upravitelj navodi </w:t>
      </w:r>
      <w:r>
        <w:t>da prihodi odnosno imovina stečajnog</w:t>
      </w:r>
      <w:r w:rsidRPr="00CF20E6">
        <w:t xml:space="preserve"> dužnika ne može pokriti troškove stečajnog postupka, jer dužnik nema nekretnina niti druge imovine koja bi bila dostatna</w:t>
      </w:r>
      <w:r>
        <w:t xml:space="preserve"> za pokriće, te n</w:t>
      </w:r>
      <w:r w:rsidRPr="00CF20E6">
        <w:t>avodi da je ostvaren steč</w:t>
      </w:r>
      <w:r>
        <w:t>ajni</w:t>
      </w:r>
      <w:r w:rsidRPr="00CF20E6">
        <w:t xml:space="preserve"> razlog obzirom na neprekidnu blokadu, te da bi trošak otvaranja stečajnog postupka i provođenja bio oko 25.000,00 kn</w:t>
      </w:r>
      <w:r>
        <w:t>,</w:t>
      </w:r>
      <w:r w:rsidRPr="00CF20E6">
        <w:t xml:space="preserve"> a koju imovinu nema društvo.</w:t>
      </w:r>
    </w:p>
    <w:p w:rsidRDefault="003573D7" w:rsidP="00451E27" w:rsidR="003573D7" w:rsidRPr="00EA24FF">
      <w:pPr>
        <w:jc w:val="both"/>
      </w:pPr>
    </w:p>
    <w:p w:rsidRDefault="00CF20E6" w:rsidP="00EA24FF" w:rsidR="00451E27" w:rsidRPr="00EA24FF">
      <w:pPr>
        <w:ind w:firstLine="708"/>
        <w:jc w:val="both"/>
      </w:pPr>
      <w:r>
        <w:t>I</w:t>
      </w:r>
      <w:r w:rsidR="00C466B5" w:rsidRPr="00EA24FF">
        <w:t>z potvrde FINA od 1</w:t>
      </w:r>
      <w:r>
        <w:t>3</w:t>
      </w:r>
      <w:r w:rsidR="00C466B5" w:rsidRPr="00EA24FF">
        <w:t xml:space="preserve">.01.2016.g. (l.s. </w:t>
      </w:r>
      <w:r>
        <w:t>21</w:t>
      </w:r>
      <w:r w:rsidR="00C466B5" w:rsidRPr="00EA24FF">
        <w:t>)</w:t>
      </w:r>
      <w:r>
        <w:t xml:space="preserve"> je vidljivo da u Očevidniku</w:t>
      </w:r>
      <w:r w:rsidR="00A53997">
        <w:t xml:space="preserve"> redoslijeda osnova za plaćanje na dan izdavanja potvrde dužnik ima</w:t>
      </w:r>
      <w:r w:rsidR="00A53997" w:rsidRPr="00A53997">
        <w:t xml:space="preserve"> evidentirane ne izvršene osnove za plaćanje u neprekidnom razdoblju od 246 dana</w:t>
      </w:r>
      <w:r w:rsidR="00A53997">
        <w:t>. Kod stečajnog dužnika je stoga ispunjen stečajni razlog nesposobnosti za plaćanje.</w:t>
      </w:r>
    </w:p>
    <w:p w:rsidRDefault="003573D7" w:rsidP="00C466B5" w:rsidR="003573D7" w:rsidRPr="00EA24FF">
      <w:pPr>
        <w:ind w:firstLine="708"/>
        <w:jc w:val="both"/>
      </w:pPr>
    </w:p>
    <w:p w:rsidRDefault="00451E27" w:rsidP="003573D7" w:rsidR="00451E27" w:rsidRPr="00EA24FF">
      <w:pPr>
        <w:ind w:firstLine="708"/>
        <w:jc w:val="both"/>
      </w:pPr>
      <w:r w:rsidRPr="00EA24FF">
        <w:t>Društvo nema imovine koja bi činila stečajnu masu, odnosno kojom bi se podmirili troškovi stečajnog postupka i eventualno namirili vjerovnici.</w:t>
      </w:r>
      <w:r w:rsidR="003573D7" w:rsidRPr="00EA24FF">
        <w:t xml:space="preserve"> </w:t>
      </w:r>
      <w:r w:rsidRPr="00EA24FF">
        <w:t xml:space="preserve">Stoga se pozivaju vjerovnici na uplatu iznosa od </w:t>
      </w:r>
      <w:r w:rsidR="00EA24FF">
        <w:t>25</w:t>
      </w:r>
      <w:r w:rsidRPr="00EA24FF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C466B5" w:rsidR="003573D7" w:rsidRPr="00EA24FF">
      <w:pPr>
        <w:ind w:firstLine="708"/>
        <w:jc w:val="both"/>
      </w:pPr>
    </w:p>
    <w:p w:rsidRDefault="00451E27" w:rsidP="00C466B5" w:rsidR="00451E27" w:rsidRPr="00EA24FF">
      <w:pPr>
        <w:ind w:firstLine="708"/>
        <w:jc w:val="both"/>
      </w:pPr>
      <w:r w:rsidRPr="00EA24F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573D7" w:rsidP="00C466B5" w:rsidR="003573D7" w:rsidRPr="00EA24FF">
      <w:pPr>
        <w:ind w:firstLine="708"/>
        <w:jc w:val="both"/>
      </w:pPr>
    </w:p>
    <w:p w:rsidRDefault="00451E27" w:rsidP="00C466B5" w:rsidR="00451E27" w:rsidRPr="00EA24FF">
      <w:pPr>
        <w:ind w:firstLine="708"/>
        <w:jc w:val="both"/>
      </w:pPr>
      <w:r w:rsidRPr="00EA24FF">
        <w:t xml:space="preserve">Zatraženi iznos od </w:t>
      </w:r>
      <w:r w:rsidR="00EA24FF">
        <w:t>25</w:t>
      </w:r>
      <w:r w:rsidRPr="00EA24FF">
        <w:t>.000,00 kuna na ime pokrića troškova kako prethodnog tako i otvorenog stečajnog postupka odnosi se na troškove oglasa tijekom postupka, troškove privremenog i stečajnog upravitelja, materijalne troškove koji nastaju otvaranjem stečajnog postupka i to izrade žiga, statističkog broja, otvaranja novog žiro računa</w:t>
      </w:r>
      <w:r w:rsidR="00C466B5" w:rsidRPr="00EA24FF">
        <w:t>, trošak knjigovodstva</w:t>
      </w:r>
      <w:r w:rsidR="00EA24FF" w:rsidRPr="00EA24FF">
        <w:t>,</w:t>
      </w:r>
      <w:r w:rsidRPr="00EA24FF">
        <w:t xml:space="preserve"> </w:t>
      </w:r>
      <w:r w:rsidR="00EA24FF" w:rsidRPr="00EA24FF">
        <w:t>troškove sređivanja arhivske građe dužnika, kao i ostale troškove koji se javljaju u gotovo svakom stečajnom postupku.</w:t>
      </w:r>
    </w:p>
    <w:p w:rsidRDefault="003573D7" w:rsidP="00EA24FF" w:rsidR="003573D7" w:rsidRPr="00EA24FF">
      <w:pPr>
        <w:jc w:val="both"/>
      </w:pPr>
    </w:p>
    <w:p w:rsidRDefault="00451E27" w:rsidP="00C466B5" w:rsidR="00451E27" w:rsidRPr="00EA24FF">
      <w:pPr>
        <w:ind w:firstLine="708"/>
        <w:jc w:val="both"/>
      </w:pPr>
      <w:r w:rsidRPr="00EA24FF">
        <w:t>Slijedom obrazloženog, valjalo je u skladu s naprijed citiranom odredbom čl.132.st.1. SZ-a pozvati vjerovnike da predujme navedeni iznos (točka 1. izreke).</w:t>
      </w:r>
    </w:p>
    <w:p w:rsidRDefault="003573D7" w:rsidP="00C466B5" w:rsidR="003573D7" w:rsidRPr="00EA24FF">
      <w:pPr>
        <w:ind w:firstLine="708"/>
        <w:jc w:val="both"/>
      </w:pPr>
    </w:p>
    <w:p w:rsidRDefault="00451E27" w:rsidP="00C466B5" w:rsidR="00451E27" w:rsidRPr="00EA24FF">
      <w:pPr>
        <w:ind w:firstLine="708"/>
        <w:jc w:val="both"/>
      </w:pPr>
      <w:r w:rsidRPr="00EA24FF">
        <w:t>Vjerovnici su poučeni na posljedice ne postupanja po ovom rješenju iz točke 3. sukladno odredbi čl.132.st.1. SZ-a.</w:t>
      </w: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jc w:val="both"/>
      </w:pPr>
    </w:p>
    <w:p w:rsidRDefault="00451E27" w:rsidP="00C466B5" w:rsidR="00451E27" w:rsidRPr="00EA24FF">
      <w:pPr>
        <w:jc w:val="center"/>
        <w:rPr>
          <w:b/>
        </w:rPr>
      </w:pPr>
      <w:r w:rsidRPr="00EA24FF">
        <w:rPr>
          <w:b/>
        </w:rPr>
        <w:t xml:space="preserve">U Dubrovniku, </w:t>
      </w:r>
      <w:r w:rsidR="00C466B5" w:rsidRPr="00EA24FF">
        <w:rPr>
          <w:b/>
        </w:rPr>
        <w:t>1</w:t>
      </w:r>
      <w:r w:rsidR="00A53997">
        <w:rPr>
          <w:b/>
        </w:rPr>
        <w:t>4</w:t>
      </w:r>
      <w:r w:rsidRPr="00EA24FF">
        <w:rPr>
          <w:b/>
        </w:rPr>
        <w:t xml:space="preserve">. </w:t>
      </w:r>
      <w:r w:rsidR="00C466B5" w:rsidRPr="00EA24FF">
        <w:rPr>
          <w:b/>
        </w:rPr>
        <w:t>siječnj</w:t>
      </w:r>
      <w:r w:rsidRPr="00EA24FF">
        <w:rPr>
          <w:b/>
        </w:rPr>
        <w:t>a 201</w:t>
      </w:r>
      <w:r w:rsidR="00C466B5" w:rsidRPr="00EA24FF">
        <w:rPr>
          <w:b/>
        </w:rPr>
        <w:t>6</w:t>
      </w:r>
      <w:r w:rsidRPr="00EA24FF">
        <w:rPr>
          <w:b/>
        </w:rPr>
        <w:t>. godine</w:t>
      </w:r>
    </w:p>
    <w:p w:rsidRDefault="00451E27" w:rsidP="00451E27" w:rsidR="00451E27" w:rsidRPr="00EA24FF">
      <w:pPr>
        <w:jc w:val="both"/>
        <w:rPr>
          <w:b/>
        </w:rPr>
      </w:pPr>
    </w:p>
    <w:p w:rsidRDefault="00451E27" w:rsidP="00451E27" w:rsidR="00451E27" w:rsidRPr="00EA24FF">
      <w:pPr>
        <w:jc w:val="both"/>
        <w:rPr>
          <w:b/>
        </w:rPr>
      </w:pPr>
    </w:p>
    <w:p w:rsidRDefault="00451E27" w:rsidP="00EA24FF" w:rsidR="00451E27" w:rsidRPr="00EA24FF">
      <w:pPr>
        <w:ind w:firstLine="708" w:left="4248"/>
        <w:rPr>
          <w:b/>
        </w:rPr>
      </w:pPr>
      <w:r w:rsidRPr="00EA24FF">
        <w:rPr>
          <w:b/>
        </w:rPr>
        <w:t>Sudac:</w:t>
      </w:r>
    </w:p>
    <w:p w:rsidRDefault="00451E27" w:rsidP="00451E27" w:rsidR="00451E27" w:rsidRPr="00EA24FF">
      <w:pPr>
        <w:jc w:val="both"/>
        <w:rPr>
          <w:b/>
        </w:rPr>
      </w:pPr>
    </w:p>
    <w:p w:rsidRDefault="00C466B5" w:rsidP="00EA24FF" w:rsidR="00451E27" w:rsidRPr="00EA24FF">
      <w:pPr>
        <w:ind w:left="5664"/>
        <w:jc w:val="both"/>
        <w:rPr>
          <w:b/>
        </w:rPr>
      </w:pPr>
      <w:r w:rsidRPr="00EA24FF">
        <w:rPr>
          <w:b/>
        </w:rPr>
        <w:t>Katarina Franković</w:t>
      </w:r>
    </w:p>
    <w:p w:rsidRDefault="00451E27" w:rsidP="00451E27" w:rsidR="00451E27" w:rsidRPr="00EA24FF">
      <w:pPr>
        <w:jc w:val="both"/>
        <w:rPr>
          <w:b/>
        </w:rPr>
      </w:pPr>
    </w:p>
    <w:p w:rsidRDefault="00451E27" w:rsidP="00451E27" w:rsidR="00451E27" w:rsidRPr="00EA24FF">
      <w:pPr>
        <w:jc w:val="both"/>
        <w:rPr>
          <w:b/>
        </w:rPr>
      </w:pPr>
    </w:p>
    <w:p w:rsidRDefault="00451E27" w:rsidP="00451E27" w:rsidR="00451E27" w:rsidRPr="00EA24FF">
      <w:pPr>
        <w:jc w:val="both"/>
        <w:rPr>
          <w:b/>
        </w:rPr>
      </w:pPr>
      <w:r w:rsidRPr="00EA24FF">
        <w:rPr>
          <w:b/>
        </w:rPr>
        <w:t>POUKA O PRAVNOM LIJEKU:</w:t>
      </w:r>
    </w:p>
    <w:p w:rsidRDefault="00451E27" w:rsidP="00451E27" w:rsidR="00451E27" w:rsidRPr="00EA24FF">
      <w:pPr>
        <w:jc w:val="both"/>
      </w:pPr>
      <w:r w:rsidRPr="00EA24F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jc w:val="both"/>
      </w:pPr>
      <w:r w:rsidRPr="00EA24FF">
        <w:t>DN-a:</w:t>
      </w:r>
    </w:p>
    <w:p w:rsidRDefault="00451E27" w:rsidP="00451E27" w:rsidR="00451E27" w:rsidRPr="00EA24FF">
      <w:pPr>
        <w:jc w:val="both"/>
      </w:pPr>
      <w:r w:rsidRPr="00EA24FF">
        <w:t>-</w:t>
      </w:r>
      <w:r w:rsidRPr="00EA24FF">
        <w:tab/>
        <w:t xml:space="preserve">e-oglasna ploča suda, oglas </w:t>
      </w:r>
    </w:p>
    <w:p w:rsidRDefault="005C74D3" w:rsidP="004375FB" w:rsidR="005C74D3" w:rsidRPr="00EA24FF">
      <w:pPr>
        <w:jc w:val="both"/>
      </w:pPr>
    </w:p>
    <w:p w:rsidRDefault="00F9404F" w:rsidP="000437A1" w:rsidR="00F9404F" w:rsidRPr="00EA24FF">
      <w:pPr>
        <w:ind w:left="720"/>
        <w:jc w:val="both"/>
      </w:pPr>
    </w:p>
    <w:sectPr w:rsidSect="00CE7A86" w:rsidR="00F9404F" w:rsidRPr="00EA24FF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2C156E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F20E6">
      <w:rPr>
        <w:rFonts w:hAnsi="Book Antiqua" w:ascii="Book Antiqua"/>
        <w:b/>
        <w:sz w:val="20"/>
        <w:szCs w:val="20"/>
      </w:rPr>
      <w:t>788</w:t>
    </w:r>
    <w:r w:rsidR="000437A1">
      <w:rPr>
        <w:rFonts w:hAnsi="Book Antiqua" w:ascii="Book Antiqua"/>
        <w:b/>
        <w:sz w:val="20"/>
        <w:szCs w:val="20"/>
      </w:rPr>
      <w:t>/2015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E9C"/>
    <w:rsid w:val="00215C9F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56E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A456E"/>
    <w:rsid w:val="007A5515"/>
    <w:rsid w:val="007B6140"/>
    <w:rsid w:val="007C71C7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1C6"/>
    <w:rsid w:val="00962261"/>
    <w:rsid w:val="009669EC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43EA"/>
    <w:rsid w:val="00CE60A7"/>
    <w:rsid w:val="00CE7A86"/>
    <w:rsid w:val="00CE7F6D"/>
    <w:rsid w:val="00CF20E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C15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5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5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5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5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C15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5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5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5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5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St-788/2015-14</izvorni_sadrzaj>
    <derivirana_varijabla naziv="DomainObject.Oznaka_1">St-788/2015-14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St-788/2015</izvorni_sadrzaj>
    <derivirana_varijabla naziv="DomainObject.Predmet.OznakaBroj_1">St-788/2015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HOFFEN j.d.o.o. proizvodnja, usluge i trgovina</izvorni_sadrzaj>
    <derivirana_varijabla naziv="DomainObject.Predmet.ProtustrankaFormated_1">  HOFFEN j.d.o.o. proizvodnja, usluge i trgovina</derivirana_varijabla>
  </DomainObject.Predmet.ProtustrankaFormated>
  <DomainObject.Predmet.ProtustrankaFormatedOIB>
    <izvorni_sadrzaj>  HOFFEN j.d.o.o. proizvodnja, usluge i trgovina, OIB 43687487872</izvorni_sadrzaj>
    <derivirana_varijabla naziv="DomainObject.Predmet.ProtustrankaFormatedOIB_1">  HOFFEN j.d.o.o. proizvodnja, usluge i trgovina, OIB 43687487872</derivirana_varijabla>
  </DomainObject.Predmet.ProtustrankaFormatedOIB>
  <DomainObject.Predmet.ProtustrankaFormatedWithAdress>
    <izvorni_sadrzaj> HOFFEN j.d.o.o. proizvodnja, usluge i trgovina, Od Gaja 58, 20000 Dubrovnik</izvorni_sadrzaj>
    <derivirana_varijabla naziv="DomainObject.Predmet.ProtustrankaFormatedWithAdress_1"> HOFFEN j.d.o.o. proizvodnja, usluge i trgovina, Od Gaja 58, 20000 Dubrovnik</derivirana_varijabla>
  </DomainObject.Predmet.ProtustrankaFormatedWithAdress>
  <DomainObject.Predmet.ProtustrankaFormatedWithAdressOIB>
    <izvorni_sadrzaj> HOFFEN j.d.o.o. proizvodnja, usluge i trgovina, OIB 43687487872, Od Gaja 58, 20000 Dubrovnik</izvorni_sadrzaj>
    <derivirana_varijabla naziv="DomainObject.Predmet.ProtustrankaFormatedWithAdressOIB_1"> HOFFEN j.d.o.o. proizvodnja, usluge i trgovina, OIB 43687487872, Od Gaja 58, 20000 Dubrovnik</derivirana_varijabla>
  </DomainObject.Predmet.ProtustrankaFormatedWithAdressOIB>
  <DomainObject.Predmet.ProtustrankaWithAdress>
    <izvorni_sadrzaj>HOFFEN j.d.o.o. proizvodnja, usluge i trgovina Od Gaja 58, 20000 Dubrovnik</izvorni_sadrzaj>
    <derivirana_varijabla naziv="DomainObject.Predmet.ProtustrankaWithAdress_1">HOFFEN j.d.o.o. proizvodnja, usluge i trgovina Od Gaja 58, 20000 Dubrovnik</derivirana_varijabla>
  </DomainObject.Predmet.ProtustrankaWithAdress>
  <DomainObject.Predmet.ProtustrankaWithAdressOIB>
    <izvorni_sadrzaj>HOFFEN j.d.o.o. proizvodnja, usluge i trgovina, OIB 43687487872, Od Gaja 58, 20000 Dubrovnik</izvorni_sadrzaj>
    <derivirana_varijabla naziv="DomainObject.Predmet.ProtustrankaWithAdressOIB_1">HOFFEN j.d.o.o. proizvodnja, usluge i trgovina, OIB 43687487872, Od Gaja 58, 20000 Dubrovnik</derivirana_varijabla>
  </DomainObject.Predmet.ProtustrankaWithAdressOIB>
  <DomainObject.Predmet.ProtustrankaNazivFormated>
    <izvorni_sadrzaj>HOFFEN j.d.o.o. proizvodnja, usluge i trgovina</izvorni_sadrzaj>
    <derivirana_varijabla naziv="DomainObject.Predmet.ProtustrankaNazivFormated_1">HOFFEN j.d.o.o. proizvodnja, usluge i trgovina</derivirana_varijabla>
  </DomainObject.Predmet.ProtustrankaNazivFormated>
  <DomainObject.Predmet.ProtustrankaNazivFormatedOIB>
    <izvorni_sadrzaj>HOFFEN j.d.o.o. proizvodnja, usluge i trgovina, OIB 43687487872</izvorni_sadrzaj>
    <derivirana_varijabla naziv="DomainObject.Predmet.ProtustrankaNazivFormatedOIB_1">HOFFEN j.d.o.o. proizvodnja, usluge i trgovina, OIB 43687487872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51697.94</izvorni_sadrzaj>
    <derivirana_varijabla naziv="DomainObject.Predmet.TrenutnaVrijednost_1">51697.94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HOFFEN j.d.o.o. proizvodnja, usluge i trgovina</item>
    </izvorni_sadrzaj>
    <derivirana_varijabla naziv="DomainObject.Predmet.ProtuStrankaListFormated_1">
      <item>HOFFEN j.d.o.o. proizvodnja, usluge i trgovina</item>
    </derivirana_varijabla>
  </DomainObject.Predmet.ProtuStrankaListFormated>
  <DomainObject.Predmet.ProtuStrankaListFormatedOIB>
    <izvorni_sadrzaj>
      <item>HOFFEN j.d.o.o. proizvodnja, usluge i trgovina, OIB 43687487872</item>
    </izvorni_sadrzaj>
    <derivirana_varijabla naziv="DomainObject.Predmet.ProtuStrankaListFormatedOIB_1">
      <item>HOFFEN j.d.o.o. proizvodnja, usluge i trgovina, OIB 43687487872</item>
    </derivirana_varijabla>
  </DomainObject.Predmet.ProtuStrankaListFormatedOIB>
  <DomainObject.Predmet.ProtuStrankaListFormatedWithAdress>
    <izvorni_sadrzaj>
      <item>HOFFEN j.d.o.o. proizvodnja, usluge i trgovina, Od Gaja 58, 20000 Dubrovnik</item>
    </izvorni_sadrzaj>
    <derivirana_varijabla naziv="DomainObject.Predmet.ProtuStrankaListFormatedWithAdress_1">
      <item>HOFFEN j.d.o.o. proizvodnja, usluge i trgovina, Od Gaja 58, 20000 Dubrovnik</item>
    </derivirana_varijabla>
  </DomainObject.Predmet.ProtuStrankaListFormatedWithAdress>
  <DomainObject.Predmet.ProtuStrankaListFormatedWithAdressOIB>
    <izvorni_sadrzaj>
      <item>HOFFEN j.d.o.o. proizvodnja, usluge i trgovina, OIB 43687487872, Od Gaja 58, 20000 Dubrovnik</item>
    </izvorni_sadrzaj>
    <derivirana_varijabla naziv="DomainObject.Predmet.ProtuStrankaListFormatedWithAdressOIB_1">
      <item>HOFFEN j.d.o.o. proizvodnja, usluge i trgovina, OIB 43687487872, Od Gaja 58, 20000 Dubrovnik</item>
    </derivirana_varijabla>
  </DomainObject.Predmet.ProtuStrankaListFormatedWithAdressOIB>
  <DomainObject.Predmet.ProtuStrankaListNazivFormated>
    <izvorni_sadrzaj>
      <item>HOFFEN j.d.o.o. proizvodnja, usluge i trgovina</item>
    </izvorni_sadrzaj>
    <derivirana_varijabla naziv="DomainObject.Predmet.ProtuStrankaListNazivFormated_1">
      <item>HOFFEN j.d.o.o. proizvodnja, usluge i trgovina</item>
    </derivirana_varijabla>
  </DomainObject.Predmet.ProtuStrankaListNazivFormated>
  <DomainObject.Predmet.ProtuStrankaListNazivFormatedOIB>
    <izvorni_sadrzaj>
      <item>HOFFEN j.d.o.o. proizvodnja, usluge i trgovina, OIB 43687487872</item>
    </izvorni_sadrzaj>
    <derivirana_varijabla naziv="DomainObject.Predmet.ProtuStrankaListNazivFormatedOIB_1">
      <item>HOFFEN j.d.o.o. proizvodnja, usluge i trgovina, OIB 43687487872</item>
    </derivirana_varijabla>
  </DomainObject.Predmet.ProtuStrankaListNazivFormatedOIB>
  <DomainObject.Predmet.OstaliListFormated>
    <izvorni_sadrzaj>
      <item>Ivan Šteko</item>
    </izvorni_sadrzaj>
    <derivirana_varijabla naziv="DomainObject.Predmet.OstaliListFormated_1">
      <item>Ivan Šteko</item>
    </derivirana_varijabla>
  </DomainObject.Predmet.OstaliListFormated>
  <DomainObject.Predmet.OstaliListFormatedOIB>
    <izvorni_sadrzaj>
      <item>Ivan Šteko</item>
    </izvorni_sadrzaj>
    <derivirana_varijabla naziv="DomainObject.Predmet.OstaliListFormatedOIB_1">
      <item>Ivan Šteko</item>
    </derivirana_varijabla>
  </DomainObject.Predmet.OstaliListFormatedOIB>
  <DomainObject.Predmet.OstaliListFormatedWithAdress>
    <izvorni_sadrzaj>
      <item>Ivan Šteko, K. Tomislava 8, 21260 Imotski</item>
    </izvorni_sadrzaj>
    <derivirana_varijabla naziv="DomainObject.Predmet.OstaliListFormatedWithAdress_1">
      <item>Ivan Šteko, K. Tomislava 8, 21260 Imotski</item>
    </derivirana_varijabla>
  </DomainObject.Predmet.OstaliListFormatedWithAdress>
  <DomainObject.Predmet.OstaliListFormatedWithAdressOIB>
    <izvorni_sadrzaj>
      <item>Ivan Šteko, K. Tomislava 8, 21260 Imotski</item>
    </izvorni_sadrzaj>
    <derivirana_varijabla naziv="DomainObject.Predmet.OstaliListFormatedWithAdressOIB_1">
      <item>Ivan Šteko, K. Tomislava 8, 21260 Imotski</item>
    </derivirana_varijabla>
  </DomainObject.Predmet.OstaliListFormatedWithAdressOIB>
  <DomainObject.Predmet.OstaliListNazivFormated>
    <izvorni_sadrzaj>
      <item>Ivan Šteko</item>
    </izvorni_sadrzaj>
    <derivirana_varijabla naziv="DomainObject.Predmet.OstaliListNazivFormated_1">
      <item>Ivan Šteko</item>
    </derivirana_varijabla>
  </DomainObject.Predmet.OstaliListNazivFormated>
  <DomainObject.Predmet.OstaliListNazivFormatedOIB>
    <izvorni_sadrzaj>
      <item>Ivan Šteko</item>
    </izvorni_sadrzaj>
    <derivirana_varijabla naziv="DomainObject.Predmet.OstaliListNazivFormatedOIB_1">
      <item>Ivan Šteko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St-788/2015-14</izvorni_sadrzaj>
    <derivirana_varijabla naziv="DomainObject.PoslovniBrojDokumenta_1">St-788/2015-14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HOFFEN j.d.o.o. proizvodnja, usluge i trgovina</izvorni_sadrzaj>
    <derivirana_varijabla naziv="DomainObject.Predmet.ProtustrankaIDrugi_1">HOFFEN j.d.o.o. proizvodnja, usluge i trgovina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HOFFEN j.d.o.o. proizvodnja, usluge i trgovina, OIB 43687487872, Od Gaja 58, 20000 Dubrovnik</izvorni_sadrzaj>
    <derivirana_varijabla naziv="DomainObject.Predmet.ProtustrankaIDrugiAdressOIB_1">HOFFEN j.d.o.o. proizvodnja, usluge i trgovina, OIB 43687487872, Od Gaja 58,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HOFFEN j.d.o.o. proizvodnja, usluge i trgovina</item>
      <item>Ivan Šteko</item>
    </izvorni_sadrzaj>
    <derivirana_varijabla naziv="DomainObject.Predmet.SudioniciListNaziv_1">
      <item>FINA, RC Split, Podružnica Dubrovnik</item>
      <item>HOFFEN j.d.o.o. proizvodnja, usluge i trgovina</item>
      <item>Ivan Šteko</item>
    </derivirana_varijabla>
  </DomainObject.Predmet.SudioniciListNaziv>
  <DomainObject.Predmet.SudioniciListAdressOIB>
    <izvorni_sadrzaj>
      <item>FINA, RC Split, Podružnica Dubrovnik, OIB 85821130368, Vukovarska 2,20000 Dubrovnik</item>
      <item>HOFFEN j.d.o.o. proizvodnja, usluge i trgovina, OIB 43687487872, Od Gaja 58,20000 Dubrovnik</item>
      <item>Ivan Šteko, K. Tomislava 8,21260 Imotski</item>
    </izvorni_sadrzaj>
    <derivirana_varijabla naziv="DomainObject.Predmet.SudioniciListAdressOIB_1">
      <item>FINA, RC Split, Podružnica Dubrovnik, OIB 85821130368, Vukovarska 2,20000 Dubrovnik</item>
      <item>HOFFEN j.d.o.o. proizvodnja, usluge i trgovina, OIB 43687487872, Od Gaja 58,20000 Dubrovnik</item>
      <item>Ivan Šteko, K. Tomislava 8,21260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43687487872</item>
      <item>, OIB null</item>
    </izvorni_sadrzaj>
    <derivirana_varijabla naziv="DomainObject.Predmet.SudioniciListNazivOIB_1">
      <item>, OIB 85821130368</item>
      <item>, OIB 43687487872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848</properties:Words>
  <properties:Characters>4840</properties:Characters>
  <properties:Lines>125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2016-01-14T08:34:00Z</dcterms:created>
  <dc:creator>Katarina Franković</dc:creator>
  <cp:lastModifiedBy>Andrijana Leto</cp:lastModifiedBy>
  <cp:lastPrinted>2016-01-14T10:51:00Z</cp:lastPrinted>
  <dcterms:modified xmlns:xsi="http://www.w3.org/2001/XMLSchema-instance" xsi:type="dcterms:W3CDTF">2016-01-14T10:53:00Z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St-788/2015-14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