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07d9" w14:paraId="c1307d9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8A0B14">
        <w:rPr>
          <w:rFonts w:hAnsi="Book Antiqua" w:ascii="Book Antiqua"/>
          <w:b/>
          <w:sz w:val="20"/>
          <w:lang w:val="hr-HR"/>
        </w:rPr>
        <w:t>1214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71646D" w:rsidRPr="0071646D">
        <w:rPr>
          <w:rFonts w:hAnsi="Book Antiqua" w:ascii="Book Antiqua"/>
          <w:b/>
          <w:sz w:val="20"/>
          <w:lang w:val="hr-HR"/>
        </w:rPr>
        <w:t>5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961989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STALNA SLUŽBA U DUBROVNIKU</w:t>
      </w:r>
    </w:p>
    <w:p w:rsidRDefault="0020432E" w:rsidR="00806AA3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D64552" w:rsidR="00D64552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P="00CD6AFE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 J E Š E N J E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R="00317610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  <w:t xml:space="preserve">Trgovački sud u </w:t>
      </w:r>
      <w:r w:rsidR="005360AB" w:rsidRPr="0071646D">
        <w:rPr>
          <w:rFonts w:hAnsi="Book Antiqua" w:ascii="Book Antiqua"/>
          <w:sz w:val="20"/>
          <w:lang w:val="hr-HR"/>
        </w:rPr>
        <w:t>Splitu, Stalna služba u Dubrovniku</w:t>
      </w:r>
      <w:r w:rsidR="00013EEA" w:rsidRPr="0071646D">
        <w:rPr>
          <w:rFonts w:hAnsi="Book Antiqua" w:ascii="Book Antiqua"/>
          <w:sz w:val="20"/>
          <w:lang w:val="hr-HR"/>
        </w:rPr>
        <w:t xml:space="preserve">, </w:t>
      </w:r>
      <w:r w:rsidR="005360AB" w:rsidRPr="0071646D">
        <w:rPr>
          <w:rFonts w:hAnsi="Book Antiqua" w:ascii="Book Antiqua"/>
          <w:sz w:val="20"/>
          <w:lang w:val="hr-HR"/>
        </w:rPr>
        <w:t xml:space="preserve">u ime Republike Hrvatske, </w:t>
      </w:r>
      <w:r w:rsidR="00013EEA" w:rsidRPr="0071646D">
        <w:rPr>
          <w:rFonts w:hAnsi="Book Antiqua" w:ascii="Book Antiqua"/>
          <w:sz w:val="20"/>
          <w:lang w:val="hr-HR"/>
        </w:rPr>
        <w:t>po su</w:t>
      </w:r>
      <w:r w:rsidR="009D5ACB" w:rsidRPr="0071646D">
        <w:rPr>
          <w:rFonts w:hAnsi="Book Antiqua" w:ascii="Book Antiqua"/>
          <w:sz w:val="20"/>
          <w:lang w:val="hr-HR"/>
        </w:rPr>
        <w:t xml:space="preserve">cu tog suda </w:t>
      </w:r>
      <w:r w:rsidR="00317610" w:rsidRPr="0071646D">
        <w:rPr>
          <w:rFonts w:hAnsi="Book Antiqua" w:ascii="Book Antiqua"/>
          <w:sz w:val="20"/>
          <w:lang w:val="hr-HR"/>
        </w:rPr>
        <w:t xml:space="preserve">Katarini </w:t>
      </w:r>
      <w:proofErr w:type="spellStart"/>
      <w:r w:rsidR="00317610" w:rsidRPr="0071646D">
        <w:rPr>
          <w:rFonts w:hAnsi="Book Antiqua" w:ascii="Book Antiqua"/>
          <w:sz w:val="20"/>
          <w:lang w:val="hr-HR"/>
        </w:rPr>
        <w:t>Franković</w:t>
      </w:r>
      <w:proofErr w:type="spellEnd"/>
      <w:r w:rsidR="00CD6AFE" w:rsidRPr="0071646D">
        <w:rPr>
          <w:rFonts w:hAnsi="Book Antiqua" w:ascii="Book Antiqua"/>
          <w:sz w:val="20"/>
          <w:lang w:val="hr-HR"/>
        </w:rPr>
        <w:t xml:space="preserve">, </w:t>
      </w:r>
      <w:r w:rsidR="009D5ACB" w:rsidRPr="0071646D">
        <w:rPr>
          <w:rFonts w:hAnsi="Book Antiqua" w:ascii="Book Antiqua"/>
          <w:sz w:val="20"/>
          <w:lang w:val="hr-HR"/>
        </w:rPr>
        <w:t xml:space="preserve">kao stečajnom sucu, </w:t>
      </w:r>
      <w:r w:rsidR="00317610" w:rsidRPr="0071646D">
        <w:rPr>
          <w:rFonts w:hAnsi="Book Antiqua" w:ascii="Book Antiqua"/>
          <w:sz w:val="20"/>
          <w:lang w:val="hr-HR"/>
        </w:rPr>
        <w:t xml:space="preserve">odlučujući o prijedlogu predlagatelja </w:t>
      </w:r>
      <w:r w:rsidR="008A0B14">
        <w:rPr>
          <w:rFonts w:hAnsi="Book Antiqua" w:ascii="Book Antiqua"/>
          <w:sz w:val="20"/>
          <w:lang w:val="hr-HR"/>
        </w:rPr>
        <w:t>Financijska agencija,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centar Split</w:t>
      </w:r>
      <w:r w:rsidR="00D64552" w:rsidRPr="0071646D">
        <w:rPr>
          <w:rFonts w:hAnsi="Book Antiqua" w:ascii="Book Antiqua"/>
          <w:sz w:val="20"/>
          <w:lang w:val="hr-HR"/>
        </w:rPr>
        <w:t>,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skraćenog </w:t>
      </w:r>
      <w:r w:rsidR="00317610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8A0B14">
        <w:rPr>
          <w:rFonts w:hAnsi="Book Antiqua" w:ascii="Book Antiqua"/>
          <w:sz w:val="20"/>
          <w:lang w:val="hr-HR"/>
        </w:rPr>
        <w:t>TAVERNA 1982</w:t>
      </w:r>
      <w:r w:rsidR="00317610" w:rsidRPr="0071646D">
        <w:rPr>
          <w:rFonts w:hAnsi="Book Antiqua" w:ascii="Book Antiqua"/>
          <w:sz w:val="20"/>
          <w:lang w:val="hr-HR"/>
        </w:rPr>
        <w:t xml:space="preserve"> d.o.o.</w:t>
      </w:r>
      <w:r w:rsidR="0071646D" w:rsidRPr="0071646D">
        <w:rPr>
          <w:rFonts w:hAnsi="Book Antiqua" w:ascii="Book Antiqua"/>
          <w:sz w:val="20"/>
          <w:lang w:val="hr-HR"/>
        </w:rPr>
        <w:t xml:space="preserve">, </w:t>
      </w:r>
      <w:r w:rsidR="008A0B14">
        <w:rPr>
          <w:rFonts w:hAnsi="Book Antiqua" w:ascii="Book Antiqua"/>
          <w:sz w:val="20"/>
          <w:lang w:val="hr-HR"/>
        </w:rPr>
        <w:t>Metković, Splitska 1</w:t>
      </w:r>
      <w:r w:rsidR="0071646D" w:rsidRPr="0071646D">
        <w:rPr>
          <w:rFonts w:hAnsi="Book Antiqua" w:ascii="Book Antiqua"/>
          <w:sz w:val="20"/>
          <w:lang w:val="hr-HR"/>
        </w:rPr>
        <w:t>,</w:t>
      </w:r>
      <w:r w:rsidR="00317610" w:rsidRPr="0071646D">
        <w:rPr>
          <w:rFonts w:hAnsi="Book Antiqua" w:ascii="Book Antiqua"/>
          <w:sz w:val="20"/>
          <w:lang w:val="hr-HR"/>
        </w:rPr>
        <w:t xml:space="preserve"> OIB: </w:t>
      </w:r>
      <w:r w:rsidR="008A0B14">
        <w:rPr>
          <w:rFonts w:hAnsi="Book Antiqua" w:ascii="Book Antiqua"/>
          <w:sz w:val="20"/>
          <w:lang w:val="hr-HR"/>
        </w:rPr>
        <w:t>07041600042</w:t>
      </w:r>
      <w:r w:rsidR="008038ED" w:rsidRPr="0071646D">
        <w:rPr>
          <w:rFonts w:hAnsi="Book Antiqua" w:ascii="Book Antiqua"/>
          <w:sz w:val="20"/>
          <w:lang w:val="hr-HR"/>
        </w:rPr>
        <w:t>,</w:t>
      </w:r>
      <w:r w:rsidR="0071646D">
        <w:rPr>
          <w:rFonts w:hAnsi="Book Antiqua" w:ascii="Book Antiqua"/>
          <w:sz w:val="20"/>
          <w:lang w:val="hr-HR"/>
        </w:rPr>
        <w:t xml:space="preserve"> izvan ročišta,</w:t>
      </w:r>
      <w:r w:rsidR="008038ED" w:rsidRPr="0071646D">
        <w:rPr>
          <w:rFonts w:hAnsi="Book Antiqua" w:ascii="Book Antiqua"/>
          <w:sz w:val="20"/>
          <w:lang w:val="hr-HR"/>
        </w:rPr>
        <w:t xml:space="preserve"> </w:t>
      </w:r>
      <w:r w:rsidR="00845A60" w:rsidRPr="0071646D">
        <w:rPr>
          <w:rFonts w:hAnsi="Book Antiqua" w:ascii="Book Antiqua"/>
          <w:sz w:val="20"/>
          <w:lang w:val="hr-HR"/>
        </w:rPr>
        <w:t xml:space="preserve">dana </w:t>
      </w:r>
      <w:r w:rsidR="008A0B14">
        <w:rPr>
          <w:rFonts w:hAnsi="Book Antiqua" w:ascii="Book Antiqua"/>
          <w:sz w:val="20"/>
          <w:lang w:val="hr-HR"/>
        </w:rPr>
        <w:t>20</w:t>
      </w:r>
      <w:r w:rsidR="00FF7514" w:rsidRPr="0071646D">
        <w:rPr>
          <w:rFonts w:hAnsi="Book Antiqua" w:ascii="Book Antiqua"/>
          <w:sz w:val="20"/>
          <w:lang w:val="hr-HR"/>
        </w:rPr>
        <w:t xml:space="preserve">. </w:t>
      </w:r>
      <w:r w:rsidR="0071646D">
        <w:rPr>
          <w:rFonts w:hAnsi="Book Antiqua" w:ascii="Book Antiqua"/>
          <w:sz w:val="20"/>
          <w:lang w:val="hr-HR"/>
        </w:rPr>
        <w:t>studenoga</w:t>
      </w:r>
      <w:r w:rsidR="00845A60" w:rsidRPr="0071646D">
        <w:rPr>
          <w:rFonts w:hAnsi="Book Antiqua" w:ascii="Book Antiqua"/>
          <w:sz w:val="20"/>
          <w:lang w:val="hr-HR"/>
        </w:rPr>
        <w:t xml:space="preserve"> </w:t>
      </w:r>
      <w:r w:rsidR="005360AB" w:rsidRPr="0071646D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>201</w:t>
      </w:r>
      <w:r w:rsidR="0071646D">
        <w:rPr>
          <w:rFonts w:hAnsi="Book Antiqua" w:ascii="Book Antiqua"/>
          <w:sz w:val="20"/>
          <w:lang w:val="hr-HR"/>
        </w:rPr>
        <w:t>5</w:t>
      </w:r>
      <w:r w:rsidR="009D5ACB" w:rsidRPr="0071646D">
        <w:rPr>
          <w:rFonts w:hAnsi="Book Antiqua" w:ascii="Book Antiqua"/>
          <w:sz w:val="20"/>
          <w:lang w:val="hr-HR"/>
        </w:rPr>
        <w:t>. godin</w:t>
      </w:r>
      <w:r w:rsidR="0071646D">
        <w:rPr>
          <w:rFonts w:hAnsi="Book Antiqua" w:ascii="Book Antiqua"/>
          <w:sz w:val="20"/>
          <w:lang w:val="hr-HR"/>
        </w:rPr>
        <w:t>e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P="0071646D" w:rsidR="00FF7514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r i j e š i o </w:t>
      </w:r>
      <w:r w:rsidR="0043451E" w:rsidRPr="0071646D">
        <w:rPr>
          <w:rFonts w:hAnsi="Book Antiqua" w:ascii="Book Antiqua"/>
          <w:b/>
          <w:sz w:val="20"/>
          <w:lang w:val="hr-HR"/>
        </w:rPr>
        <w:t xml:space="preserve">  </w:t>
      </w:r>
      <w:r w:rsidRPr="0071646D">
        <w:rPr>
          <w:rFonts w:hAnsi="Book Antiqua" w:ascii="Book Antiqua"/>
          <w:b/>
          <w:sz w:val="20"/>
          <w:lang w:val="hr-HR"/>
        </w:rPr>
        <w:t xml:space="preserve"> j e</w:t>
      </w:r>
      <w:r w:rsidR="00FF7514" w:rsidRPr="0071646D">
        <w:rPr>
          <w:rFonts w:cs="Courier New" w:hAnsi="Book Antiqua" w:ascii="Book Antiqua"/>
          <w:sz w:val="20"/>
          <w:lang w:val="hr-HR"/>
        </w:rPr>
        <w:t xml:space="preserve"> </w:t>
      </w:r>
    </w:p>
    <w:p w:rsidRDefault="0043451E" w:rsidP="00933F93" w:rsidR="0043451E" w:rsidRPr="0071646D">
      <w:pPr>
        <w:rPr>
          <w:rFonts w:hAnsi="Book Antiqua" w:ascii="Book Antiqua"/>
          <w:sz w:val="20"/>
          <w:lang w:val="hr-HR"/>
        </w:rPr>
      </w:pPr>
    </w:p>
    <w:p w:rsidRDefault="00FF7514" w:rsidP="00C32C40" w:rsidR="00C32C40">
      <w:pPr>
        <w:ind w:left="720"/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Odbacuje se </w:t>
      </w:r>
      <w:r w:rsidR="008A0B14">
        <w:rPr>
          <w:rFonts w:hAnsi="Book Antiqua" w:ascii="Book Antiqua"/>
          <w:sz w:val="20"/>
          <w:lang w:val="hr-HR"/>
        </w:rPr>
        <w:t>prijedlog</w:t>
      </w:r>
      <w:r w:rsidRPr="0071646D">
        <w:rPr>
          <w:rFonts w:hAnsi="Book Antiqua" w:ascii="Book Antiqua"/>
          <w:sz w:val="20"/>
          <w:lang w:val="hr-HR"/>
        </w:rPr>
        <w:t xml:space="preserve"> </w:t>
      </w:r>
      <w:r w:rsidR="002055D5" w:rsidRPr="0071646D">
        <w:rPr>
          <w:rFonts w:hAnsi="Book Antiqua" w:ascii="Book Antiqua"/>
          <w:sz w:val="20"/>
          <w:lang w:val="hr-HR"/>
        </w:rPr>
        <w:t xml:space="preserve">predlagatelja </w:t>
      </w:r>
      <w:r w:rsidR="008A0B14">
        <w:rPr>
          <w:rFonts w:hAnsi="Book Antiqua" w:ascii="Book Antiqua"/>
          <w:sz w:val="20"/>
          <w:lang w:val="hr-HR"/>
        </w:rPr>
        <w:t>Financijske agencije,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</w:t>
      </w:r>
      <w:r w:rsidR="008A0B14">
        <w:rPr>
          <w:rFonts w:hAnsi="Book Antiqua" w:ascii="Book Antiqua"/>
          <w:sz w:val="20"/>
          <w:lang w:val="hr-HR"/>
        </w:rPr>
        <w:t>r Split, za</w:t>
      </w:r>
    </w:p>
    <w:p w:rsidRDefault="0071646D" w:rsidP="008A0B14" w:rsidR="00C32C40">
      <w:pPr>
        <w:ind w:hanging="720" w:left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provedbom skraćenog</w:t>
      </w:r>
      <w:r w:rsidR="008A0B14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8A0B14">
        <w:rPr>
          <w:rFonts w:hAnsi="Book Antiqua" w:ascii="Book Antiqua"/>
          <w:sz w:val="20"/>
          <w:lang w:val="hr-HR"/>
        </w:rPr>
        <w:t>TAVERNA 1982 d.o.o., Metković,</w:t>
      </w:r>
    </w:p>
    <w:p w:rsidRDefault="008A0B14" w:rsidP="008A0B14" w:rsidR="00BE7874" w:rsidRPr="0071646D">
      <w:pPr>
        <w:ind w:hanging="720" w:left="720"/>
        <w:rPr>
          <w:rFonts w:hAnsi="Book Antiqua" w:ascii="Book Antiqua"/>
          <w:sz w:val="20"/>
          <w:lang w:val="hr-HR"/>
        </w:rPr>
      </w:pPr>
      <w:r w:rsidRPr="008A0B14">
        <w:rPr>
          <w:rFonts w:hAnsi="Book Antiqua" w:ascii="Book Antiqua"/>
          <w:sz w:val="20"/>
          <w:lang w:val="hr-HR"/>
        </w:rPr>
        <w:t>Splitska 1, OIB: 07041600042</w:t>
      </w:r>
      <w:r>
        <w:rPr>
          <w:rFonts w:hAnsi="Book Antiqua" w:ascii="Book Antiqua"/>
          <w:sz w:val="20"/>
          <w:lang w:val="hr-HR"/>
        </w:rPr>
        <w:t>.</w:t>
      </w:r>
    </w:p>
    <w:p w:rsidRDefault="00D64552" w:rsidP="008A0B14" w:rsidR="00D64552" w:rsidRPr="0071646D">
      <w:pPr>
        <w:rPr>
          <w:rFonts w:hAnsi="Book Antiqua" w:ascii="Book Antiqua"/>
          <w:sz w:val="20"/>
          <w:lang w:val="hr-HR"/>
        </w:rPr>
      </w:pPr>
    </w:p>
    <w:p w:rsidRDefault="00361811" w:rsidP="00361811" w:rsidR="00361811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Obrazloženje</w:t>
      </w:r>
    </w:p>
    <w:p w:rsidRDefault="00BE7874" w:rsidP="00361811" w:rsidR="00BE7874" w:rsidRPr="0071646D">
      <w:pPr>
        <w:ind w:firstLine="720" w:left="1440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</w:p>
    <w:p w:rsidRDefault="002E0931" w:rsidP="00E70B55" w:rsidR="006673EB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  <w:r w:rsidR="00877F27" w:rsidRPr="0071646D">
        <w:rPr>
          <w:rFonts w:hAnsi="Book Antiqua" w:ascii="Book Antiqua"/>
          <w:sz w:val="20"/>
          <w:lang w:val="hr-HR"/>
        </w:rPr>
        <w:t xml:space="preserve">Ovaj sud je dana </w:t>
      </w:r>
      <w:r w:rsidR="00C32C40">
        <w:rPr>
          <w:rFonts w:hAnsi="Book Antiqua" w:ascii="Book Antiqua"/>
          <w:sz w:val="20"/>
          <w:lang w:val="hr-HR"/>
        </w:rPr>
        <w:t>05. studenoga</w:t>
      </w:r>
      <w:r w:rsidR="00877F27" w:rsidRPr="0071646D">
        <w:rPr>
          <w:rFonts w:hAnsi="Book Antiqua" w:ascii="Book Antiqua"/>
          <w:sz w:val="20"/>
          <w:lang w:val="hr-HR"/>
        </w:rPr>
        <w:t xml:space="preserve"> 201</w:t>
      </w:r>
      <w:r w:rsidR="0071646D">
        <w:rPr>
          <w:rFonts w:hAnsi="Book Antiqua" w:ascii="Book Antiqua"/>
          <w:sz w:val="20"/>
          <w:lang w:val="hr-HR"/>
        </w:rPr>
        <w:t>5</w:t>
      </w:r>
      <w:r w:rsidR="009D5ACB" w:rsidRPr="0071646D">
        <w:rPr>
          <w:rFonts w:hAnsi="Book Antiqua" w:ascii="Book Antiqua"/>
          <w:sz w:val="20"/>
          <w:lang w:val="hr-HR"/>
        </w:rPr>
        <w:t xml:space="preserve">. godine </w:t>
      </w:r>
      <w:r w:rsidR="00C32C40">
        <w:rPr>
          <w:rFonts w:hAnsi="Book Antiqua" w:ascii="Book Antiqua"/>
          <w:sz w:val="20"/>
          <w:lang w:val="hr-HR"/>
        </w:rPr>
        <w:t>preporučeno poštom</w:t>
      </w:r>
      <w:r w:rsidR="00561C60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 xml:space="preserve">zaprimio prijedlog </w:t>
      </w:r>
      <w:r w:rsidR="0071646D" w:rsidRPr="0071646D">
        <w:rPr>
          <w:rFonts w:hAnsi="Book Antiqua" w:ascii="Book Antiqua"/>
          <w:sz w:val="20"/>
          <w:lang w:val="hr-HR"/>
        </w:rPr>
        <w:t xml:space="preserve">FINA Regionalni centar Split, za provedbom skraćenog stečajnog postupka nad dužnikom </w:t>
      </w:r>
      <w:r w:rsidR="00C32C40" w:rsidRPr="00C32C40">
        <w:rPr>
          <w:rFonts w:hAnsi="Book Antiqua" w:ascii="Book Antiqua"/>
          <w:sz w:val="20"/>
          <w:lang w:val="hr-HR"/>
        </w:rPr>
        <w:t>TAVERNA 1982 d.o.o., Metković, Splitska 1, OIB: 07041600042</w:t>
      </w:r>
      <w:r w:rsidR="006673EB" w:rsidRPr="0071646D">
        <w:rPr>
          <w:rFonts w:hAnsi="Book Antiqua" w:ascii="Book Antiqua"/>
          <w:sz w:val="20"/>
          <w:lang w:val="hr-HR"/>
        </w:rPr>
        <w:t>.</w:t>
      </w:r>
    </w:p>
    <w:p w:rsidRDefault="00C32C40" w:rsidP="00E70B55" w:rsidR="00C32C40" w:rsidRPr="0071646D">
      <w:pPr>
        <w:rPr>
          <w:rFonts w:hAnsi="Book Antiqua" w:ascii="Book Antiqua"/>
          <w:sz w:val="20"/>
          <w:lang w:val="hr-HR"/>
        </w:rPr>
      </w:pPr>
    </w:p>
    <w:p w:rsidRDefault="00C32C40" w:rsidP="00C32C40" w:rsidR="00C32C40">
      <w:pPr>
        <w:ind w:firstLine="720"/>
        <w:rPr>
          <w:rFonts w:hAnsi="Book Antiqua" w:ascii="Book Antiqua"/>
          <w:sz w:val="20"/>
          <w:lang w:val="hr-HR"/>
        </w:rPr>
      </w:pPr>
      <w:r w:rsidRPr="00C32C40">
        <w:rPr>
          <w:rFonts w:hAnsi="Book Antiqua" w:ascii="Book Antiqua"/>
          <w:sz w:val="20"/>
          <w:lang w:val="hr-HR"/>
        </w:rPr>
        <w:t>Temeljem odre</w:t>
      </w:r>
      <w:r>
        <w:rPr>
          <w:rFonts w:hAnsi="Book Antiqua" w:ascii="Book Antiqua"/>
          <w:sz w:val="20"/>
          <w:lang w:val="hr-HR"/>
        </w:rPr>
        <w:t>dbe čl. 428. Stečajnog zakona (Narodne novine</w:t>
      </w:r>
      <w:r w:rsidRPr="00C32C40">
        <w:rPr>
          <w:rFonts w:hAnsi="Book Antiqua" w:ascii="Book Antiqua"/>
          <w:sz w:val="20"/>
          <w:lang w:val="hr-HR"/>
        </w:rPr>
        <w:t xml:space="preserve">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>
      <w:pPr>
        <w:ind w:firstLine="720"/>
        <w:rPr>
          <w:rFonts w:hAnsi="Book Antiqua" w:ascii="Book Antiqua"/>
          <w:sz w:val="20"/>
          <w:lang w:val="hr-HR"/>
        </w:rPr>
      </w:pPr>
    </w:p>
    <w:p w:rsidRDefault="00C32C40" w:rsidP="00C32C40" w:rsidR="00C32C40" w:rsidRPr="00C32C40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Predlagatelj je podneskom od 17. studenoga 2015.g. obavijestio sud da dužnik u Očevidniku redoslijeda osnova za plaćanje nema više evidentiranih neizvršenih osnova za plaćanje.</w:t>
      </w:r>
    </w:p>
    <w:p w:rsidRDefault="00C32C40" w:rsidP="00C32C40" w:rsidR="00C32C40" w:rsidRPr="00C32C40">
      <w:pPr>
        <w:rPr>
          <w:rFonts w:hAnsi="Book Antiqua" w:ascii="Book Antiqua"/>
          <w:sz w:val="20"/>
          <w:lang w:val="hr-HR"/>
        </w:rPr>
      </w:pPr>
    </w:p>
    <w:p w:rsidRDefault="00C32C40" w:rsidP="00C32C40" w:rsidR="00FF7514" w:rsidRPr="0071646D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 xml:space="preserve">Slijedom navedenog </w:t>
      </w:r>
      <w:r w:rsidRPr="00C32C40">
        <w:rPr>
          <w:rFonts w:hAnsi="Book Antiqua" w:ascii="Book Antiqua"/>
          <w:sz w:val="20"/>
          <w:lang w:val="hr-HR"/>
        </w:rPr>
        <w:t>sud zaključuje da nisu kumulativno ispunjene pretpostavke iz čl. 428. SZ-a za pokretanje skraćenog stečajnog postupka, radi čega je odlučeno kao u izreci ovog rješenja.</w:t>
      </w:r>
    </w:p>
    <w:p w:rsidRDefault="00FF7514" w:rsidP="00C32C40" w:rsidR="00860E17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</w:p>
    <w:p w:rsidRDefault="005A380D" w:rsidP="00474201" w:rsidR="00474201" w:rsidRPr="0071646D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Zbo</w:t>
      </w:r>
      <w:r w:rsidR="00474201" w:rsidRPr="0071646D">
        <w:rPr>
          <w:rFonts w:hAnsi="Book Antiqua" w:ascii="Book Antiqua"/>
          <w:sz w:val="20"/>
          <w:lang w:val="hr-HR"/>
        </w:rPr>
        <w:t xml:space="preserve">g </w:t>
      </w:r>
      <w:r>
        <w:rPr>
          <w:rFonts w:hAnsi="Book Antiqua" w:ascii="Book Antiqua"/>
          <w:sz w:val="20"/>
          <w:lang w:val="hr-HR"/>
        </w:rPr>
        <w:t xml:space="preserve">svega </w:t>
      </w:r>
      <w:r w:rsidR="00474201" w:rsidRPr="0071646D">
        <w:rPr>
          <w:rFonts w:hAnsi="Book Antiqua" w:ascii="Book Antiqua"/>
          <w:sz w:val="20"/>
          <w:lang w:val="hr-HR"/>
        </w:rPr>
        <w:t xml:space="preserve">navedenog, na temelju spomenutog propisa odlučeno je kao u izreci. </w:t>
      </w:r>
    </w:p>
    <w:p w:rsidRDefault="003B5FDA" w:rsidP="00FF7514" w:rsidR="003B5FDA" w:rsidRPr="0071646D">
      <w:pPr>
        <w:rPr>
          <w:rFonts w:hAnsi="Book Antiqua" w:ascii="Book Antiqua"/>
          <w:sz w:val="20"/>
          <w:lang w:val="hr-HR"/>
        </w:rPr>
      </w:pPr>
    </w:p>
    <w:p w:rsidRDefault="003B5FDA" w:rsidP="003B5FDA" w:rsidR="003B5FDA" w:rsidRPr="0071646D">
      <w:pPr>
        <w:rPr>
          <w:rFonts w:hAnsi="Book Antiqua" w:ascii="Book Antiqua"/>
          <w:sz w:val="20"/>
          <w:lang w:val="hr-HR"/>
        </w:rPr>
      </w:pPr>
    </w:p>
    <w:p w:rsidRDefault="003266A5" w:rsidP="00FA0A8D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U Dubrovniku, </w:t>
      </w:r>
      <w:r w:rsidR="00536542">
        <w:rPr>
          <w:rFonts w:hAnsi="Book Antiqua" w:ascii="Book Antiqua"/>
          <w:b/>
          <w:sz w:val="20"/>
          <w:lang w:val="hr-HR"/>
        </w:rPr>
        <w:t>20</w:t>
      </w:r>
      <w:bookmarkStart w:name="_GoBack" w:id="0"/>
      <w:bookmarkEnd w:id="0"/>
      <w:r w:rsidR="00474201" w:rsidRPr="0071646D">
        <w:rPr>
          <w:rFonts w:hAnsi="Book Antiqua" w:ascii="Book Antiqua"/>
          <w:b/>
          <w:sz w:val="20"/>
          <w:lang w:val="hr-HR"/>
        </w:rPr>
        <w:t xml:space="preserve">. </w:t>
      </w:r>
      <w:r w:rsidR="00292935">
        <w:rPr>
          <w:rFonts w:hAnsi="Book Antiqua" w:ascii="Book Antiqua"/>
          <w:b/>
          <w:sz w:val="20"/>
          <w:lang w:val="hr-HR"/>
        </w:rPr>
        <w:t>studenoga</w:t>
      </w:r>
      <w:r w:rsidR="00845A60" w:rsidRPr="0071646D">
        <w:rPr>
          <w:rFonts w:hAnsi="Book Antiqua" w:ascii="Book Antiqua"/>
          <w:b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201</w:t>
      </w:r>
      <w:r w:rsidR="00292935">
        <w:rPr>
          <w:rFonts w:hAnsi="Book Antiqua" w:ascii="Book Antiqua"/>
          <w:b/>
          <w:sz w:val="20"/>
          <w:lang w:val="hr-HR"/>
        </w:rPr>
        <w:t>5</w:t>
      </w:r>
      <w:r w:rsidR="009D5ACB" w:rsidRPr="0071646D">
        <w:rPr>
          <w:rFonts w:hAnsi="Book Antiqua" w:ascii="Book Antiqua"/>
          <w:b/>
          <w:sz w:val="20"/>
          <w:lang w:val="hr-HR"/>
        </w:rPr>
        <w:t>. godine</w:t>
      </w:r>
    </w:p>
    <w:p w:rsidRDefault="00B82331" w:rsidP="00CE3EB4" w:rsidR="00B82331" w:rsidRPr="0071646D">
      <w:pPr>
        <w:rPr>
          <w:rFonts w:hAnsi="Book Antiqua" w:ascii="Book Antiqua"/>
          <w:sz w:val="20"/>
          <w:lang w:val="hr-HR"/>
        </w:rPr>
      </w:pPr>
    </w:p>
    <w:p w:rsidRDefault="00CE3EB4" w:rsidP="00361811" w:rsidR="003266A5" w:rsidRPr="0071646D">
      <w:pPr>
        <w:jc w:val="left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B82331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b/>
          <w:sz w:val="20"/>
          <w:lang w:val="hr-HR"/>
        </w:rPr>
        <w:t>S</w:t>
      </w:r>
      <w:r w:rsidR="009D5ACB" w:rsidRPr="0071646D">
        <w:rPr>
          <w:rFonts w:hAnsi="Book Antiqua" w:ascii="Book Antiqua"/>
          <w:b/>
          <w:sz w:val="20"/>
          <w:lang w:val="hr-HR"/>
        </w:rPr>
        <w:t>tečajni sudac</w:t>
      </w:r>
      <w:r w:rsidR="00361811" w:rsidRPr="0071646D">
        <w:rPr>
          <w:rFonts w:hAnsi="Book Antiqua" w:ascii="Book Antiqua"/>
          <w:b/>
          <w:sz w:val="20"/>
          <w:lang w:val="hr-HR"/>
        </w:rPr>
        <w:t>:</w:t>
      </w:r>
      <w:r w:rsidR="003266A5" w:rsidRPr="0071646D">
        <w:rPr>
          <w:rFonts w:hAnsi="Book Antiqua" w:ascii="Book Antiqua"/>
          <w:b/>
          <w:sz w:val="20"/>
          <w:lang w:val="hr-HR"/>
        </w:rPr>
        <w:br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</w:p>
    <w:p w:rsidRDefault="003266A5" w:rsidR="003266A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smartTag w:element="PersonName" w:uri="urn:schemas-microsoft-com:office:smarttags">
        <w:r w:rsidR="00D64552" w:rsidRPr="0071646D">
          <w:rPr>
            <w:rFonts w:hAnsi="Book Antiqua" w:ascii="Book Antiqua"/>
            <w:b/>
            <w:sz w:val="20"/>
            <w:lang w:val="hr-HR"/>
          </w:rPr>
          <w:t xml:space="preserve">Katarina </w:t>
        </w:r>
        <w:proofErr w:type="spellStart"/>
        <w:r w:rsidR="00D64552" w:rsidRPr="0071646D">
          <w:rPr>
            <w:rFonts w:hAnsi="Book Antiqua" w:ascii="Book Antiqua"/>
            <w:b/>
            <w:sz w:val="20"/>
            <w:lang w:val="hr-HR"/>
          </w:rPr>
          <w:t>F</w:t>
        </w:r>
        <w:r w:rsidR="00317610" w:rsidRPr="0071646D">
          <w:rPr>
            <w:rFonts w:hAnsi="Book Antiqua" w:ascii="Book Antiqua"/>
            <w:b/>
            <w:sz w:val="20"/>
            <w:lang w:val="hr-HR"/>
          </w:rPr>
          <w:t>ranković</w:t>
        </w:r>
      </w:smartTag>
      <w:proofErr w:type="spellEnd"/>
      <w:r w:rsidR="00B64771" w:rsidRPr="0071646D">
        <w:rPr>
          <w:rFonts w:hAnsi="Book Antiqua" w:ascii="Book Antiqua"/>
          <w:b/>
          <w:sz w:val="20"/>
          <w:lang w:val="hr-HR"/>
        </w:rPr>
        <w:t xml:space="preserve"> </w:t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373C55" w:rsidR="00373C55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R="00361811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UPUTA O PRAVNOM LIJEKU: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3266A5" w:rsidR="003266A5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>Protiv ovog rješenja</w:t>
      </w:r>
      <w:r w:rsidR="00D26AC1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>dopušteno je izjaviti žalbu Visokom Trgovačkom sudu Republike Hrvatske u Zagrebu putem ovog suda u tri istovjetna primjerka u roku od 8 dana od dana dostave prijepisa ovog rješenja.</w:t>
      </w:r>
    </w:p>
    <w:p w:rsidRDefault="00B82331" w:rsidR="00B82331" w:rsidRPr="0071646D">
      <w:pPr>
        <w:rPr>
          <w:rFonts w:hAnsi="Book Antiqua" w:ascii="Book Antiqua"/>
          <w:sz w:val="20"/>
          <w:lang w:val="hr-HR"/>
        </w:rPr>
      </w:pPr>
    </w:p>
    <w:p w:rsidRDefault="003266A5" w:rsidP="00292935" w:rsidR="0029293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DN-a:</w:t>
      </w:r>
    </w:p>
    <w:p w:rsidRDefault="00292935" w:rsidP="00292935" w:rsidR="00292935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-Predlagatelju, elektroničkim putem</w:t>
      </w:r>
    </w:p>
    <w:p w:rsidRDefault="00292935" w:rsidP="00292935" w:rsidR="00E23197" w:rsidRPr="00292935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-e-oglasna ploča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</w:p>
    <w:sectPr w:rsidSect="00D40255" w:rsidR="00E23197" w:rsidRPr="00292935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234" w:rsidR="00322234">
      <w:r>
        <w:separator/>
      </w:r>
    </w:p>
  </w:endnote>
  <w:endnote w:id="0" w:type="continuationSeparator">
    <w:p w:rsidRDefault="00322234" w:rsidR="00322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234" w:rsidR="00322234">
      <w:r>
        <w:separator/>
      </w:r>
    </w:p>
  </w:footnote>
  <w:footnote w:id="0" w:type="continuationSeparator">
    <w:p w:rsidRDefault="00322234" w:rsidR="00322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536542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C32C40">
      <w:rPr>
        <w:rFonts w:hAnsi="Book Antiqua" w:ascii="Book Antiqua"/>
        <w:b/>
        <w:sz w:val="22"/>
        <w:szCs w:val="22"/>
        <w:lang w:val="hr-HR"/>
      </w:rPr>
      <w:t>1214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2234"/>
    <w:rsid w:val="003266A5"/>
    <w:rsid w:val="00326D83"/>
    <w:rsid w:val="0033613A"/>
    <w:rsid w:val="003379E9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36542"/>
    <w:rsid w:val="00544E38"/>
    <w:rsid w:val="00561C60"/>
    <w:rsid w:val="00563272"/>
    <w:rsid w:val="005A380D"/>
    <w:rsid w:val="005C70FC"/>
    <w:rsid w:val="006074ED"/>
    <w:rsid w:val="00634146"/>
    <w:rsid w:val="006673EB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D5AC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9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7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9E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9E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9E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9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7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9E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9E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9E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St-1214/2015-4</izvorni_sadrzaj>
    <derivirana_varijabla naziv="DomainObject.Oznaka_1">St-1214/2015-4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St-1214/2015</izvorni_sadrzaj>
    <derivirana_varijabla naziv="DomainObject.Predmet.OznakaBroj_1">St-1214/2015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TAVERNA 1982 društvo s ograničenom odgovornošću za ugostiteljstvo, turizam i usluge</izvorni_sadrzaj>
    <derivirana_varijabla naziv="DomainObject.Predmet.ProtustrankaFormated_1">  TAVERNA 1982 društvo s ograničenom odgovornošću za ugostiteljstvo, turizam i usluge</derivirana_varijabla>
  </DomainObject.Predmet.ProtustrankaFormated>
  <DomainObject.Predmet.ProtustrankaFormatedOIB>
    <izvorni_sadrzaj>  TAVERNA 1982 društvo s ograničenom odgovornošću za ugostiteljstvo, turizam i usluge, OIB 07041600042</izvorni_sadrzaj>
    <derivirana_varijabla naziv="DomainObject.Predmet.ProtustrankaFormatedOIB_1">  TAVERNA 1982 društvo s ograničenom odgovornošću za ugostiteljstvo, turizam i usluge, OIB 07041600042</derivirana_varijabla>
  </DomainObject.Predmet.ProtustrankaFormatedOIB>
  <DomainObject.Predmet.ProtustrankaFormatedWithAdress>
    <izvorni_sadrzaj> TAVERNA 1982 društvo s ograničenom odgovornošću za ugostiteljstvo, turizam i usluge, Splitska 1, 20350 Metković</izvorni_sadrzaj>
    <derivirana_varijabla naziv="DomainObject.Predmet.ProtustrankaFormatedWithAdress_1"> TAVERNA 1982 društvo s ograničenom odgovornošću za ugostiteljstvo, turizam i usluge, Splitska 1, 20350 Metković</derivirana_varijabla>
  </DomainObject.Predmet.ProtustrankaFormatedWithAdress>
  <DomainObject.Predmet.ProtustrankaFormatedWithAdressOIB>
    <izvorni_sadrzaj> TAVERNA 1982 društvo s ograničenom odgovornošću za ugostiteljstvo, turizam i usluge, OIB 07041600042, Splitska 1, 20350 Metković</izvorni_sadrzaj>
    <derivirana_varijabla naziv="DomainObject.Predmet.ProtustrankaFormatedWithAdressOIB_1"> TAVERNA 1982 društvo s ograničenom odgovornošću za ugostiteljstvo, turizam i usluge, OIB 07041600042, Splitska 1, 20350 Metković</derivirana_varijabla>
  </DomainObject.Predmet.ProtustrankaFormatedWithAdressOIB>
  <DomainObject.Predmet.ProtustrankaWithAdress>
    <izvorni_sadrzaj>TAVERNA 1982 društvo s ograničenom odgovornošću za ugostiteljstvo, turizam i usluge Splitska 1, 20350 Metković</izvorni_sadrzaj>
    <derivirana_varijabla naziv="DomainObject.Predmet.ProtustrankaWithAdress_1">TAVERNA 1982 društvo s ograničenom odgovornošću za ugostiteljstvo, turizam i usluge Splitska 1, 20350 Metković</derivirana_varijabla>
  </DomainObject.Predmet.ProtustrankaWithAdress>
  <DomainObject.Predmet.ProtustrankaWithAdressOIB>
    <izvorni_sadrzaj>TAVERNA 1982 društvo s ograničenom odgovornošću za ugostiteljstvo, turizam i usluge, OIB 07041600042, Splitska 1, 20350 Metković</izvorni_sadrzaj>
    <derivirana_varijabla naziv="DomainObject.Predmet.ProtustrankaWithAdressOIB_1">TAVERNA 1982 društvo s ograničenom odgovornošću za ugostiteljstvo, turizam i usluge, OIB 07041600042, Splitska 1, 20350 Metković</derivirana_varijabla>
  </DomainObject.Predmet.ProtustrankaWithAdressOIB>
  <DomainObject.Predmet.ProtustrankaNazivFormated>
    <izvorni_sadrzaj>TAVERNA 1982 društvo s ograničenom odgovornošću za ugostiteljstvo, turizam i usluge</izvorni_sadrzaj>
    <derivirana_varijabla naziv="DomainObject.Predmet.ProtustrankaNazivFormated_1">TAVERNA 1982 društvo s ograničenom odgovornošću za ugostiteljstvo, turizam i usluge</derivirana_varijabla>
  </DomainObject.Predmet.ProtustrankaNazivFormated>
  <DomainObject.Predmet.ProtustrankaNazivFormatedOIB>
    <izvorni_sadrzaj>TAVERNA 1982 društvo s ograničenom odgovornošću za ugostiteljstvo, turizam i usluge, OIB 07041600042</izvorni_sadrzaj>
    <derivirana_varijabla naziv="DomainObject.Predmet.ProtustrankaNazivFormatedOIB_1">TAVERNA 1982 društvo s ograničenom odgovornošću za ugostiteljstvo, turizam i usluge, OIB 07041600042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618.00</izvorni_sadrzaj>
    <derivirana_varijabla naziv="DomainObject.Predmet.TrenutnaVrijednost_1">618.00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TAVERNA 1982 društvo s ograničenom odgovornošću za ugostiteljstvo, turizam i usluge</item>
    </izvorni_sadrzaj>
    <derivirana_varijabla naziv="DomainObject.Predmet.ProtuStrankaListFormated_1">
      <item>TAVERNA 1982 društvo s ograničenom odgovornošću za ugostiteljstvo, turizam i usluge</item>
    </derivirana_varijabla>
  </DomainObject.Predmet.ProtuStrankaListFormated>
  <DomainObject.Predmet.ProtuStrankaListFormatedOIB>
    <izvorni_sadrzaj>
      <item>TAVERNA 1982 društvo s ograničenom odgovornošću za ugostiteljstvo, turizam i usluge, OIB 07041600042</item>
    </izvorni_sadrzaj>
    <derivirana_varijabla naziv="DomainObject.Predmet.ProtuStrankaListFormatedOIB_1">
      <item>TAVERNA 1982 društvo s ograničenom odgovornošću za ugostiteljstvo, turizam i usluge, OIB 07041600042</item>
    </derivirana_varijabla>
  </DomainObject.Predmet.ProtuStrankaListFormatedOIB>
  <DomainObject.Predmet.ProtuStrankaListFormatedWithAdress>
    <izvorni_sadrzaj>
      <item>TAVERNA 1982 društvo s ograničenom odgovornošću za ugostiteljstvo, turizam i usluge, Splitska 1, 20350 Metković</item>
    </izvorni_sadrzaj>
    <derivirana_varijabla naziv="DomainObject.Predmet.ProtuStrankaListFormatedWithAdress_1">
      <item>TAVERNA 1982 društvo s ograničenom odgovornošću za ugostiteljstvo, turizam i usluge, Splitska 1, 20350 Metković</item>
    </derivirana_varijabla>
  </DomainObject.Predmet.ProtuStrankaListFormatedWithAdress>
  <DomainObject.Predmet.ProtuStrankaListFormatedWithAdressOIB>
    <izvorni_sadrzaj>
      <item>TAVERNA 1982 društvo s ograničenom odgovornošću za ugostiteljstvo, turizam i usluge, OIB 07041600042, Splitska 1, 20350 Metković</item>
    </izvorni_sadrzaj>
    <derivirana_varijabla naziv="DomainObject.Predmet.ProtuStrankaListFormatedWithAdressOIB_1">
      <item>TAVERNA 1982 društvo s ograničenom odgovornošću za ugostiteljstvo, turizam i usluge, OIB 07041600042, Splitska 1, 20350 Metković</item>
    </derivirana_varijabla>
  </DomainObject.Predmet.ProtuStrankaListFormatedWithAdressOIB>
  <DomainObject.Predmet.ProtuStrankaListNazivFormated>
    <izvorni_sadrzaj>
      <item>TAVERNA 1982 društvo s ograničenom odgovornošću za ugostiteljstvo, turizam i usluge</item>
    </izvorni_sadrzaj>
    <derivirana_varijabla naziv="DomainObject.Predmet.ProtuStrankaListNazivFormated_1">
      <item>TAVERNA 1982 društvo s ograničenom odgovornošću za ugostiteljstvo, turizam i usluge</item>
    </derivirana_varijabla>
  </DomainObject.Predmet.ProtuStrankaListNazivFormated>
  <DomainObject.Predmet.ProtuStrankaListNazivFormatedOIB>
    <izvorni_sadrzaj>
      <item>TAVERNA 1982 društvo s ograničenom odgovornošću za ugostiteljstvo, turizam i usluge, OIB 07041600042</item>
    </izvorni_sadrzaj>
    <derivirana_varijabla naziv="DomainObject.Predmet.ProtuStrankaListNazivFormatedOIB_1">
      <item>TAVERNA 1982 društvo s ograničenom odgovornošću za ugostiteljstvo, turizam i usluge, OIB 07041600042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St-1214/2015-4</izvorni_sadrzaj>
    <derivirana_varijabla naziv="DomainObject.PoslovniBrojDokumenta_1">St-1214/2015-4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TAVERNA 1982 društvo s ograničenom odgovornošću za ugostiteljstvo, turizam i usluge</izvorni_sadrzaj>
    <derivirana_varijabla naziv="DomainObject.Predmet.ProtustrankaIDrugi_1">TAVERNA 1982 društvo s ograničenom odgovornošću za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TAVERNA 1982 društvo s ograničenom odgovornošću za ugostiteljstvo, turizam i usluge, OIB 07041600042, Splitska 1, 20350 Metković</izvorni_sadrzaj>
    <derivirana_varijabla naziv="DomainObject.Predmet.ProtustrankaIDrugiAdressOIB_1">TAVERNA 1982 društvo s ograničenom odgovornošću za ugostiteljstvo, turizam i usluge, OIB 07041600042, Splitska 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TAVERNA 1982 društvo s ograničenom odgovornošću za ugostiteljstvo, turizam i usluge</item>
    </izvorni_sadrzaj>
    <derivirana_varijabla naziv="DomainObject.Predmet.SudioniciListNaziv_1">
      <item>FINA, RC Split, Podružnica Dubrovnik</item>
      <item>TAVERNA 1982 društvo s ograničenom odgovornošću za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TAVERNA 1982 društvo s ograničenom odgovornošću za ugostiteljstvo, turizam i usluge, OIB 07041600042, Splitska 1,20350 Metković</item>
    </izvorni_sadrzaj>
    <derivirana_varijabla naziv="DomainObject.Predmet.SudioniciListAdressOIB_1">
      <item>FINA, RC Split, Podružnica Dubrovnik, OIB 85821130368, Vukovarska 2,20000 Dubrovnik</item>
      <item>TAVERNA 1982 društvo s ograničenom odgovornošću za ugostiteljstvo, turizam i usluge, OIB 07041600042, Splitska 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07041600042</item>
    </izvorni_sadrzaj>
    <derivirana_varijabla naziv="DomainObject.Predmet.SudioniciListNazivOIB_1">
      <item>, OIB 85821130368</item>
      <item>, OIB 07041600042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96E9A-8229-42EE-8D3D-64A80220A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322</properties:Words>
  <properties:Characters>1916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2015-11-20T08:15:00Z</dcterms:created>
  <dc:creator>OPCINSKI SUD DUBROVNIK</dc:creator>
  <cp:lastModifiedBy>Andrijana Leto</cp:lastModifiedBy>
  <cp:lastPrinted>2012-06-27T10:47:00Z</cp:lastPrinted>
  <dcterms:modified xmlns:xsi="http://www.w3.org/2001/XMLSchema-instance" xsi:type="dcterms:W3CDTF">2015-11-20T10:01:00Z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St-1214/2015-4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