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8dd4" w14:paraId="7848dd4" w:rsidRDefault="002E2C5C" w:rsidP="001940FB" w:rsidR="002E2C5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0F279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E2C5C" w:rsidP="00AA6BCF" w:rsidR="002E2C5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E2C5C" w:rsidP="002E2C5C" w:rsidR="002E2C5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E2C5C" w:rsidP="002E2C5C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E2C5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E2C5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643C3">
        <w:rPr>
          <w:rFonts w:cs="Calibri" w:eastAsia="Arial Unicode MS" w:hAnsi="Calibri" w:ascii="Calibri"/>
          <w:kern w:val="1"/>
          <w:lang w:eastAsia="ar-SA" w:val="hr-HR"/>
        </w:rPr>
        <w:t>J</w:t>
      </w:r>
      <w:r w:rsidR="00574525">
        <w:rPr>
          <w:rFonts w:cs="Calibri" w:eastAsia="Arial Unicode MS" w:hAnsi="Calibri" w:ascii="Calibri"/>
          <w:kern w:val="1"/>
          <w:lang w:eastAsia="ar-SA" w:val="hr-HR"/>
        </w:rPr>
        <w:t>OSIP MATIĆ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2E2C5C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065B8">
        <w:rPr>
          <w:rFonts w:cs="Calibri" w:hAnsi="Calibri" w:ascii="Calibri"/>
        </w:rPr>
        <w:t xml:space="preserve">203.702,31 </w:t>
      </w:r>
      <w:r w:rsidR="008065B8" w:rsidRPr="00783BFB">
        <w:rPr>
          <w:rFonts w:cs="Calibri" w:hAnsi="Calibri" w:ascii="Calibri"/>
        </w:rPr>
        <w:t>kn</w:t>
      </w:r>
      <w:r w:rsidR="008065B8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065B8">
        <w:rPr>
          <w:rFonts w:cs="Calibri" w:hAnsi="Calibri" w:ascii="Calibri"/>
        </w:rPr>
        <w:t>181.302,31</w:t>
      </w:r>
      <w:r w:rsidR="008065B8" w:rsidRPr="00783BFB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74525">
        <w:rPr>
          <w:rFonts w:cs="Calibri" w:eastAsia="Arial Unicode MS" w:hAnsi="Calibri" w:ascii="Calibri"/>
          <w:kern w:val="1"/>
          <w:lang w:eastAsia="ar-SA" w:val="hr-HR"/>
        </w:rPr>
        <w:t>22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3643C3">
        <w:rPr>
          <w:rFonts w:cs="Calibri" w:eastAsia="Arial Unicode MS" w:hAnsi="Calibri" w:ascii="Calibri"/>
          <w:kern w:val="1"/>
          <w:lang w:eastAsia="ar-SA" w:val="hr-HR"/>
        </w:rPr>
        <w:t>4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2E2C5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E2C5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E2C5C" w:rsidRPr="002E2C5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2E2C5C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4B1697" w:rsidR="00574525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74525" w:rsidP="00574525" w:rsidR="00574525" w:rsidRPr="005068F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068F0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4525" w:rsidP="00574525" w:rsidR="00574525" w:rsidRPr="005068F0">
            <w:pPr>
              <w:spacing w:after="0"/>
              <w:jc w:val="both"/>
              <w:rPr>
                <w:rFonts w:cs="Calibri" w:hAnsi="Calibri" w:ascii="Calibri"/>
              </w:rPr>
            </w:pPr>
            <w:r w:rsidRPr="005068F0">
              <w:rPr>
                <w:rFonts w:cs="Calibri" w:hAnsi="Calibri" w:ascii="Calibri"/>
              </w:rPr>
              <w:t>Josip Matić, Pujanke 79, Split, OIB: 03404407535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74525" w:rsidP="00574525" w:rsidR="00574525" w:rsidRPr="005068F0">
            <w:pPr>
              <w:rPr>
                <w:rFonts w:cs="Calibri" w:hAnsi="Calibri" w:ascii="Calibri"/>
              </w:rPr>
            </w:pPr>
            <w:r w:rsidRPr="005068F0">
              <w:rPr>
                <w:rFonts w:cs="Calibri" w:hAnsi="Calibri" w:ascii="Calibri"/>
              </w:rPr>
              <w:t>Ugovori o štednom depozitu broj 81-70-70014-6 i 81-70-10145-3,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74525" w:rsidP="00574525" w:rsidR="00574525" w:rsidRPr="005068F0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8065B8" w:rsidP="00574525" w:rsidR="00574525" w:rsidRPr="005068F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68329" w:id="1"/>
            <w:r w:rsidRPr="005068F0">
              <w:rPr>
                <w:rFonts w:cs="Calibri" w:hAnsi="Calibri" w:ascii="Calibri"/>
              </w:rPr>
              <w:t xml:space="preserve">203.702,31 </w:t>
            </w:r>
            <w:r w:rsidR="00574525" w:rsidRPr="005068F0">
              <w:rPr>
                <w:rFonts w:cs="Calibri" w:hAnsi="Calibri" w:ascii="Calibri"/>
              </w:rPr>
              <w:t>kn</w:t>
            </w:r>
            <w:bookmarkEnd w:id="1"/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4525" w:rsidP="00574525" w:rsidR="00574525" w:rsidRPr="005068F0">
            <w:pPr>
              <w:spacing w:after="0"/>
              <w:rPr>
                <w:rFonts w:cs="Calibri" w:hAnsi="Calibri" w:ascii="Calibri"/>
              </w:rPr>
            </w:pPr>
          </w:p>
          <w:p w:rsidRDefault="008065B8" w:rsidP="00574525" w:rsidR="00574525" w:rsidRPr="005068F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068F0">
              <w:rPr>
                <w:rFonts w:cs="Calibri" w:hAnsi="Calibri" w:ascii="Calibri"/>
              </w:rPr>
              <w:t>181.302,31</w:t>
            </w:r>
            <w:r w:rsidR="00574525" w:rsidRPr="005068F0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74525" w:rsidP="00574525" w:rsidR="00574525" w:rsidRPr="005068F0">
            <w:pPr>
              <w:spacing w:after="0"/>
              <w:rPr>
                <w:rFonts w:cs="Calibri" w:hAnsi="Calibri" w:ascii="Calibri"/>
              </w:rPr>
            </w:pPr>
          </w:p>
          <w:p w:rsidRDefault="00574525" w:rsidP="00574525" w:rsidR="00574525" w:rsidRPr="005068F0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5068F0">
              <w:rPr>
                <w:rFonts w:cs="Calibri" w:hAnsi="Calibri" w:ascii="Calibri"/>
              </w:rPr>
              <w:t>22.400,00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04CA2" w:rsidP="00C04CA2" w:rsidR="00C04CA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3684D" w:rsidP="00C04CA2" w:rsidR="00C04CA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CA2" w:rsidP="00C04CA2" w:rsidR="00C04CA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04CA2" w:rsidP="00C04CA2" w:rsidR="00C04CA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04CA2" w:rsidP="00C04CA2" w:rsidR="00C04CA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04CA2" w:rsidP="00C04CA2" w:rsidR="00C04CA2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04CA2" w:rsidP="00C04CA2" w:rsidR="00C04CA2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453" w:rsidR="00EE5453">
      <w:pPr>
        <w:spacing w:after="0"/>
      </w:pPr>
      <w:r>
        <w:separator/>
      </w:r>
    </w:p>
  </w:endnote>
  <w:endnote w:id="0" w:type="continuationSeparator">
    <w:p w:rsidRDefault="00EE5453" w:rsidR="00EE54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2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453" w:rsidR="00EE5453">
      <w:pPr>
        <w:spacing w:after="0"/>
      </w:pPr>
      <w:r>
        <w:separator/>
      </w:r>
    </w:p>
  </w:footnote>
  <w:footnote w:id="0" w:type="continuationSeparator">
    <w:p w:rsidRDefault="00EE5453" w:rsidR="00EE545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321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279B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5EF9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2C5C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1697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68F0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4525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1890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1F3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4D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65B8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214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0E6C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04CA2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3214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5453"/>
    <w:rsid w:val="00EE7409"/>
    <w:rsid w:val="00EE7831"/>
    <w:rsid w:val="00EF0768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C3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21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21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21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21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C3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21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21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21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21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67DA6-A071-439C-9257-36C7DC068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1439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2018-08-23T11:38:00Z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St-651/2017-190 / Podnesak - Podnesak (-190.docx)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