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68e3" w14:paraId="1eb68e3" w:rsidRDefault="00A36FE5" w:rsidP="00D40DEE" w:rsidR="00D40DEE">
      <w:pPr>
        <w:pStyle w:val="Tijeloteksta"/>
        <w:jc w:val="right"/>
        <w15:collapsed w:val="false"/>
      </w:pPr>
      <w:r>
        <w:t>6 St-</w:t>
      </w:r>
      <w:r w:rsidR="00116FB9">
        <w:t>348/14-68</w:t>
      </w:r>
    </w:p>
    <w:p w:rsidRDefault="00D40DEE" w:rsidP="00D40DEE" w:rsidR="00D40DEE">
      <w:r>
        <w:rPr>
          <w:rStyle w:val="Naglaeno"/>
        </w:rPr>
        <w:t xml:space="preserve">             </w:t>
      </w:r>
      <w:r w:rsidR="0010163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0DEE" w:rsidP="00D40DEE" w:rsidR="00D40DEE" w:rsidRPr="00D21A2C"/>
    <w:p w:rsidRDefault="00D40DEE" w:rsidP="00D40DEE" w:rsidR="00D40DEE" w:rsidRPr="00B82754">
      <w:pPr>
        <w:ind w:hanging="720" w:left="360"/>
        <w:rPr>
          <w:b/>
        </w:rPr>
      </w:pPr>
      <w:r w:rsidRPr="00B82754">
        <w:rPr>
          <w:b/>
        </w:rPr>
        <w:t xml:space="preserve">     REPUBLIKA HRVATSKA</w:t>
      </w:r>
    </w:p>
    <w:p w:rsidRDefault="00D40DEE" w:rsidP="00D40DEE" w:rsidR="00D40DEE" w:rsidRPr="00D40DE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40DEE" w:rsidP="00D40DEE" w:rsidR="00D40DEE">
      <w:pPr>
        <w:pStyle w:val="Tijeloteksta"/>
      </w:pPr>
      <w:r>
        <w:t xml:space="preserve">     </w:t>
      </w:r>
    </w:p>
    <w:p w:rsidRDefault="00D40DEE" w:rsidP="00D40DEE" w:rsidR="00D40DEE">
      <w:pPr>
        <w:pStyle w:val="Tijeloteksta"/>
      </w:pPr>
    </w:p>
    <w:p w:rsidRDefault="00D40DEE" w:rsidP="00D40DEE" w:rsidR="00D40DEE">
      <w:pPr>
        <w:pStyle w:val="Tijeloteksta"/>
        <w:jc w:val="center"/>
      </w:pPr>
      <w:r>
        <w:t>REPUBLIKA HRVATKSA</w:t>
      </w:r>
    </w:p>
    <w:p w:rsidRDefault="00D40DEE" w:rsidP="00D40DEE" w:rsidR="00D40DEE">
      <w:pPr>
        <w:pStyle w:val="Tijeloteksta"/>
        <w:jc w:val="center"/>
      </w:pPr>
    </w:p>
    <w:p w:rsidRDefault="00D40DEE" w:rsidP="00D40DEE" w:rsidR="00D40DEE">
      <w:pPr>
        <w:pStyle w:val="Tijeloteksta"/>
        <w:jc w:val="center"/>
      </w:pPr>
      <w:r>
        <w:t>Z A K L J U Č A K</w:t>
      </w:r>
    </w:p>
    <w:p w:rsidRDefault="00D40DEE" w:rsidP="00D40DEE" w:rsidR="00D40DEE">
      <w:pPr>
        <w:pStyle w:val="Tijeloteksta"/>
        <w:jc w:val="center"/>
      </w:pPr>
    </w:p>
    <w:p w:rsidRDefault="00D40DEE" w:rsidP="00D40DEE" w:rsidR="00D40DEE">
      <w:pPr>
        <w:pStyle w:val="Tijeloteksta"/>
      </w:pPr>
    </w:p>
    <w:p w:rsidRDefault="00D40DEE" w:rsidP="00D40DEE" w:rsidR="00D40DEE">
      <w:pPr>
        <w:pStyle w:val="Tijeloteksta"/>
        <w:ind w:firstLine="708"/>
      </w:pPr>
      <w:r>
        <w:t xml:space="preserve">Trgovački sud u Osijeku, po </w:t>
      </w:r>
      <w:r w:rsidR="000538A0">
        <w:t>stečajnoj sutkinji</w:t>
      </w:r>
      <w:r>
        <w:t xml:space="preserve"> Nadi Roso, u stečajnom postupku nad dužnikom </w:t>
      </w:r>
      <w:r w:rsidR="00116FB9">
        <w:rPr>
          <w:b/>
        </w:rPr>
        <w:t>stečajna masa iza  NERA d.o.o. "u stečaju" Osijek, OIB: 96619111811</w:t>
      </w:r>
      <w:r>
        <w:t xml:space="preserve">, dana </w:t>
      </w:r>
      <w:r w:rsidR="00F8719E">
        <w:t>12</w:t>
      </w:r>
      <w:r w:rsidR="00116FB9">
        <w:t>. rujna</w:t>
      </w:r>
      <w:r w:rsidR="004A0EC7">
        <w:t xml:space="preserve"> 2017. g.,</w:t>
      </w:r>
    </w:p>
    <w:p w:rsidRDefault="004A0EC7" w:rsidP="004A0EC7" w:rsidR="00D40DEE" w:rsidRPr="00116FB9">
      <w:pPr>
        <w:pStyle w:val="Tijeloteksta"/>
        <w:tabs>
          <w:tab w:pos="2385" w:val="left"/>
        </w:tabs>
      </w:pPr>
      <w:r w:rsidRPr="00116FB9">
        <w:tab/>
      </w:r>
    </w:p>
    <w:p w:rsidRDefault="00D40DEE" w:rsidP="00D40DEE" w:rsidR="00D40DEE" w:rsidRPr="00116FB9">
      <w:pPr>
        <w:pStyle w:val="Tijeloteksta"/>
      </w:pPr>
    </w:p>
    <w:p w:rsidRDefault="00D40DEE" w:rsidP="00D40DEE" w:rsidR="00D40DEE" w:rsidRPr="00116FB9">
      <w:pPr>
        <w:pStyle w:val="Tijeloteksta"/>
        <w:jc w:val="center"/>
      </w:pPr>
      <w:r w:rsidRPr="00116FB9">
        <w:t>z a k l j u č i o    j  e</w:t>
      </w:r>
    </w:p>
    <w:p w:rsidRDefault="00D40DEE" w:rsidP="00D40DEE" w:rsidR="00D40DEE" w:rsidRPr="00116FB9">
      <w:pPr>
        <w:pStyle w:val="Tijeloteksta"/>
      </w:pPr>
    </w:p>
    <w:p w:rsidRDefault="00D40DEE" w:rsidP="00D40DEE" w:rsidR="00D40DEE" w:rsidRPr="00116FB9">
      <w:pPr>
        <w:pStyle w:val="Tijeloteksta"/>
      </w:pPr>
    </w:p>
    <w:p w:rsidRDefault="00D40DEE" w:rsidP="00116FB9" w:rsidR="00116FB9" w:rsidRPr="00F8719E">
      <w:pPr>
        <w:pStyle w:val="Bezproreda"/>
        <w:numPr>
          <w:ilvl w:val="0"/>
          <w:numId w:val="6"/>
        </w:numPr>
        <w:jc w:val="both"/>
        <w:rPr>
          <w:rFonts w:cs="Times New Roman" w:hAnsi="Times New Roman" w:ascii="Times New Roman"/>
          <w:sz w:val="24"/>
          <w:szCs w:val="24"/>
        </w:rPr>
      </w:pPr>
      <w:r w:rsidRPr="00116FB9">
        <w:rPr>
          <w:rFonts w:cs="Times New Roman" w:hAnsi="Times New Roman" w:ascii="Times New Roman"/>
          <w:sz w:val="24"/>
          <w:szCs w:val="24"/>
        </w:rPr>
        <w:t xml:space="preserve">Nalaže se </w:t>
      </w:r>
      <w:r w:rsidR="00116FB9" w:rsidRPr="00116FB9">
        <w:rPr>
          <w:rFonts w:cs="Times New Roman" w:hAnsi="Times New Roman" w:ascii="Times New Roman"/>
          <w:sz w:val="24"/>
          <w:szCs w:val="24"/>
        </w:rPr>
        <w:t xml:space="preserve">razlučnom vjerovniku H-Abduco d.o.o. Zagreb, Slavonska avenija 6a </w:t>
      </w:r>
      <w:r w:rsidR="00F8719E" w:rsidRPr="00F8719E">
        <w:rPr>
          <w:rFonts w:cs="Times New Roman" w:hAnsi="Times New Roman" w:ascii="Times New Roman"/>
          <w:sz w:val="24"/>
          <w:szCs w:val="24"/>
        </w:rPr>
        <w:t>da u roku od 15 dana od dana primitka ovog Zaključka uplati iznos od 36.000,00 kn na ime predujma za pokriće troškova prodaje na račun stečajnog dužnika stečajna masa iza  NERA d.o.o. "u stečaju" Osijek, broj HR58 2485 0031 1002 9633 7</w:t>
      </w:r>
      <w:r w:rsidR="00F8719E">
        <w:rPr>
          <w:rFonts w:cs="Times New Roman" w:hAnsi="Times New Roman" w:ascii="Times New Roman"/>
          <w:sz w:val="24"/>
          <w:szCs w:val="24"/>
        </w:rPr>
        <w:t>.</w:t>
      </w:r>
    </w:p>
    <w:p w:rsidRDefault="00F8719E" w:rsidP="00F8719E" w:rsidR="00756E1E" w:rsidRPr="00F8719E">
      <w:pPr>
        <w:pStyle w:val="Tijeloteksta"/>
        <w:tabs>
          <w:tab w:pos="2430" w:val="left"/>
        </w:tabs>
        <w:ind w:left="708"/>
      </w:pPr>
      <w:r w:rsidRPr="00F8719E">
        <w:tab/>
      </w:r>
    </w:p>
    <w:p w:rsidRDefault="00756E1E" w:rsidP="00756E1E" w:rsidR="00756E1E" w:rsidRPr="00116FB9">
      <w:pPr>
        <w:pStyle w:val="Tijeloteksta"/>
        <w:jc w:val="center"/>
      </w:pPr>
      <w:r w:rsidRPr="00116FB9">
        <w:t>Obrazloženje</w:t>
      </w:r>
    </w:p>
    <w:p w:rsidRDefault="00756E1E" w:rsidP="00756E1E" w:rsidR="00756E1E" w:rsidRPr="00116FB9">
      <w:pPr>
        <w:pStyle w:val="Tijeloteksta"/>
        <w:jc w:val="center"/>
      </w:pPr>
    </w:p>
    <w:p w:rsidRDefault="00756E1E" w:rsidP="00F8719E" w:rsidR="00756E1E" w:rsidRPr="00116FB9">
      <w:pPr>
        <w:pStyle w:val="Tijeloteksta"/>
      </w:pPr>
      <w:r w:rsidRPr="00116FB9">
        <w:tab/>
        <w:t xml:space="preserve">Podneskom od </w:t>
      </w:r>
      <w:r w:rsidR="00F8719E">
        <w:t>4. rujna</w:t>
      </w:r>
      <w:r w:rsidRPr="00116FB9">
        <w:t xml:space="preserve"> 2017. g. stečajn</w:t>
      </w:r>
      <w:r w:rsidR="00F8719E">
        <w:t>a upraviteljica stečajne mase iza NERA d.o.o. „u stečaju“ Osijek navela je da jedina imovina stečajnog dužnika čini nekretnina upisana u zk. ul. 4156 kč. br. 9493 i 9494 k.o. Osijek a da troškovi oglašavanja prodaje imovine na dan 4.9.2017. g. iznose 14.000,00 kn (4x3.500,00 kn) te da će se prodajom namiriti razlučni vjerovnik H-Abduco d.o.o. Zagreb. Ujedno navodi da u stečajnom postupku nema druge imovine te predlaže da se rješenjem obveže razlučnog vjerovnika H-Abduco d.o.o. Zagreb na plaćanje predujma za pokriće troškova prodaje u iznosu od 36.000,00 kn na račun stečajnog dužnika te da ukoliko se navedeni iznos ne predujmi da se prodaja ne oglašava putem javnih glasila</w:t>
      </w:r>
      <w:r w:rsidRPr="00116FB9">
        <w:t xml:space="preserve"> te je valjalo odlučiti kao u izreci.</w:t>
      </w:r>
    </w:p>
    <w:p w:rsidRDefault="00756E1E" w:rsidP="00756E1E" w:rsidR="00756E1E">
      <w:pPr>
        <w:pStyle w:val="Tijeloteksta"/>
      </w:pPr>
    </w:p>
    <w:p w:rsidRDefault="00F8719E" w:rsidP="00756E1E" w:rsidR="00F8719E" w:rsidRPr="00116FB9">
      <w:pPr>
        <w:pStyle w:val="Tijeloteksta"/>
      </w:pPr>
    </w:p>
    <w:p w:rsidRDefault="00D40DEE" w:rsidP="00D40DEE" w:rsidR="00D40DEE">
      <w:pPr>
        <w:pStyle w:val="Tijeloteksta"/>
        <w:jc w:val="center"/>
      </w:pPr>
      <w:r>
        <w:t xml:space="preserve">U Osijeku </w:t>
      </w:r>
      <w:r w:rsidR="00F8719E">
        <w:t>12. rujna</w:t>
      </w:r>
      <w:r w:rsidR="004A0EC7">
        <w:t xml:space="preserve"> 2017. g.</w:t>
      </w:r>
    </w:p>
    <w:p w:rsidRDefault="000538A0" w:rsidP="00756E1E" w:rsidR="00D40DEE">
      <w:pPr>
        <w:pStyle w:val="Tijeloteksta"/>
        <w:tabs>
          <w:tab w:pos="4860" w:val="left"/>
        </w:tabs>
        <w:jc w:val="left"/>
      </w:pPr>
      <w:r>
        <w:tab/>
      </w:r>
    </w:p>
    <w:p w:rsidRDefault="00D40DEE" w:rsidP="00D40DEE" w:rsidR="00D40DEE">
      <w:pPr>
        <w:pStyle w:val="Tijeloteksta"/>
      </w:pPr>
      <w:r>
        <w:t>Zapisničar</w:t>
      </w:r>
    </w:p>
    <w:p w:rsidRDefault="00D40DEE" w:rsidP="00D40DEE" w:rsidR="00D40DEE">
      <w:pPr>
        <w:pStyle w:val="Tijeloteksta"/>
      </w:pPr>
      <w:r>
        <w:t>Danijela Sekulić</w:t>
      </w:r>
    </w:p>
    <w:p w:rsidRDefault="00D40DEE" w:rsidP="00D40DEE" w:rsidR="00D40DEE">
      <w:pPr>
        <w:pStyle w:val="Tijeloteksta"/>
        <w:jc w:val="right"/>
      </w:pPr>
      <w:r>
        <w:t xml:space="preserve">                           </w:t>
      </w:r>
      <w:r w:rsidR="000538A0">
        <w:t>STEČAJNA SUTKINJA</w:t>
      </w:r>
    </w:p>
    <w:p w:rsidRDefault="00D40DEE" w:rsidP="00D40DEE" w:rsidR="00D40DEE">
      <w:pPr>
        <w:pStyle w:val="Tijeloteksta"/>
      </w:pPr>
      <w:r>
        <w:t xml:space="preserve">                                                                                                                        Nada Roso</w:t>
      </w:r>
    </w:p>
    <w:p w:rsidRDefault="00D40DEE" w:rsidP="00D40DEE" w:rsidR="00D40DEE">
      <w:pPr>
        <w:pStyle w:val="Tijeloteksta"/>
      </w:pPr>
      <w:r>
        <w:t>POUKA O PRAVNOM LIJEKU:</w:t>
      </w:r>
    </w:p>
    <w:p w:rsidRDefault="00D40DEE" w:rsidP="00D40DEE" w:rsidR="00D40DEE">
      <w:pPr>
        <w:pStyle w:val="Tijeloteksta"/>
      </w:pPr>
      <w:r>
        <w:t>Protiv zaključka nije dopušten pravni lijek.(čl. 11. st. 9. Stečajnog zakona)</w:t>
      </w:r>
    </w:p>
    <w:p w:rsidRDefault="00D40DEE" w:rsidP="00D40DEE" w:rsidR="00D40DEE">
      <w:pPr>
        <w:pStyle w:val="Tijeloteksta"/>
      </w:pPr>
    </w:p>
    <w:p w:rsidRDefault="00D40DEE" w:rsidP="00D40DEE" w:rsidR="00D40DEE">
      <w:pPr>
        <w:pStyle w:val="Tijeloteksta"/>
      </w:pPr>
      <w:r>
        <w:t xml:space="preserve">DNA </w:t>
      </w:r>
    </w:p>
    <w:p w:rsidRDefault="00D40DEE" w:rsidP="00D40DEE" w:rsidR="006F153D">
      <w:pPr>
        <w:pStyle w:val="Tijeloteksta"/>
      </w:pPr>
      <w:r>
        <w:t>1.</w:t>
      </w:r>
      <w:r w:rsidR="00F8719E">
        <w:t>st. upraviteljica</w:t>
      </w:r>
    </w:p>
    <w:p w:rsidRDefault="00F8719E" w:rsidP="00D40DEE" w:rsidR="00F8719E">
      <w:pPr>
        <w:pStyle w:val="Tijeloteksta"/>
      </w:pPr>
      <w:r>
        <w:t>2. e-ogl. pl. uz podnesak st. uprav. od 4.9.2017. g.</w:t>
      </w:r>
    </w:p>
    <w:p w:rsidRDefault="00F8719E" w:rsidP="00D40DEE" w:rsidR="00F8719E">
      <w:pPr>
        <w:pStyle w:val="Tijeloteksta"/>
      </w:pPr>
      <w:r>
        <w:t>3. H-Abduco d.o.o. Zagreb, Slavonska avenija 6a</w:t>
      </w:r>
    </w:p>
    <w:p w:rsidRDefault="00F8719E" w:rsidP="00D40DEE" w:rsidR="00F8719E">
      <w:pPr>
        <w:pStyle w:val="Tijeloteksta"/>
      </w:pPr>
      <w:r>
        <w:t>4. R-18.10.</w:t>
      </w:r>
    </w:p>
    <w:p w:rsidRDefault="004A0EC7" w:rsidP="00D40DEE" w:rsidR="004A0EC7">
      <w:pPr>
        <w:pStyle w:val="Tijeloteksta"/>
      </w:pPr>
    </w:p>
    <w:p w:rsidRDefault="00614B56" w:rsidR="00614B56">
      <w:pPr>
        <w:pStyle w:val="Tijeloteksta"/>
      </w:pPr>
    </w:p>
    <w:p w:rsidRDefault="00614B56" w:rsidR="00D960F3">
      <w:pPr>
        <w:pStyle w:val="Tijeloteksta"/>
      </w:pPr>
      <w:r>
        <w:t xml:space="preserve"> </w:t>
      </w:r>
    </w:p>
    <w:p w:rsidRDefault="00BB210D" w:rsidR="00BB210D">
      <w:pPr>
        <w:pStyle w:val="Tijeloteksta"/>
      </w:pPr>
    </w:p>
    <w:p w:rsidRDefault="009E536C" w:rsidR="009E536C">
      <w:pPr>
        <w:pStyle w:val="Tijeloteksta"/>
      </w:pPr>
    </w:p>
    <w:p w:rsidRDefault="00E866C6" w:rsidR="00E866C6">
      <w:pPr>
        <w:pStyle w:val="Tijeloteksta"/>
      </w:pPr>
    </w:p>
    <w:p w:rsidRDefault="00E866C6" w:rsidR="00E866C6">
      <w:pPr>
        <w:pStyle w:val="Tijeloteksta"/>
      </w:pPr>
    </w:p>
    <w:p w:rsidRDefault="00E866C6" w:rsidR="00E866C6">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F8719E" w:rsidR="00F8719E">
      <w:pPr>
        <w:pStyle w:val="Tijeloteksta"/>
      </w:pPr>
    </w:p>
    <w:p w:rsidRDefault="00E866C6" w:rsidR="00E866C6">
      <w:pPr>
        <w:pStyle w:val="Tijeloteksta"/>
      </w:pPr>
    </w:p>
    <w:p w:rsidRDefault="00E866C6" w:rsidR="00E866C6">
      <w:pPr>
        <w:pStyle w:val="Tijeloteksta"/>
      </w:pPr>
    </w:p>
    <w:p w:rsidRDefault="00E866C6" w:rsidR="00E866C6">
      <w:pPr>
        <w:pStyle w:val="Tijeloteksta"/>
      </w:pPr>
    </w:p>
    <w:p w:rsidRDefault="009E536C" w:rsidR="009E536C">
      <w:pPr>
        <w:pStyle w:val="Tijeloteksta"/>
      </w:pPr>
    </w:p>
    <w:p w:rsidRDefault="00BA45E2" w:rsidP="0004597F" w:rsidR="00BA45E2">
      <w:pPr>
        <w:pStyle w:val="Tijeloteksta"/>
        <w:ind w:left="5664"/>
      </w:pPr>
      <w:bookmarkStart w:name="_GoBack" w:id="0"/>
      <w:bookmarkEnd w:id="0"/>
    </w:p>
    <w:sectPr w:rsidR="00BA45E2">
      <w:pgSz w:code="9" w:h="16838" w:w="11906"/>
      <w:pgMar w:gutter="0" w:footer="709" w:header="709" w:left="1704" w:bottom="1418" w:right="1418" w:top="128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2E7534B"/>
    <w:multiLevelType w:val="hybridMultilevel"/>
    <w:tmpl w:val="7B5E3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261070"/>
    <w:multiLevelType w:val="hybridMultilevel"/>
    <w:tmpl w:val="2F263B42"/>
    <w:lvl w:tplc="43E8842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C3C39A9"/>
    <w:multiLevelType w:val="hybridMultilevel"/>
    <w:tmpl w:val="C412675C"/>
    <w:lvl w:tplc="2FCCEDD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02A7A68"/>
    <w:multiLevelType w:val="hybridMultilevel"/>
    <w:tmpl w:val="5EA67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0"/>
  </w:num>
  <w:num w:numId="2">
    <w:abstractNumId w:val="5"/>
  </w:num>
  <w:num w:numId="3">
    <w:abstractNumId w:val="4"/>
  </w:num>
  <w:num w:numId="4">
    <w:abstractNumId w:val="1"/>
  </w:num>
  <w:num w:numId="5">
    <w:abstractNumId w:val="3"/>
  </w:num>
  <w:num w:numId="6">
    <w:abstractNumId w:val="2"/>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20263"/>
    <w:rsid w:val="0002430D"/>
    <w:rsid w:val="00035ACA"/>
    <w:rsid w:val="0004597F"/>
    <w:rsid w:val="000538A0"/>
    <w:rsid w:val="000632E2"/>
    <w:rsid w:val="0008411E"/>
    <w:rsid w:val="00092D87"/>
    <w:rsid w:val="00101638"/>
    <w:rsid w:val="00116FB9"/>
    <w:rsid w:val="00137863"/>
    <w:rsid w:val="00157286"/>
    <w:rsid w:val="00172A7B"/>
    <w:rsid w:val="00190F3E"/>
    <w:rsid w:val="001A4785"/>
    <w:rsid w:val="001C0F29"/>
    <w:rsid w:val="002521E7"/>
    <w:rsid w:val="002553C1"/>
    <w:rsid w:val="00260FFD"/>
    <w:rsid w:val="00297D28"/>
    <w:rsid w:val="002A77C2"/>
    <w:rsid w:val="002C2752"/>
    <w:rsid w:val="0032250B"/>
    <w:rsid w:val="0033269D"/>
    <w:rsid w:val="003B6B24"/>
    <w:rsid w:val="003C1A32"/>
    <w:rsid w:val="003E6A42"/>
    <w:rsid w:val="0042787A"/>
    <w:rsid w:val="004569C8"/>
    <w:rsid w:val="004909AC"/>
    <w:rsid w:val="0049290D"/>
    <w:rsid w:val="004A0EC7"/>
    <w:rsid w:val="004D1B08"/>
    <w:rsid w:val="00520114"/>
    <w:rsid w:val="00544009"/>
    <w:rsid w:val="005709F5"/>
    <w:rsid w:val="005A4A48"/>
    <w:rsid w:val="005C5406"/>
    <w:rsid w:val="005E3291"/>
    <w:rsid w:val="006127EF"/>
    <w:rsid w:val="00614B56"/>
    <w:rsid w:val="0062505C"/>
    <w:rsid w:val="00636F03"/>
    <w:rsid w:val="00665EDE"/>
    <w:rsid w:val="006B2DEC"/>
    <w:rsid w:val="006F153D"/>
    <w:rsid w:val="0071540A"/>
    <w:rsid w:val="00755DC7"/>
    <w:rsid w:val="00756E1E"/>
    <w:rsid w:val="007712AC"/>
    <w:rsid w:val="00777E05"/>
    <w:rsid w:val="00785253"/>
    <w:rsid w:val="00791A67"/>
    <w:rsid w:val="00792B90"/>
    <w:rsid w:val="007A1B10"/>
    <w:rsid w:val="007A28B1"/>
    <w:rsid w:val="007B1032"/>
    <w:rsid w:val="007D1B9E"/>
    <w:rsid w:val="007D2538"/>
    <w:rsid w:val="00835057"/>
    <w:rsid w:val="008505E0"/>
    <w:rsid w:val="00884167"/>
    <w:rsid w:val="00890E27"/>
    <w:rsid w:val="008A3183"/>
    <w:rsid w:val="008A7160"/>
    <w:rsid w:val="008C16A1"/>
    <w:rsid w:val="00940156"/>
    <w:rsid w:val="00951182"/>
    <w:rsid w:val="009D5986"/>
    <w:rsid w:val="009E536C"/>
    <w:rsid w:val="009F1EB9"/>
    <w:rsid w:val="00A36FE5"/>
    <w:rsid w:val="00A527B9"/>
    <w:rsid w:val="00A647C5"/>
    <w:rsid w:val="00AA2CB1"/>
    <w:rsid w:val="00AA50F1"/>
    <w:rsid w:val="00B13F91"/>
    <w:rsid w:val="00B205CA"/>
    <w:rsid w:val="00B655F7"/>
    <w:rsid w:val="00BA45E2"/>
    <w:rsid w:val="00BA4A30"/>
    <w:rsid w:val="00BB210D"/>
    <w:rsid w:val="00BC21E8"/>
    <w:rsid w:val="00BD54E6"/>
    <w:rsid w:val="00BF61F7"/>
    <w:rsid w:val="00C21D09"/>
    <w:rsid w:val="00C64FE8"/>
    <w:rsid w:val="00C72FD4"/>
    <w:rsid w:val="00CB1949"/>
    <w:rsid w:val="00CC0325"/>
    <w:rsid w:val="00D267B2"/>
    <w:rsid w:val="00D40DEE"/>
    <w:rsid w:val="00D72965"/>
    <w:rsid w:val="00D85C47"/>
    <w:rsid w:val="00D960F3"/>
    <w:rsid w:val="00DD4E91"/>
    <w:rsid w:val="00DF7D1F"/>
    <w:rsid w:val="00E16432"/>
    <w:rsid w:val="00E2757E"/>
    <w:rsid w:val="00E54436"/>
    <w:rsid w:val="00E55347"/>
    <w:rsid w:val="00E55F17"/>
    <w:rsid w:val="00E866C6"/>
    <w:rsid w:val="00EA1036"/>
    <w:rsid w:val="00F1706F"/>
    <w:rsid w:val="00F3776A"/>
    <w:rsid w:val="00F51A8B"/>
    <w:rsid w:val="00F775BD"/>
    <w:rsid w:val="00F871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customStyle="true" w:styleId="TijelotekstaChar" w:type="character">
    <w:name w:val="Tijelo teksta Char"/>
    <w:link w:val="Tijeloteksta"/>
    <w:rsid w:val="0033269D"/>
    <w:rPr>
      <w:sz w:val="24"/>
      <w:szCs w:val="24"/>
    </w:rPr>
  </w:style>
  <w:style w:styleId="Naglaeno" w:type="character">
    <w:name w:val="Strong"/>
    <w:qFormat/>
    <w:rsid w:val="006B2DEC"/>
    <w:rPr>
      <w:b/>
      <w:bCs/>
    </w:rPr>
  </w:style>
  <w:style w:styleId="Bezproreda" w:type="paragraph">
    <w:name w:val="No Spacing"/>
    <w:uiPriority w:val="1"/>
    <w:qFormat/>
    <w:rsid w:val="00116FB9"/>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7D1B9E"/>
    <w:rPr>
      <w:color w:val="808080"/>
      <w:bdr w:space="0" w:sz="0" w:color="auto" w:val="none"/>
      <w:shd w:fill="CCFFFF" w:color="auto" w:val="clear"/>
    </w:rPr>
  </w:style>
  <w:style w:customStyle="true" w:styleId="eSPISCCParagraphDefaultFont" w:type="character">
    <w:name w:val="eSPIS_CC_Paragraph Default Font"/>
    <w:basedOn w:val="Zadanifontodlomka"/>
    <w:rsid w:val="007D1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B9E"/>
    <w:rPr>
      <w:bdr w:space="0" w:sz="0" w:color="auto" w:val="none"/>
      <w:shd w:fill="FFFFCC" w:color="auto" w:val="clear"/>
      <w:lang w:val="hr-HR"/>
    </w:rPr>
  </w:style>
  <w:style w:customStyle="true" w:styleId="PozadinaSvijetloCrvena" w:type="character">
    <w:name w:val="Pozadina_SvijetloCrvena"/>
    <w:basedOn w:val="eSPISCCParagraphDefaultFont"/>
    <w:rsid w:val="007D1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B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customStyle="1" w:styleId="TijelotekstaChar" w:type="character">
    <w:name w:val="Tijelo teksta Char"/>
    <w:link w:val="Tijeloteksta"/>
    <w:rsid w:val="0033269D"/>
    <w:rPr>
      <w:sz w:val="24"/>
      <w:szCs w:val="24"/>
    </w:rPr>
  </w:style>
  <w:style w:styleId="Naglaeno" w:type="character">
    <w:name w:val="Strong"/>
    <w:qFormat/>
    <w:rsid w:val="006B2DEC"/>
    <w:rPr>
      <w:b/>
      <w:bCs/>
    </w:rPr>
  </w:style>
  <w:style w:styleId="Bezproreda" w:type="paragraph">
    <w:name w:val="No Spacing"/>
    <w:uiPriority w:val="1"/>
    <w:qFormat/>
    <w:rsid w:val="00116FB9"/>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7D1B9E"/>
    <w:rPr>
      <w:color w:val="808080"/>
      <w:bdr w:color="auto" w:space="0" w:sz="0" w:val="none"/>
      <w:shd w:color="auto" w:fill="CCFFFF" w:val="clear"/>
    </w:rPr>
  </w:style>
  <w:style w:customStyle="1" w:styleId="eSPISCCParagraphDefaultFont" w:type="character">
    <w:name w:val="eSPIS_CC_Paragraph Default Font"/>
    <w:basedOn w:val="Zadanifontodlomka"/>
    <w:rsid w:val="007D1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B9E"/>
    <w:rPr>
      <w:bdr w:color="auto" w:space="0" w:sz="0" w:val="none"/>
      <w:shd w:color="auto" w:fill="FFFFCC" w:val="clear"/>
      <w:lang w:val="hr-HR"/>
    </w:rPr>
  </w:style>
  <w:style w:customStyle="1" w:styleId="PozadinaSvijetloCrvena" w:type="character">
    <w:name w:val="Pozadina_SvijetloCrvena"/>
    <w:basedOn w:val="eSPISCCParagraphDefaultFont"/>
    <w:rsid w:val="007D1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B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21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2014.</izvorni_sadrzaj>
    <derivirana_varijabla naziv="DomainObject.Predmet.DatumOsnivanja_1">31.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svibnja 2015.</izvorni_sadrzaj>
    <derivirana_varijabla naziv="DomainObject.Predmet.DatumRjesavanja_1">13. svibnja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St-348/2014</izvorni_sadrzaj>
    <derivirana_varijabla naziv="DomainObject.Predmet.OznakaBroj_1">St-348/2014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NERA d.o.o. za graditeljstvo, trgovinu i usluge</izvorni_sadrzaj>
    <derivirana_varijabla naziv="DomainObject.Predmet.ProtustrankaFormated_1">  NERA d.o.o. za graditeljstvo, trgovinu i usluge</derivirana_varijabla>
  </DomainObject.Predmet.ProtustrankaFormated>
  <DomainObject.Predmet.ProtustrankaFormatedOIB>
    <izvorni_sadrzaj>  NERA d.o.o. za graditeljstvo, trgovinu i usluge, OIB 12535059973</izvorni_sadrzaj>
    <derivirana_varijabla naziv="DomainObject.Predmet.ProtustrankaFormatedOIB_1">  NERA d.o.o. za graditeljstvo, trgovinu i usluge, OIB 12535059973</derivirana_varijabla>
  </DomainObject.Predmet.ProtustrankaFormatedOIB>
  <DomainObject.Predmet.ProtustrankaFormatedWithAdress>
    <izvorni_sadrzaj> NERA d.o.o. za graditeljstvo, trgovinu i usluge, Ulica Jablanova 43, 31000 Osijek</izvorni_sadrzaj>
    <derivirana_varijabla naziv="DomainObject.Predmet.ProtustrankaFormatedWithAdress_1"> NERA d.o.o. za graditeljstvo, trgovinu i usluge, Ulica Jablanova 43, 31000 Osijek</derivirana_varijabla>
  </DomainObject.Predmet.ProtustrankaFormatedWithAdress>
  <DomainObject.Predmet.ProtustrankaFormatedWithAdressOIB>
    <izvorni_sadrzaj> NERA d.o.o. za graditeljstvo, trgovinu i usluge, OIB 12535059973, Ulica Jablanova 43, 31000 Osijek</izvorni_sadrzaj>
    <derivirana_varijabla naziv="DomainObject.Predmet.ProtustrankaFormatedWithAdressOIB_1"> NERA d.o.o. za graditeljstvo, trgovinu i usluge, OIB 12535059973, Ulica Jablanova 43, 31000 Osijek</derivirana_varijabla>
  </DomainObject.Predmet.ProtustrankaFormatedWithAdressOIB>
  <DomainObject.Predmet.ProtustrankaWithAdress>
    <izvorni_sadrzaj>NERA d.o.o. za graditeljstvo, trgovinu i usluge Ulica Jablanova 43, 31000 Osijek</izvorni_sadrzaj>
    <derivirana_varijabla naziv="DomainObject.Predmet.ProtustrankaWithAdress_1">NERA d.o.o. za graditeljstvo, trgovinu i usluge Ulica Jablanova 43, 31000 Osijek</derivirana_varijabla>
  </DomainObject.Predmet.ProtustrankaWithAdress>
  <DomainObject.Predmet.ProtustrankaWithAdressOIB>
    <izvorni_sadrzaj>NERA d.o.o. za graditeljstvo, trgovinu i usluge, OIB 12535059973, Ulica Jablanova 43, 31000 Osijek</izvorni_sadrzaj>
    <derivirana_varijabla naziv="DomainObject.Predmet.ProtustrankaWithAdressOIB_1">NERA d.o.o. za graditeljstvo, trgovinu i usluge, OIB 12535059973, Ulica Jablanova 43, 31000 Osijek</derivirana_varijabla>
  </DomainObject.Predmet.ProtustrankaWithAdressOIB>
  <DomainObject.Predmet.ProtustrankaNazivFormated>
    <izvorni_sadrzaj>NERA d.o.o. za graditeljstvo, trgovinu i usluge</izvorni_sadrzaj>
    <derivirana_varijabla naziv="DomainObject.Predmet.ProtustrankaNazivFormated_1">NERA d.o.o. za graditeljstvo, trgovinu i usluge</derivirana_varijabla>
  </DomainObject.Predmet.ProtustrankaNazivFormated>
  <DomainObject.Predmet.ProtustrankaNazivFormatedOIB>
    <izvorni_sadrzaj>NERA d.o.o. za graditeljstvo, trgovinu i usluge, OIB 12535059973</izvorni_sadrzaj>
    <derivirana_varijabla naziv="DomainObject.Predmet.ProtustrankaNazivFormatedOIB_1">NERA d.o.o. za graditeljstvo, trgovinu i usluge, OIB 12535059973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NARODNE NOVINE, dioničko društvo za izdavanje i tiskanje Službenog lista Republike Hrvatske, službenih i drugih obrazaca te </izvorni_sadrzaj>
    <derivirana_varijabla naziv="DomainObject.Predmet.StrankaFormated_1">  RH MF PU PODRUČNI URED OSIJEK; NARODNE NOVINE, dioničko društvo za izdavanje i tiskanje Službenog lista Republike Hrvatske, službenih i drugih obrazaca te </derivirana_varijabla>
  </DomainObject.Predmet.StrankaFormated>
  <DomainObject.Predmet.StrankaFormatedOIB>
    <izvorni_sadrzaj>  RH MF PU PODRUČNI URED OSIJEK, OIB 18683136487; NARODNE NOVINE, dioničko društvo za izdavanje i tiskanje Službenog lista Republike Hrvatske, službenih i drugih obrazaca te , OIB 64546066176</izvorni_sadrzaj>
    <derivirana_varijabla naziv="DomainObject.Predmet.StrankaFormatedOIB_1">  RH MF PU PODRUČNI URED OSIJEK, OIB 18683136487; NARODNE NOVINE, dioničko društvo za izdavanje i tiskanje Službenog lista Republike Hrvatske, službenih i drugih obrazaca te , OIB 64546066176</derivirana_varijabla>
  </DomainObject.Predmet.StrankaFormatedOIB>
  <DomainObject.Predmet.StrankaFormatedWithAdress>
    <izvorni_sadrzaj> RH MF PU PODRUČNI URED OSIJEK; NARODNE NOVINE, dioničko društvo za izdavanje i tiskanje Službenog lista Republike Hrvatske, službenih i drugih obrazaca te , Savski Gaj XIII. put 6, Zagreb</izvorni_sadrzaj>
    <derivirana_varijabla naziv="DomainObject.Predmet.StrankaFormatedWithAdress_1"> RH MF PU PODRUČNI URED OSIJEK; NARODNE NOVINE, dioničko društvo za izdavanje i tiskanje Službenog lista Republike Hrvatske, službenih i drugih obrazaca te , Savski Gaj XIII. put 6, Zagreb</derivirana_varijabla>
  </DomainObject.Predmet.StrankaFormatedWithAdress>
  <DomainObject.Predmet.StrankaFormatedWithAdressOIB>
    <izvorni_sadrzaj> RH MF PU PODRUČNI URED OSIJEK, OIB 18683136487; NARODNE NOVINE, dioničko društvo za izdavanje i tiskanje Službenog lista Republike Hrvatske, službenih i drugih obrazaca te , OIB 64546066176, Savski Gaj XIII. put 6, Zagreb</izvorni_sadrzaj>
    <derivirana_varijabla naziv="DomainObject.Predmet.StrankaFormatedWithAdressOIB_1"> RH MF PU PODRUČNI URED OSIJEK, OIB 18683136487; NARODNE NOVINE, dioničko društvo za izdavanje i tiskanje Službenog lista Republike Hrvatske, službenih i drugih obrazaca te , OIB 64546066176, Savski Gaj XIII. put 6, Zagreb</derivirana_varijabla>
  </DomainObject.Predmet.StrankaFormatedWithAdressOIB>
  <DomainObject.Predmet.StrankaWithAdress>
    <izvorni_sadrzaj>RH MF PU PODRUČNI URED OSIJEK ,NARODNE NOVINE, dioničko društvo za izdavanje i tiskanje Službenog lista Republike Hrvatske, službenih i drugih obrazaca te  Savski Gaj XIII. put 6,Zagreb</izvorni_sadrzaj>
    <derivirana_varijabla naziv="DomainObject.Predmet.StrankaWithAdress_1">RH MF PU PODRUČNI URED OSIJEK ,NARODNE NOVINE, dioničko društvo za izdavanje i tiskanje Službenog lista Republike Hrvatske, službenih i drugih obrazaca te  Savski Gaj XIII. put 6,Zagreb</derivirana_varijabla>
  </DomainObject.Predmet.StrankaWithAdress>
  <DomainObject.Predmet.StrankaWithAdressOIB>
    <izvorni_sadrzaj>RH MF PU PODRUČNI URED OSIJEK, OIB 18683136487,NARODNE NOVINE, dioničko društvo za izdavanje i tiskanje Službenog lista Republike Hrvatske, službenih i drugih obrazaca te , OIB 64546066176, Savski Gaj XIII. put 6,Zagreb</izvorni_sadrzaj>
    <derivirana_varijabla naziv="DomainObject.Predmet.StrankaWithAdressOIB_1">RH MF PU PODRUČNI URED OSIJEK, OIB 18683136487,NARODNE NOVINE, dioničko društvo za izdavanje i tiskanje Službenog lista Republike Hrvatske, službenih i drugih obrazaca te , OIB 64546066176, Savski Gaj XIII. put 6,Zagreb</derivirana_varijabla>
  </DomainObject.Predmet.StrankaWithAdressOIB>
  <DomainObject.Predmet.StrankaNazivFormated>
    <izvorni_sadrzaj>RH MF PU PODRUČNI URED OSIJEK,NARODNE NOVINE, dioničko društvo za izdavanje i tiskanje Službenog lista Republike Hrvatske, službenih i drugih obrazaca te </izvorni_sadrzaj>
    <derivirana_varijabla naziv="DomainObject.Predmet.StrankaNazivFormated_1">RH MF PU PODRUČNI URED OSIJEK,NARODNE NOVINE, dioničko društvo za izdavanje i tiskanje Službenog lista Republike Hrvatske, službenih i drugih obrazaca te </derivirana_varijabla>
  </DomainObject.Predmet.StrankaNazivFormated>
  <DomainObject.Predmet.StrankaNazivFormatedOIB>
    <izvorni_sadrzaj>RH MF PU PODRUČNI URED OSIJEK, OIB 18683136487,NARODNE NOVINE, dioničko društvo za izdavanje i tiskanje Službenog lista Republike Hrvatske, službenih i drugih obrazaca te , OIB 64546066176</izvorni_sadrzaj>
    <derivirana_varijabla naziv="DomainObject.Predmet.StrankaNazivFormatedOIB_1">RH MF PU PODRUČNI URED OSIJEK, OIB 18683136487,NARODNE NOVINE, dioničko društvo za izdavanje i tiskanje Službenog lista Republike Hrvatske, službenih i drugih obrazaca te , OIB 64546066176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tem>NARODNE NOVINE, dioničko društvo za izdavanje i tiskanje Službenog lista Republike Hrvatske, službenih i drugih obrazaca te </item>
    </izvorni_sadrzaj>
    <derivirana_varijabla naziv="DomainObject.Predmet.StrankaListFormated_1">
      <item>RH MF PU PODRUČNI URED OSIJEK</item>
      <item>NARODNE NOVINE, dioničko društvo za izdavanje i tiskanje Službenog lista Republike Hrvatske, službenih i drugih obrazaca te </item>
    </derivirana_varijabla>
  </DomainObject.Predmet.StrankaListFormated>
  <DomainObject.Predmet.StrankaListFormatedOIB>
    <izvorni_sadrzaj>
      <item>RH MF PU PODRUČNI URED OSIJEK, OIB 18683136487</item>
      <item>NARODNE NOVINE, dioničko društvo za izdavanje i tiskanje Službenog lista Republike Hrvatske, službenih i drugih obrazaca te , OIB 64546066176</item>
    </izvorni_sadrzaj>
    <derivirana_varijabla naziv="DomainObject.Predmet.StrankaListFormatedOIB_1">
      <item>RH MF PU PODRUČNI URED OSIJEK, OIB 18683136487</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RH MF PU PODRUČNI URED OSIJEK</item>
      <item>NARODNE NOVINE, dioničko društvo za izdavanje i tiskanje Službenog lista Republike Hrvatske, službenih i drugih obrazaca te , Savski Gaj XIII. put 6, Zagreb</item>
    </izvorni_sadrzaj>
    <derivirana_varijabla naziv="DomainObject.Predmet.StrankaListFormatedWithAdress_1">
      <item>RH MF PU PODRUČNI URED OSIJEK</item>
      <item>NARODNE NOVINE, dioničko društvo za izdavanje i tiskanje Službenog lista Republike Hrvatske, službenih i drugih obrazaca te , Savski Gaj XIII. put 6, Zagreb</item>
    </derivirana_varijabla>
  </DomainObject.Predmet.StrankaListFormatedWithAdress>
  <DomainObject.Predmet.StrankaListFormatedWithAdressOIB>
    <izvorni_sadrzaj>
      <item>RH MF PU PODRUČNI URED OSIJEK, OIB 18683136487</item>
      <item>NARODNE NOVINE, dioničko društvo za izdavanje i tiskanje Službenog lista Republike Hrvatske, službenih i drugih obrazaca te , OIB 64546066176, Savski Gaj XIII. put 6, Zagreb</item>
    </izvorni_sadrzaj>
    <derivirana_varijabla naziv="DomainObject.Predmet.StrankaListFormatedWithAdressOIB_1">
      <item>RH MF PU PODRUČNI URED OSIJEK, OIB 18683136487</item>
      <item>NARODNE NOVINE, dioničko društvo za izdavanje i tiskanje Službenog lista Republike Hrvatske, službenih i drugih obrazaca te , OIB 64546066176, Savski Gaj XIII. put 6, Zagreb</item>
    </derivirana_varijabla>
  </DomainObject.Predmet.StrankaListFormatedWithAdressOIB>
  <DomainObject.Predmet.StrankaListNazivFormated>
    <izvorni_sadrzaj>
      <item>RH MF PU PODRUČNI URED OSIJEK</item>
      <item>NARODNE NOVINE, dioničko društvo za izdavanje i tiskanje Službenog lista Republike Hrvatske, službenih i drugih obrazaca te </item>
    </izvorni_sadrzaj>
    <derivirana_varijabla naziv="DomainObject.Predmet.StrankaListNazivFormated_1">
      <item>RH MF PU PODRUČNI URED OSIJEK</item>
      <item>NARODNE NOVINE, dioničko društvo za izdavanje i tiskanje Službenog lista Republike Hrvatske, službenih i drugih obrazaca te </item>
    </derivirana_varijabla>
  </DomainObject.Predmet.StrankaListNazivFormated>
  <DomainObject.Predmet.StrankaListNazivFormatedOIB>
    <izvorni_sadrzaj>
      <item>RH MF PU PODRUČNI URED OSIJEK, OIB 18683136487</item>
      <item>NARODNE NOVINE, dioničko društvo za izdavanje i tiskanje Službenog lista Republike Hrvatske, službenih i drugih obrazaca te , OIB 64546066176</item>
    </izvorni_sadrzaj>
    <derivirana_varijabla naziv="DomainObject.Predmet.StrankaListNazivFormatedOIB_1">
      <item>RH MF PU PODRUČNI URED OSIJEK, OIB 18683136487</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NERA d.o.o. za graditeljstvo, trgovinu i usluge</item>
    </izvorni_sadrzaj>
    <derivirana_varijabla naziv="DomainObject.Predmet.ProtuStrankaListFormated_1">
      <item>NERA d.o.o. za graditeljstvo, trgovinu i usluge</item>
    </derivirana_varijabla>
  </DomainObject.Predmet.ProtuStrankaListFormated>
  <DomainObject.Predmet.ProtuStrankaListFormatedOIB>
    <izvorni_sadrzaj>
      <item>NERA d.o.o. za graditeljstvo, trgovinu i usluge, OIB 12535059973</item>
    </izvorni_sadrzaj>
    <derivirana_varijabla naziv="DomainObject.Predmet.ProtuStrankaListFormatedOIB_1">
      <item>NERA d.o.o. za graditeljstvo, trgovinu i usluge, OIB 12535059973</item>
    </derivirana_varijabla>
  </DomainObject.Predmet.ProtuStrankaListFormatedOIB>
  <DomainObject.Predmet.ProtuStrankaListFormatedWithAdress>
    <izvorni_sadrzaj>
      <item>NERA d.o.o. za graditeljstvo, trgovinu i usluge, Ulica Jablanova 43, 31000 Osijek</item>
    </izvorni_sadrzaj>
    <derivirana_varijabla naziv="DomainObject.Predmet.ProtuStrankaListFormatedWithAdress_1">
      <item>NERA d.o.o. za graditeljstvo, trgovinu i usluge, Ulica Jablanova 43, 31000 Osijek</item>
    </derivirana_varijabla>
  </DomainObject.Predmet.ProtuStrankaListFormatedWithAdress>
  <DomainObject.Predmet.ProtuStrankaListFormatedWithAdressOIB>
    <izvorni_sadrzaj>
      <item>NERA d.o.o. za graditeljstvo, trgovinu i usluge, OIB 12535059973, Ulica Jablanova 43, 31000 Osijek</item>
    </izvorni_sadrzaj>
    <derivirana_varijabla naziv="DomainObject.Predmet.ProtuStrankaListFormatedWithAdressOIB_1">
      <item>NERA d.o.o. za graditeljstvo, trgovinu i usluge, OIB 12535059973, Ulica Jablanova 43, 31000 Osijek</item>
    </derivirana_varijabla>
  </DomainObject.Predmet.ProtuStrankaListFormatedWithAdressOIB>
  <DomainObject.Predmet.ProtuStrankaListNazivFormated>
    <izvorni_sadrzaj>
      <item>NERA d.o.o. za graditeljstvo, trgovinu i usluge</item>
    </izvorni_sadrzaj>
    <derivirana_varijabla naziv="DomainObject.Predmet.ProtuStrankaListNazivFormated_1">
      <item>NERA d.o.o. za graditeljstvo, trgovinu i usluge</item>
    </derivirana_varijabla>
  </DomainObject.Predmet.ProtuStrankaListNazivFormated>
  <DomainObject.Predmet.ProtuStrankaListNazivFormatedOIB>
    <izvorni_sadrzaj>
      <item>NERA d.o.o. za graditeljstvo, trgovinu i usluge, OIB 12535059973</item>
    </izvorni_sadrzaj>
    <derivirana_varijabla naziv="DomainObject.Predmet.ProtuStrankaListNazivFormatedOIB_1">
      <item>NERA d.o.o. za graditeljstvo, trgovinu i usluge, OIB 12535059973</item>
    </derivirana_varijabla>
  </DomainObject.Predmet.ProtuStrankaListNazivFormatedOIB>
  <DomainObject.Predmet.OstaliListFormated>
    <izvorni_sadrzaj>
      <item>Oglasna ploča - NERA d.o.o. Osijek</item>
      <item>Živka Posavac</item>
      <item>Nada Gagro</item>
      <item>FINA OSIJEK</item>
    </izvorni_sadrzaj>
    <derivirana_varijabla naziv="DomainObject.Predmet.OstaliListFormated_1">
      <item>Oglasna ploča - NERA d.o.o. Osijek</item>
      <item>Živka Posavac</item>
      <item>Nada Gagro</item>
      <item>FINA OSIJEK</item>
    </derivirana_varijabla>
  </DomainObject.Predmet.OstaliListFormated>
  <DomainObject.Predmet.OstaliListFormatedOIB>
    <izvorni_sadrzaj>
      <item>Oglasna ploča - NERA d.o.o. Osijek</item>
      <item>Živka Posavac, OIB 99335812289</item>
      <item>Nada Gagro, OIB 04212100945</item>
      <item>FINA OSIJEK, OIB 85821130368</item>
    </izvorni_sadrzaj>
    <derivirana_varijabla naziv="DomainObject.Predmet.OstaliListFormatedOIB_1">
      <item>Oglasna ploča - NERA d.o.o. Osijek</item>
      <item>Živka Posavac, OIB 99335812289</item>
      <item>Nada Gagro, OIB 04212100945</item>
      <item>FINA OSIJEK, OIB 85821130368</item>
    </derivirana_varijabla>
  </DomainObject.Predmet.OstaliListFormatedOIB>
  <DomainObject.Predmet.OstaliListFormatedWithAdress>
    <izvorni_sadrzaj>
      <item>Oglasna ploča - NERA d.o.o. Osijek</item>
      <item>Živka Posavac</item>
      <item>Nada Gagro, Josipa Juraja Strossmayera 3, 32100 Vinkovci</item>
      <item>FINA OSIJEK, BB, 31000 Osijek</item>
    </izvorni_sadrzaj>
    <derivirana_varijabla naziv="DomainObject.Predmet.OstaliListFormatedWithAdress_1">
      <item>Oglasna ploča - NERA d.o.o. Osijek</item>
      <item>Živka Posavac</item>
      <item>Nada Gagro, Josipa Juraja Strossmayera 3, 32100 Vinkovci</item>
      <item>FINA OSIJEK, BB, 31000 Osijek</item>
    </derivirana_varijabla>
  </DomainObject.Predmet.OstaliListFormatedWithAdress>
  <DomainObject.Predmet.OstaliListFormatedWithAdressOIB>
    <izvorni_sadrzaj>
      <item>Oglasna ploča - NERA d.o.o. Osijek</item>
      <item>Živka Posavac, OIB 99335812289</item>
      <item>Nada Gagro, OIB 04212100945, Josipa Juraja Strossmayera 3, 32100 Vinkovci</item>
      <item>FINA OSIJEK, OIB 85821130368, BB, 31000 Osijek</item>
    </izvorni_sadrzaj>
    <derivirana_varijabla naziv="DomainObject.Predmet.OstaliListFormatedWithAdressOIB_1">
      <item>Oglasna ploča - NERA d.o.o. Osijek</item>
      <item>Živka Posavac, OIB 99335812289</item>
      <item>Nada Gagro, OIB 04212100945, Josipa Juraja Strossmayera 3, 32100 Vinkovci</item>
      <item>FINA OSIJEK, OIB 85821130368, BB, 31000 Osijek</item>
    </derivirana_varijabla>
  </DomainObject.Predmet.OstaliListFormatedWithAdressOIB>
  <DomainObject.Predmet.OstaliListNazivFormated>
    <izvorni_sadrzaj>
      <item>Oglasna ploča - NERA d.o.o. Osijek</item>
      <item>Živka Posavac</item>
      <item>Nada Gagro</item>
      <item>FINA OSIJEK</item>
    </izvorni_sadrzaj>
    <derivirana_varijabla naziv="DomainObject.Predmet.OstaliListNazivFormated_1">
      <item>Oglasna ploča - NERA d.o.o. Osijek</item>
      <item>Živka Posavac</item>
      <item>Nada Gagro</item>
      <item>FINA OSIJEK</item>
    </derivirana_varijabla>
  </DomainObject.Predmet.OstaliListNazivFormated>
  <DomainObject.Predmet.OstaliListNazivFormatedOIB>
    <izvorni_sadrzaj>
      <item>Oglasna ploča - NERA d.o.o. Osijek</item>
      <item>Živka Posavac, OIB 99335812289</item>
      <item>Nada Gagro, OIB 04212100945</item>
      <item>FINA OSIJEK, OIB 85821130368</item>
    </izvorni_sadrzaj>
    <derivirana_varijabla naziv="DomainObject.Predmet.OstaliListNazivFormatedOIB_1">
      <item>Oglasna ploča - NERA d.o.o. Osijek</item>
      <item>Živka Posavac, OIB 99335812289</item>
      <item>Nada Gagro, OIB 04212100945</item>
      <item>FINA OSIJEK,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RH MF PU PODRUČNI URED OSIJEK i dr.</izvorni_sadrzaj>
    <derivirana_varijabla naziv="DomainObject.Predmet.StrankaIDrugi_1">RH MF PU PODRUČNI URED OSIJEK i dr.</derivirana_varijabla>
  </DomainObject.Predmet.StrankaIDrugi>
  <DomainObject.Predmet.ProtustrankaIDrugi>
    <izvorni_sadrzaj>NERA d.o.o. za graditeljstvo, trgovinu i usluge</izvorni_sadrzaj>
    <derivirana_varijabla naziv="DomainObject.Predmet.ProtustrankaIDrugi_1">NERA d.o.o. za graditeljstvo, trgovinu i usluge</derivirana_varijabla>
  </DomainObject.Predmet.ProtustrankaIDrugi>
  <DomainObject.Predmet.StrankaIDrugiAdressOIB>
    <izvorni_sadrzaj>RH MF PU PODRUČNI URED OSIJEK, OIB 18683136487 i dr.</izvorni_sadrzaj>
    <derivirana_varijabla naziv="DomainObject.Predmet.StrankaIDrugiAdressOIB_1">RH MF PU PODRUČNI URED OSIJEK, OIB 18683136487 i dr.</derivirana_varijabla>
  </DomainObject.Predmet.StrankaIDrugiAdressOIB>
  <DomainObject.Predmet.ProtustrankaIDrugiAdressOIB>
    <izvorni_sadrzaj>NERA d.o.o. za graditeljstvo, trgovinu i usluge, OIB 12535059973, Ulica Jablanova 43, 31000 Osijek</izvorni_sadrzaj>
    <derivirana_varijabla naziv="DomainObject.Predmet.ProtustrankaIDrugiAdressOIB_1">NERA d.o.o. za graditeljstvo, trgovinu i usluge, OIB 12535059973, Ulica Jablanova 43,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2015.</izvorni_sadrzaj>
    <derivirana_varijabla naziv="DomainObject.Predmet.OdlukaRjesenje.DatumDonosenjaOdluke_1">12. svibnja 2015.</derivirana_varijabla>
  </DomainObject.Predmet.OdlukaRjesenje.DatumDonosenjaOdluke>
  <DomainObject.Predmet.OdlukaRjesenje.DatumPravomocnosti>
    <izvorni_sadrzaj>10. lipnja 2015.</izvorni_sadrzaj>
    <derivirana_varijabla naziv="DomainObject.Predmet.OdlukaRjesenje.DatumPravomocnosti_1">10. lipnja 2015.</derivirana_varijabla>
  </DomainObject.Predmet.OdlukaRjesenje.DatumPravomocnosti>
  <DomainObject.Predmet.OdlukaRjesenje.Oznaka>
    <izvorni_sadrzaj>St-348/2014-29</izvorni_sadrzaj>
    <derivirana_varijabla naziv="DomainObject.Predmet.OdlukaRjesenje.Oznaka_1">St-348/2014-29</derivirana_varijabla>
  </DomainObject.Predmet.OdlukaRjesenje.Oznaka>
  <DomainObject.Predmet.SudioniciListNaziv>
    <izvorni_sadrzaj>
      <item>RH MF PU PODRUČNI URED OSIJEK</item>
      <item>NERA d.o.o. za graditeljstvo, trgovinu i usluge</item>
      <item>Oglasna ploča - NERA d.o.o. Osijek</item>
      <item>Živka Posavac</item>
      <item>Nada Gagro</item>
      <item>NARODNE NOVINE, dioničko društvo za izdavanje i tiskanje Službenog lista Republike Hrvatske, službenih i drugih obrazaca te </item>
      <item>FINA OSIJEK</item>
    </izvorni_sadrzaj>
    <derivirana_varijabla naziv="DomainObject.Predmet.SudioniciListNaziv_1">
      <item>RH MF PU PODRUČNI URED OSIJEK</item>
      <item>NERA d.o.o. za graditeljstvo, trgovinu i usluge</item>
      <item>Oglasna ploča - NERA d.o.o. Osijek</item>
      <item>Živka Posavac</item>
      <item>Nada Gagro</item>
      <item>NARODNE NOVINE, dioničko društvo za izdavanje i tiskanje Službenog lista Republike Hrvatske, službenih i drugih obrazaca te </item>
      <item>FINA OSIJEK</item>
    </derivirana_varijabla>
  </DomainObject.Predmet.SudioniciListNaziv>
  <DomainObject.Predmet.SudioniciListAdressOIB>
    <izvorni_sadrzaj>
      <item>RH MF PU PODRUČNI URED OSIJEK, OIB 18683136487</item>
      <item>NERA d.o.o. za graditeljstvo, trgovinu i usluge, OIB 12535059973, Ulica Jablanova 43,31000 Osijek</item>
      <item>Oglasna ploča - NERA d.o.o. Osijek</item>
      <item>Živka Posavac, OIB 99335812289</item>
      <item>Nada Gagro, OIB 04212100945, Josipa Juraja Strossmayera 3,32100 Vinkovci</item>
      <item>NARODNE NOVINE, dioničko društvo za izdavanje i tiskanje Službenog lista Republike Hrvatske, službenih i drugih obrazaca te , OIB 64546066176, Savski Gaj XIII. put 6,Zagreb</item>
      <item>FINA OSIJEK, OIB 85821130368, BB,31000 Osijek</item>
    </izvorni_sadrzaj>
    <derivirana_varijabla naziv="DomainObject.Predmet.SudioniciListAdressOIB_1">
      <item>RH MF PU PODRUČNI URED OSIJEK, OIB 18683136487</item>
      <item>NERA d.o.o. za graditeljstvo, trgovinu i usluge, OIB 12535059973, Ulica Jablanova 43,31000 Osijek</item>
      <item>Oglasna ploča - NERA d.o.o. Osijek</item>
      <item>Živka Posavac, OIB 99335812289</item>
      <item>Nada Gagro, OIB 04212100945, Josipa Juraja Strossmayera 3,32100 Vinkovci</item>
      <item>NARODNE NOVINE, dioničko društvo za izdavanje i tiskanje Službenog lista Republike Hrvatske, službenih i drugih obrazaca te , OIB 64546066176, Savski Gaj XIII. put 6,Zagreb</item>
      <item>FINA OSIJEK, OIB 85821130368,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12535059973</item>
      <item>, OIB null</item>
      <item>, OIB 99335812289</item>
      <item>, OIB 04212100945</item>
      <item>, OIB 64546066176</item>
      <item>, OIB 85821130368</item>
    </izvorni_sadrzaj>
    <derivirana_varijabla naziv="DomainObject.Predmet.SudioniciListNazivOIB_1">
      <item>, OIB 18683136487</item>
      <item>, OIB 12535059973</item>
      <item>, OIB null</item>
      <item>, OIB 99335812289</item>
      <item>, OIB 04212100945</item>
      <item>, OIB 64546066176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2DEA2C-6ABA-4E84-9AAE-D1981392B4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285</properties:Words>
  <properties:Characters>1425</properties:Characters>
  <properties:Lines>100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1875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2017-09-11T09:09:00Z</dcterms:created>
  <dc:creator>..</dc:creator>
  <cp:lastModifiedBy>Danijela Sekulić</cp:lastModifiedBy>
  <cp:lastPrinted>2017-09-12T07:17:00Z</cp:lastPrinted>
  <dcterms:modified xmlns:xsi="http://www.w3.org/2001/XMLSchema-instance" xsi:type="dcterms:W3CDTF">2017-09-12T07:18:00Z</dcterms:modified>
  <cp:revision>4</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