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1551" w14:paraId="7621551" w:rsidRDefault="00C169F9" w:rsidP="00C169F9" w:rsidR="00C169F9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="00F75015">
        <w:rPr>
          <w:rFonts w:cs="Times New Roman" w:hAnsi="Times New Roman" w:ascii="Times New Roman"/>
          <w:sz w:val="24"/>
          <w:szCs w:val="24"/>
        </w:rPr>
        <w:t>Poslovni broj: 4 St-552</w:t>
      </w:r>
      <w:r>
        <w:rPr>
          <w:rFonts w:cs="Times New Roman" w:hAnsi="Times New Roman" w:ascii="Times New Roman"/>
          <w:sz w:val="24"/>
          <w:szCs w:val="24"/>
        </w:rPr>
        <w:t>/1</w:t>
      </w:r>
      <w:r w:rsidR="0075566C">
        <w:rPr>
          <w:rFonts w:cs="Times New Roman" w:hAnsi="Times New Roman" w:ascii="Times New Roman"/>
          <w:sz w:val="24"/>
          <w:szCs w:val="24"/>
        </w:rPr>
        <w:t>6</w:t>
      </w:r>
      <w:r w:rsidR="00F75015">
        <w:rPr>
          <w:rFonts w:cs="Times New Roman" w:hAnsi="Times New Roman" w:ascii="Times New Roman"/>
          <w:sz w:val="24"/>
          <w:szCs w:val="24"/>
        </w:rPr>
        <w:t>-3</w:t>
      </w:r>
      <w:r>
        <w:rPr>
          <w:rFonts w:cs="Times New Roman" w:hAnsi="Times New Roman" w:ascii="Times New Roman"/>
          <w:sz w:val="24"/>
          <w:szCs w:val="24"/>
        </w:rPr>
        <w:t>1</w:t>
      </w:r>
    </w:p>
    <w:p w:rsidRDefault="00C169F9" w:rsidP="00C169F9" w:rsidR="00C169F9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C169F9" w:rsidP="00C169F9" w:rsidR="00C169F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69F9" w:rsidP="00C169F9" w:rsidR="00C169F9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C169F9" w:rsidP="00C169F9" w:rsidR="00C169F9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C169F9" w:rsidP="00C169F9" w:rsidR="00C169F9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C169F9" w:rsidP="00C169F9" w:rsidR="00C169F9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C169F9" w:rsidP="00C169F9" w:rsidR="00C169F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C169F9" w:rsidP="00C169F9" w:rsidR="00C169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C169F9" w:rsidP="00C169F9" w:rsidR="00C169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C169F9" w:rsidP="00C169F9" w:rsidR="00C169F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169F9" w:rsidP="00C169F9" w:rsidR="00C169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69F9" w:rsidP="00C169F9" w:rsidR="00C169F9">
      <w:pPr>
        <w:pStyle w:val="Naslov2"/>
        <w:rPr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C169F9" w:rsidP="00C169F9" w:rsidR="00C169F9">
      <w:pPr>
        <w:spacing w:lineRule="auto" w:line="240" w:after="0"/>
        <w:rPr>
          <w:lang w:eastAsia="hr-HR"/>
        </w:rPr>
      </w:pPr>
    </w:p>
    <w:p w:rsidRDefault="00C169F9" w:rsidP="00C169F9" w:rsidR="00C169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69F9" w:rsidP="00C169F9" w:rsidR="00C169F9" w:rsidRPr="005E0B0F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Iris Hatvalić Nemec, kao stečajnom sucu, u stečajnom predmetu povodom</w:t>
      </w:r>
      <w:r w:rsidR="00F75015" w:rsidRPr="00F75015">
        <w:rPr>
          <w:rFonts w:cs="Times New Roman" w:hAnsi="Times New Roman" w:ascii="Times New Roman"/>
          <w:sz w:val="24"/>
          <w:szCs w:val="24"/>
        </w:rPr>
        <w:t xml:space="preserve"> </w:t>
      </w:r>
      <w:r w:rsidR="00F75015">
        <w:rPr>
          <w:rFonts w:cs="Times New Roman" w:hAnsi="Times New Roman" w:ascii="Times New Roman"/>
          <w:sz w:val="24"/>
          <w:szCs w:val="24"/>
        </w:rPr>
        <w:t>prijedloga podnositelja FINA, RC Zagreb, Podružnica Varaždin, A. Cesarca 2, OIB: 85821130368, za pokretanje stečajnog postupka nad dužnikom KUĆICA  j.d.o.o., Varaždin, M. Krleže 38, OIB: 53390117784</w:t>
      </w:r>
      <w:r w:rsidRPr="005E0B0F">
        <w:rPr>
          <w:rFonts w:cs="Times New Roman" w:hAnsi="Times New Roman" w:ascii="Times New Roman"/>
          <w:sz w:val="24"/>
          <w:szCs w:val="24"/>
        </w:rPr>
        <w:t xml:space="preserve">, dana 20. ožujka 2017. </w:t>
      </w:r>
    </w:p>
    <w:p w:rsidRDefault="00C169F9" w:rsidP="00C169F9" w:rsidR="00C169F9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69F9" w:rsidP="00C169F9" w:rsidR="00C169F9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C169F9" w:rsidP="00C169F9" w:rsidR="00C169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69F9" w:rsidP="00C169F9" w:rsidR="00C169F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za provedbom stečajnog postupka nad dužnikom</w:t>
      </w:r>
      <w:r w:rsidRPr="00747737">
        <w:rPr>
          <w:rFonts w:cs="Times New Roman" w:hAnsi="Times New Roman" w:ascii="Times New Roman"/>
          <w:sz w:val="24"/>
          <w:szCs w:val="24"/>
        </w:rPr>
        <w:t xml:space="preserve"> </w:t>
      </w:r>
      <w:r w:rsidR="00F75015">
        <w:rPr>
          <w:rFonts w:cs="Times New Roman" w:hAnsi="Times New Roman" w:ascii="Times New Roman"/>
          <w:sz w:val="24"/>
          <w:szCs w:val="24"/>
        </w:rPr>
        <w:t>KUĆICA  j.d.o.o., Varaždin, M. Krleže 38, OIB: 53390117784</w:t>
      </w:r>
      <w:r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>
        <w:rPr>
          <w:rFonts w:cs="Times New Roman" w:hAnsi="Times New Roman" w:ascii="Times New Roman"/>
          <w:b/>
          <w:sz w:val="24"/>
          <w:szCs w:val="24"/>
        </w:rPr>
        <w:t>2205</w:t>
      </w:r>
      <w:r w:rsidR="00F75015">
        <w:rPr>
          <w:rFonts w:cs="Times New Roman" w:hAnsi="Times New Roman" w:ascii="Times New Roman"/>
          <w:b/>
          <w:sz w:val="24"/>
          <w:szCs w:val="24"/>
        </w:rPr>
        <w:t>52</w:t>
      </w:r>
      <w:r>
        <w:rPr>
          <w:rFonts w:cs="Times New Roman" w:hAnsi="Times New Roman" w:ascii="Times New Roman"/>
          <w:b/>
          <w:sz w:val="24"/>
          <w:szCs w:val="24"/>
        </w:rPr>
        <w:t>1</w:t>
      </w:r>
      <w:r w:rsidR="00F75015">
        <w:rPr>
          <w:rFonts w:cs="Times New Roman" w:hAnsi="Times New Roman" w:ascii="Times New Roman"/>
          <w:b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C169F9" w:rsidP="00C169F9" w:rsidR="00C169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69F9" w:rsidP="00C169F9" w:rsidR="00C169F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C169F9" w:rsidP="00C169F9" w:rsidR="00C169F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69F9" w:rsidP="00C169F9" w:rsidR="00C169F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20. ožujka 2017.</w:t>
      </w:r>
    </w:p>
    <w:p w:rsidRDefault="00C169F9" w:rsidP="00C169F9" w:rsidR="00C169F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169F9" w:rsidP="00C169F9" w:rsidR="00C169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C169F9" w:rsidP="00C169F9" w:rsidR="00C169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69F9" w:rsidP="00C169F9" w:rsidR="00C169F9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F75015">
        <w:rPr>
          <w:rFonts w:cs="Times New Roman" w:hAnsi="Times New Roman" w:ascii="Times New Roman"/>
          <w:sz w:val="24"/>
          <w:szCs w:val="24"/>
        </w:rPr>
        <w:t>Iris Hatvalić Nemec,v.r.</w:t>
      </w:r>
    </w:p>
    <w:p w:rsidRDefault="00C169F9" w:rsidP="00C169F9" w:rsidR="00C169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69F9" w:rsidP="00C169F9" w:rsidR="00C169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69F9" w:rsidP="00C169F9" w:rsidR="00C169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169F9" w:rsidP="00C169F9" w:rsidR="00C169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C169F9" w:rsidP="00C169F9" w:rsidR="00C169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69F9" w:rsidP="00C169F9" w:rsidR="00C169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C169F9" w:rsidP="00C169F9" w:rsidR="00C169F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169F9" w:rsidP="00C169F9" w:rsidR="00C169F9"/>
    <w:p w:rsidRDefault="00066EE5" w:rsidR="00066EE5"/>
    <w:sectPr w:rsidSect="007B484E" w:rsidR="00066EE5"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doNotDisplayPageBoundaries/>
  <w:proofState w:grammar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69F9"/>
    <w:rsid w:val="00066EE5"/>
    <w:rsid w:val="00504692"/>
    <w:rsid w:val="0075566C"/>
    <w:rsid w:val="007B484E"/>
    <w:rsid w:val="009D1192"/>
    <w:rsid w:val="00C169F9"/>
    <w:rsid w:val="00F7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69F9"/>
  </w:style>
  <w:style w:styleId="Naslov2" w:type="paragraph">
    <w:name w:val="heading 2"/>
    <w:basedOn w:val="Normal"/>
    <w:next w:val="Normal"/>
    <w:link w:val="Naslov2Char"/>
    <w:semiHidden/>
    <w:unhideWhenUsed/>
    <w:qFormat/>
    <w:rsid w:val="00C169F9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C169F9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169F9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C169F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4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6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69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6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6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69F9"/>
  </w:style>
  <w:style w:styleId="Naslov2" w:type="paragraph">
    <w:name w:val="heading 2"/>
    <w:basedOn w:val="Normal"/>
    <w:next w:val="Normal"/>
    <w:link w:val="Naslov2Char"/>
    <w:semiHidden/>
    <w:unhideWhenUsed/>
    <w:qFormat/>
    <w:rsid w:val="00C169F9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169F9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169F9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C169F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4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6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69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6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6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St-552/2016-31</izvorni_sadrzaj>
    <derivirana_varijabla naziv="DomainObject.Oznaka_1">St-552/2016-31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KUĆICA jednostavno društvo s ograničenom odgovornošću za trgovinu, proizvodnju i usluge zastupanog po punomoćniku Srebrenka Krampač-Herceg</izvorni_sadrzaj>
    <derivirana_varijabla naziv="DomainObject.Predmet.ProtustrankaFormated_1">  KUĆICA jednostavno društvo s ograničenom odgovornošću za trgovinu, proizvodnju i usluge zastupanog po punomoćniku Srebrenka Krampač-Herceg</derivirana_varijabla>
  </DomainObject.Predmet.ProtustrankaFormated>
  <DomainObject.Predmet.ProtustrankaFormatedOIB>
    <izvorni_sadrzaj>  KUĆICA jednostavno društvo s ograničenom odgovornošću za trgovinu, proizvodnju i usluge, OIB 53390117784 zastupanog po punomoćniku Srebrenka Krampač-Herceg</izvorni_sadrzaj>
    <derivirana_varijabla naziv="DomainObject.Predmet.ProtustrankaFormatedOIB_1">  KUĆICA jednostavno društvo s ograničenom odgovornošću za trgovinu, proizvodnju i usluge, OIB 53390117784 zastupanog po punomoćniku Srebrenka Krampač-Herceg</derivirana_varijabla>
  </DomainObject.Predmet.ProtustrankaFormatedOIB>
  <DomainObject.Predmet.ProtustrankaFormatedWithAdress>
    <izvorni_sadrzaj> KUĆICA jednostavno društvo s ograničenom odgovornošću za trgovinu, proizvodnju i usluge, Miroslava Krleže 38, 42000 Varaždin zastupanog po punomoćniku Srebrenka Krampač-Herceg</izvorni_sadrzaj>
    <derivirana_varijabla naziv="DomainObject.Predmet.ProtustrankaFormatedWithAdress_1"> KUĆICA jednostavno društvo s ograničenom odgovornošću za trgovinu, proizvodnju i usluge, Miroslava Krleže 38, 42000 Varaždin zastupanog po punomoćniku Srebrenka Krampač-Herceg</derivirana_varijabla>
  </DomainObject.Predmet.ProtustrankaFormatedWithAdress>
  <DomainObject.Predmet.ProtustrankaFormatedWithAdressOIB>
    <izvorni_sadrzaj> KUĆICA jednostavno društvo s ograničenom odgovornošću za trgovinu, proizvodnju i usluge, OIB 53390117784, Miroslava Krleže 38, 42000 Varaždin zastupanog po punomoćniku Srebrenka Krampač-Herceg</izvorni_sadrzaj>
    <derivirana_varijabla naziv="DomainObject.Predmet.ProtustrankaFormatedWithAdressOIB_1"> KUĆICA jednostavno društvo s ograničenom odgovornošću za trgovinu, proizvodnju i usluge, OIB 53390117784, Miroslava Krleže 38, 42000 Varaždin zastupanog po punomoćniku Srebrenka Krampač-Herceg</derivirana_varijabla>
  </DomainObject.Predmet.ProtustrankaFormatedWithAdressOIB>
  <DomainObject.Predmet.ProtustrankaWithAdress>
    <izvorni_sadrzaj>KUĆICA jednostavno društvo s ograničenom odgovornošću za trgovinu, proizvodnju i usluge Miroslava Krleže 38, 42000 Varaždin</izvorni_sadrzaj>
    <derivirana_varijabla naziv="DomainObject.Predmet.ProtustrankaWithAdress_1">KUĆICA jednostavno društvo s ograničenom odgovornošću za trgovinu, proizvodnju i usluge Miroslava Krleže 38, 42000 Varaždin</derivirana_varijabla>
  </DomainObject.Predmet.ProtustrankaWithAdress>
  <DomainObject.Predmet.ProtustrankaWithAdressOIB>
    <izvorni_sadrzaj>KUĆICA jednostavno društvo s ograničenom odgovornošću za trgovinu, proizvodnju i usluge, OIB 53390117784, Miroslava Krleže 38, 42000 Varaždin</izvorni_sadrzaj>
    <derivirana_varijabla naziv="DomainObject.Predmet.ProtustrankaWithAdressOIB_1">KUĆICA jednostavno društvo s ograničenom odgovornošću za trgovinu, proizvodnju i usluge, OIB 53390117784, Miroslava Krleže 38, 42000 Varaždin</derivirana_varijabla>
  </DomainObject.Predmet.ProtustrankaWithAdressOIB>
  <DomainObject.Predmet.ProtustrankaNazivFormated>
    <izvorni_sadrzaj>KUĆICA jednostavno društvo s ograničenom odgovornošću za trgovinu, proizvodnju i usluge</izvorni_sadrzaj>
    <derivirana_varijabla naziv="DomainObject.Predmet.ProtustrankaNazivFormated_1">KUĆICA jednostavno društvo s ograničenom odgovornošću za trgovinu, proizvodnju i usluge</derivirana_varijabla>
  </DomainObject.Predmet.ProtustrankaNazivFormated>
  <DomainObject.Predmet.ProtustrankaNazivFormatedOIB>
    <izvorni_sadrzaj>KUĆICA jednostavno društvo s ograničenom odgovornošću za trgovinu, proizvodnju i usluge, OIB 53390117784</izvorni_sadrzaj>
    <derivirana_varijabla naziv="DomainObject.Predmet.ProtustrankaNazivFormatedOIB_1">KUĆICA jednostavno društvo s ograničenom odgovornošću za trgovinu, proizvodnju i usluge, OIB 53390117784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6518.09</izvorni_sadrzaj>
    <derivirana_varijabla naziv="DomainObject.Predmet.TrenutnaVrijednost_1">6518.09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KUĆICA jednostavno društvo s ograničenom odgovornošću za trgovinu, proizvodnju i usluge zastupanog po punomoćniku Srebrenka Krampač-Herceg</item>
    </izvorni_sadrzaj>
    <derivirana_varijabla naziv="DomainObject.Predmet.ProtuStrankaListFormated_1">
      <item>KUĆICA jednostavno društvo s ograničenom odgovornošću za trgovinu, proizvodnju i usluge zastupanog po punomoćniku Srebrenka Krampač-Herceg</item>
    </derivirana_varijabla>
  </DomainObject.Predmet.ProtuStrankaListFormated>
  <DomainObject.Predmet.ProtuStrankaListFormatedOIB>
    <izvorni_sadrzaj>
      <item>KUĆICA jednostavno društvo s ograničenom odgovornošću za trgovinu, proizvodnju i usluge, OIB 53390117784 zastupanog po punomoćniku Srebrenka Krampač-Herceg</item>
    </izvorni_sadrzaj>
    <derivirana_varijabla naziv="DomainObject.Predmet.ProtuStrankaListFormatedOIB_1">
      <item>KUĆICA jednostavno društvo s ograničenom odgovornošću za trgovinu, proizvodnju i usluge, OIB 53390117784 zastupanog po punomoćniku Srebrenka Krampač-Herceg</item>
    </derivirana_varijabla>
  </DomainObject.Predmet.ProtuStrankaListFormatedOIB>
  <DomainObject.Predmet.ProtuStrankaListFormatedWithAdress>
    <izvorni_sadrzaj>
      <item>KUĆICA jednostavno društvo s ograničenom odgovornošću za trgovinu, proizvodnju i usluge, Miroslava Krleže 38, 42000 Varaždin zastupanog po punomoćniku Srebrenka Krampač-Herceg</item>
    </izvorni_sadrzaj>
    <derivirana_varijabla naziv="DomainObject.Predmet.ProtuStrankaListFormatedWithAdress_1">
      <item>KUĆICA jednostavno društvo s ograničenom odgovornošću za trgovinu, proizvodnju i usluge, Miroslava Krleže 38, 42000 Varaždin zastupanog po punomoćniku Srebrenka Krampač-Herceg</item>
    </derivirana_varijabla>
  </DomainObject.Predmet.ProtuStrankaListFormatedWithAdress>
  <DomainObject.Predmet.ProtuStrankaListFormatedWithAdressOIB>
    <izvorni_sadrzaj>
      <item>KUĆICA jednostavno društvo s ograničenom odgovornošću za trgovinu, proizvodnju i usluge, OIB 53390117784, Miroslava Krleže 38, 42000 Varaždin zastupanog po punomoćniku Srebrenka Krampač-Herceg</item>
    </izvorni_sadrzaj>
    <derivirana_varijabla naziv="DomainObject.Predmet.ProtuStrankaListFormatedWithAdressOIB_1">
      <item>KUĆICA jednostavno društvo s ograničenom odgovornošću za trgovinu, proizvodnju i usluge, OIB 53390117784, Miroslava Krleže 38, 42000 Varaždin zastupanog po punomoćniku Srebrenka Krampač-Herceg</item>
    </derivirana_varijabla>
  </DomainObject.Predmet.ProtuStrankaListFormatedWithAdressOIB>
  <DomainObject.Predmet.ProtuStrankaListNazivFormated>
    <izvorni_sadrzaj>
      <item>KUĆICA jednostavno društvo s ograničenom odgovornošću za trgovinu, proizvodnju i usluge</item>
    </izvorni_sadrzaj>
    <derivirana_varijabla naziv="DomainObject.Predmet.ProtuStrankaListNazivFormated_1">
      <item>KUĆICA jednostavno društvo s ograničenom odgovornošću za trgovinu, proizvodnju i usluge</item>
    </derivirana_varijabla>
  </DomainObject.Predmet.ProtuStrankaListNazivFormated>
  <DomainObject.Predmet.ProtuStrankaListNazivFormatedOIB>
    <izvorni_sadrzaj>
      <item>KUĆICA jednostavno društvo s ograničenom odgovornošću za trgovinu, proizvodnju i usluge, OIB 53390117784</item>
    </izvorni_sadrzaj>
    <derivirana_varijabla naziv="DomainObject.Predmet.ProtuStrankaListNazivFormatedOIB_1">
      <item>KUĆICA jednostavno društvo s ograničenom odgovornošću za trgovinu, proizvodnju i usluge, OIB 53390117784</item>
    </derivirana_varijabla>
  </DomainObject.Predmet.ProtuStrankaListNazivFormatedOIB>
  <DomainObject.Predmet.OstaliListFormated>
    <izvorni_sadrzaj>
      <item>E-oglasna ploča</item>
      <item>Sudski registar</item>
      <item>Srebrenka Krampač-Herceg punomoćnik sudionika u postupku KUĆICA jednostavno društvo s ograničenom odgovornošću za trgovinu, proizvodnju i usluge</item>
      <item>Faiffeisenbank Austria d.d.</item>
      <item>ŽDO Varaždin, Građansko upravni odjel</item>
    </izvorni_sadrzaj>
    <derivirana_varijabla naziv="DomainObject.Predmet.OstaliListFormated_1">
      <item>E-oglasna ploča</item>
      <item>Sudski registar</item>
      <item>Srebrenka Krampač-Herceg punomoćnik sudionika u postupku KUĆICA jednostavno društvo s ograničenom odgovornošću za trgovinu, proizvodnju i usluge</item>
      <item>Faiffeisenbank Austria d.d.</item>
      <item>ŽDO Varaždin, Građansko upravni odjel</item>
    </derivirana_varijabla>
  </DomainObject.Predmet.OstaliListFormated>
  <DomainObject.Predmet.OstaliListFormatedOIB>
    <izvorni_sadrzaj>
      <item>E-oglasna ploča</item>
      <item>Sudski registar</item>
      <item>Srebrenka Krampač-Herceg, OIB 68130319565 punomoćnik sudionika u postupku KUĆICA jednostavno društvo s ograničenom odgovornošću za trgovinu, proizvodnju i usluge</item>
      <item>Faiffeisenbank Austria d.d.</item>
      <item>ŽDO Varaždin, Građansko upravni odjel</item>
    </izvorni_sadrzaj>
    <derivirana_varijabla naziv="DomainObject.Predmet.OstaliListFormatedOIB_1">
      <item>E-oglasna ploča</item>
      <item>Sudski registar</item>
      <item>Srebrenka Krampač-Herceg, OIB 68130319565 punomoćnik sudionika u postupku KUĆICA jednostavno društvo s ograničenom odgovornošću za trgovinu, proizvodnju i usluge</item>
      <item>Faiffeisenbank Austria d.d.</item>
      <item>ŽDO Varaždin, Građansko upravni odjel</item>
    </derivirana_varijabla>
  </DomainObject.Predmet.OstaliListFormatedOIB>
  <DomainObject.Predmet.OstaliListFormatedWithAdress>
    <izvorni_sadrzaj>
      <item>E-oglasna ploča</item>
      <item>Sudski registar</item>
      <item>Srebrenka Krampač-Herceg, Miroslava Krleže 38, 42000 Varaždin punomoćnik sudionika u postupku KUĆICA jednostavno društvo s ograničenom odgovornošću za trgovinu, proizvodnju i usluge</item>
      <item>Faiffeisenbank Austria d.d., Petrinjska ulica 59, 10000 Zagreb</item>
      <item>ŽDO Varaždin, Građansko upravni odjel</item>
    </izvorni_sadrzaj>
    <derivirana_varijabla naziv="DomainObject.Predmet.OstaliListFormatedWithAdress_1">
      <item>E-oglasna ploča</item>
      <item>Sudski registar</item>
      <item>Srebrenka Krampač-Herceg, Miroslava Krleže 38, 42000 Varaždin punomoćnik sudionika u postupku KUĆICA jednostavno društvo s ograničenom odgovornošću za trgovinu, proizvodnju i usluge</item>
      <item>Faiffeisenbank Austria d.d., Petrinjska ulica 59, 10000 Zagreb</item>
      <item>ŽDO Varaždin, Građansko upravni odjel</item>
    </derivirana_varijabla>
  </DomainObject.Predmet.OstaliListFormatedWithAdress>
  <DomainObject.Predmet.OstaliListFormatedWithAdressOIB>
    <izvorni_sadrzaj>
      <item>E-oglasna ploča</item>
      <item>Sudski registar</item>
      <item>Srebrenka Krampač-Herceg, OIB 68130319565, Miroslava Krleže 38, 42000 Varaždin punomoćnik sudionika u postupku KUĆICA jednostavno društvo s ograničenom odgovornošću za trgovinu, proizvodnju i usluge</item>
      <item>Faiffeisenbank Austria d.d., Petrinjska ulica 59, 10000 Zagreb</item>
      <item>ŽDO Varaždin, Građansko upravni odjel</item>
    </izvorni_sadrzaj>
    <derivirana_varijabla naziv="DomainObject.Predmet.OstaliListFormatedWithAdressOIB_1">
      <item>E-oglasna ploča</item>
      <item>Sudski registar</item>
      <item>Srebrenka Krampač-Herceg, OIB 68130319565, Miroslava Krleže 38, 42000 Varaždin punomoćnik sudionika u postupku KUĆICA jednostavno društvo s ograničenom odgovornošću za trgovinu, proizvodnju i usluge</item>
      <item>Faiffeisenbank Austria d.d., Petrinjska ulica 59, 10000 Zagreb</item>
      <item>ŽDO Varaždin, Građansko upravni odjel</item>
    </derivirana_varijabla>
  </DomainObject.Predmet.OstaliListFormatedWithAdressOIB>
  <DomainObject.Predmet.OstaliListNazivFormated>
    <izvorni_sadrzaj>
      <item>E-oglasna ploča</item>
      <item>Sudski registar</item>
      <item>Srebrenka Krampač-Herceg</item>
      <item>Faiffeisenbank Austria d.d.</item>
      <item>ŽDO Varaždin, Građansko upravni odjel</item>
    </izvorni_sadrzaj>
    <derivirana_varijabla naziv="DomainObject.Predmet.OstaliListNazivFormated_1">
      <item>E-oglasna ploča</item>
      <item>Sudski registar</item>
      <item>Srebrenka Krampač-Herceg</item>
      <item>Faiffeisenbank Austria d.d.</item>
      <item>ŽDO Varaždin, Građansko upravni odjel</item>
    </derivirana_varijabla>
  </DomainObject.Predmet.OstaliListNazivFormated>
  <DomainObject.Predmet.OstaliListNazivFormatedOIB>
    <izvorni_sadrzaj>
      <item>E-oglasna ploča</item>
      <item>Sudski registar</item>
      <item>Srebrenka Krampač-Herceg, OIB 68130319565</item>
      <item>Faiffeisenbank Austria d.d.</item>
      <item>ŽDO Varaždin, Građansko upravni odjel</item>
    </izvorni_sadrzaj>
    <derivirana_varijabla naziv="DomainObject.Predmet.OstaliListNazivFormatedOIB_1">
      <item>E-oglasna ploča</item>
      <item>Sudski registar</item>
      <item>Srebrenka Krampač-Herceg, OIB 68130319565</item>
      <item>Faiffeisenbank Austria d.d.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St-552/2016-31</izvorni_sadrzaj>
    <derivirana_varijabla naziv="DomainObject.PoslovniBrojDokumenta_1">St-552/2016-31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KUĆICA jednostavno društvo s ograničenom odgovornošću za trgovinu, proizvodnju i usluge</izvorni_sadrzaj>
    <derivirana_varijabla naziv="DomainObject.Predmet.ProtustrankaIDrugi_1">KUĆICA jednostavno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KUĆICA jednostavno društvo s ograničenom odgovornošću za trgovinu, proizvodnju i usluge, OIB 53390117784, Miroslava Krleže 38, 42000 Varaždin</izvorni_sadrzaj>
    <derivirana_varijabla naziv="DomainObject.Predmet.ProtustrankaIDrugiAdressOIB_1">KUĆICA jednostavno društvo s ograničenom odgovornošću za trgovinu, proizvodnju i usluge, OIB 53390117784, Miroslava Krleže 38,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KUĆICA jednostavno društvo s ograničenom odgovornošću za trgovinu, proizvodnju i usluge</item>
      <item>E-oglasna ploča</item>
      <item>Sudski registar</item>
      <item>Srebrenka Krampač-Herceg</item>
      <item>Faiffeisenbank Austria d.d.</item>
      <item>ŽDO Varaždin, Građansko upravni odjel</item>
    </izvorni_sadrzaj>
    <derivirana_varijabla naziv="DomainObject.Predmet.SudioniciListNaziv_1">
      <item>Financijska agencija</item>
      <item>KUĆICA jednostavno društvo s ograničenom odgovornošću za trgovinu, proizvodnju i usluge</item>
      <item>E-oglasna ploča</item>
      <item>Sudski registar</item>
      <item>Srebrenka Krampač-Herceg</item>
      <item>Faiffeisenbank Austria d.d.</item>
      <item>ŽDO Varaždin, Građansko upravni odjel</item>
    </derivirana_varijabla>
  </DomainObject.Predmet.SudioniciListNaziv>
  <DomainObject.Predmet.SudioniciListAdressOIB>
    <izvorni_sadrzaj>
      <item>Financijska agencija, OIB 85821130368, A. Cesarca 2,42000 Varaždin</item>
      <item>KUĆICA jednostavno društvo s ograničenom odgovornošću za trgovinu, proizvodnju i usluge, OIB 53390117784, Miroslava Krleže 38,42000 Varaždin</item>
      <item>E-oglasna ploča</item>
      <item>Sudski registar</item>
      <item>Srebrenka Krampač-Herceg, OIB 68130319565, Miroslava Krleže 38,42000 Varaždin</item>
      <item>Faiffeisenbank Austria d.d., Petrinjska ulica 59,10000 Zagreb</item>
      <item>ŽDO Varaždin, Građansko upravni odjel</item>
    </izvorni_sadrzaj>
    <derivirana_varijabla naziv="DomainObject.Predmet.SudioniciListAdressOIB_1">
      <item>Financijska agencija, OIB 85821130368, A. Cesarca 2,42000 Varaždin</item>
      <item>KUĆICA jednostavno društvo s ograničenom odgovornošću za trgovinu, proizvodnju i usluge, OIB 53390117784, Miroslava Krleže 38,42000 Varaždin</item>
      <item>E-oglasna ploča</item>
      <item>Sudski registar</item>
      <item>Srebrenka Krampač-Herceg, OIB 68130319565, Miroslava Krleže 38,42000 Varaždin</item>
      <item>Faiffeisenbank Austria d.d., Petrinjska ulica 59,10000 Zagreb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53390117784</item>
      <item>, OIB null</item>
      <item>, OIB null</item>
      <item>, OIB 68130319565</item>
      <item>, OIB null</item>
      <item>, OIB null</item>
    </izvorni_sadrzaj>
    <derivirana_varijabla naziv="DomainObject.Predmet.SudioniciListNazivOIB_1">
      <item>, OIB 85821130368</item>
      <item>, OIB 53390117784</item>
      <item>, OIB null</item>
      <item>, OIB null</item>
      <item>, OIB 68130319565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1188</properties:Characters>
  <properties:Lines>47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2017-03-20T11:51:00Z</dcterms:created>
  <dc:creator>Katarina Breški</dc:creator>
  <cp:lastModifiedBy>Tihana Martinez</cp:lastModifiedBy>
  <cp:lastPrinted>2017-03-20T12:47:00Z</cp:lastPrinted>
  <dcterms:modified xmlns:xsi="http://www.w3.org/2001/XMLSchema-instance" xsi:type="dcterms:W3CDTF">2017-03-20T13:58:00Z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St-552/2016-31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