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96b6" w14:paraId="09b96b6" w:rsidRDefault="00A066E5" w:rsidP="001940FB" w:rsidR="00A066E5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A066E5" w:rsidR="00BB396C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E94BCC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A066E5" w:rsidP="00A066E5" w:rsidR="00A066E5" w:rsidRPr="00372EC9">
      <w:pPr>
        <w:spacing w:lineRule="auto" w:line="276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066E5" w:rsidP="00AA6BCF" w:rsidR="00A066E5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066E5" w:rsidP="00A066E5" w:rsidR="00A066E5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A066E5" w:rsidP="00A066E5" w:rsidR="00A066E5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A066E5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A066E5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2338F5">
        <w:rPr>
          <w:rFonts w:cs="Calibri" w:eastAsia="Arial Unicode MS" w:hAnsi="Calibri" w:ascii="Calibri"/>
          <w:kern w:val="1"/>
          <w:lang w:eastAsia="ar-SA" w:val="hr-HR"/>
        </w:rPr>
        <w:t>NIKOLA BANOVIĆ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A066E5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 </w:t>
      </w:r>
      <w:r w:rsidR="002338F5">
        <w:rPr>
          <w:rFonts w:cs="Calibri" w:eastAsia="Arial Unicode MS" w:hAnsi="Calibri" w:ascii="Calibri"/>
          <w:kern w:val="1"/>
          <w:lang w:eastAsia="ar-SA" w:val="hr-HR"/>
        </w:rPr>
        <w:t>52.575,33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2338F5">
        <w:rPr>
          <w:rFonts w:cs="Calibri" w:eastAsia="Arial Unicode MS" w:hAnsi="Calibri" w:ascii="Calibri"/>
          <w:kern w:val="1"/>
          <w:lang w:eastAsia="ar-SA" w:val="hr-HR"/>
        </w:rPr>
        <w:t>48.975,33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3.</w:t>
      </w:r>
      <w:r w:rsidR="002338F5">
        <w:rPr>
          <w:rFonts w:cs="Calibri" w:eastAsia="Arial Unicode MS" w:hAnsi="Calibri" w:ascii="Calibri"/>
          <w:kern w:val="1"/>
          <w:lang w:eastAsia="ar-SA" w:val="hr-HR"/>
        </w:rPr>
        <w:t>6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A066E5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A066E5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A066E5" w:rsidRPr="00A066E5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A066E5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F53F04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53F04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338F5" w:rsidP="002338F5" w:rsidR="00AA6BCF" w:rsidRPr="00F53F04">
            <w:pPr>
              <w:spacing w:after="0"/>
              <w:jc w:val="both"/>
              <w:rPr>
                <w:rFonts w:cs="Calibri" w:hAnsi="Calibri" w:ascii="Calibri"/>
              </w:rPr>
            </w:pPr>
            <w:r w:rsidRPr="00F53F04">
              <w:rPr>
                <w:rFonts w:cs="Calibri" w:hAnsi="Calibri" w:ascii="Calibri"/>
              </w:rPr>
              <w:t>NIKOLA BANOVIĆ</w:t>
            </w:r>
            <w:r w:rsidR="00F20B3B" w:rsidRPr="00F53F04">
              <w:rPr>
                <w:rFonts w:cs="Calibri" w:hAnsi="Calibri" w:ascii="Calibri"/>
              </w:rPr>
              <w:t xml:space="preserve">, </w:t>
            </w:r>
            <w:r w:rsidRPr="00F53F04">
              <w:rPr>
                <w:rFonts w:cs="Calibri" w:hAnsi="Calibri" w:ascii="Calibri"/>
              </w:rPr>
              <w:t>Strožanačka cesta 39 b</w:t>
            </w:r>
            <w:r w:rsidR="00783BFB" w:rsidRPr="00F53F04">
              <w:rPr>
                <w:rFonts w:cs="Calibri" w:hAnsi="Calibri" w:ascii="Calibri"/>
              </w:rPr>
              <w:t xml:space="preserve">, </w:t>
            </w:r>
            <w:r w:rsidRPr="00F53F04">
              <w:rPr>
                <w:rFonts w:cs="Calibri" w:hAnsi="Calibri" w:ascii="Calibri"/>
              </w:rPr>
              <w:t>Podstrana</w:t>
            </w:r>
            <w:r w:rsidR="00575392" w:rsidRPr="00F53F04">
              <w:rPr>
                <w:rFonts w:cs="Calibri" w:hAnsi="Calibri" w:ascii="Calibri"/>
              </w:rPr>
              <w:t>,</w:t>
            </w:r>
            <w:r w:rsidR="003C5AF8" w:rsidRPr="00F53F04">
              <w:rPr>
                <w:rFonts w:cs="Calibri" w:hAnsi="Calibri" w:ascii="Calibri"/>
              </w:rPr>
              <w:t xml:space="preserve"> </w:t>
            </w:r>
            <w:r w:rsidR="003A5883" w:rsidRPr="00F53F04">
              <w:rPr>
                <w:rFonts w:cs="Calibri" w:hAnsi="Calibri" w:ascii="Calibri"/>
              </w:rPr>
              <w:t>OIB:</w:t>
            </w:r>
            <w:r w:rsidR="00E43846" w:rsidRPr="00F53F04">
              <w:rPr>
                <w:rFonts w:cs="Calibri" w:hAnsi="Calibri" w:ascii="Calibri"/>
              </w:rPr>
              <w:t xml:space="preserve"> </w:t>
            </w:r>
            <w:r w:rsidRPr="00F53F04">
              <w:rPr>
                <w:rFonts w:cs="Calibri" w:hAnsi="Calibri" w:ascii="Calibri"/>
              </w:rPr>
              <w:t>16340992043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338F5" w:rsidP="00575392" w:rsidR="00AA6BCF" w:rsidRPr="00F53F0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F53F04">
              <w:rPr>
                <w:rFonts w:cs="Calibri" w:hAnsi="Calibri" w:ascii="Calibri"/>
              </w:rPr>
              <w:t>Ugovor o štednom depozitu broj 81-70-13050-6,  ugovor o štednom depozitu broj 81-70-15087-1, 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F53F04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2338F5" w:rsidP="00AA6BCF" w:rsidR="00AA6BCF" w:rsidRPr="00F53F04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53F04">
              <w:rPr>
                <w:rFonts w:cs="Calibri" w:hAnsi="Calibri" w:ascii="Calibri"/>
              </w:rPr>
              <w:t>52.575,33</w:t>
            </w:r>
            <w:r w:rsidR="00783BFB" w:rsidRPr="00F53F04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F53F04">
            <w:pPr>
              <w:spacing w:after="0"/>
              <w:rPr>
                <w:rFonts w:cs="Calibri" w:hAnsi="Calibri" w:ascii="Calibri"/>
              </w:rPr>
            </w:pPr>
          </w:p>
          <w:p w:rsidRDefault="002338F5" w:rsidP="00AA6BCF" w:rsidR="00AA6BCF" w:rsidRPr="00F53F04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53F04">
              <w:rPr>
                <w:rFonts w:cs="Calibri" w:hAnsi="Calibri" w:ascii="Calibri"/>
              </w:rPr>
              <w:t>48.975,33</w:t>
            </w:r>
            <w:r w:rsidR="00783BFB" w:rsidRPr="00F53F04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F53F04">
            <w:pPr>
              <w:spacing w:after="0"/>
              <w:rPr>
                <w:rFonts w:cs="Calibri" w:hAnsi="Calibri" w:ascii="Calibri"/>
              </w:rPr>
            </w:pPr>
          </w:p>
          <w:p w:rsidRDefault="00575392" w:rsidP="002338F5" w:rsidR="00AA6BCF" w:rsidRPr="00F53F04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53F04">
              <w:rPr>
                <w:rFonts w:cs="Calibri" w:hAnsi="Calibri" w:ascii="Calibri"/>
              </w:rPr>
              <w:t>3.</w:t>
            </w:r>
            <w:r w:rsidR="002338F5" w:rsidRPr="00F53F04">
              <w:rPr>
                <w:rFonts w:cs="Calibri" w:hAnsi="Calibri" w:ascii="Calibri"/>
              </w:rPr>
              <w:t>6</w:t>
            </w:r>
            <w:r w:rsidRPr="00F53F04">
              <w:rPr>
                <w:rFonts w:cs="Calibri" w:hAnsi="Calibri" w:ascii="Calibri"/>
              </w:rPr>
              <w:t>00,00</w:t>
            </w:r>
            <w:r w:rsidR="00F20B3B" w:rsidRPr="00F53F04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066E5" w:rsidP="00A066E5" w:rsidR="00A066E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90908" w:rsidP="009A3604" w:rsidR="009A3604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04" w:rsidP="009A3604" w:rsidR="009A3604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9A3604" w:rsidP="009A3604" w:rsidR="009A360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9A3604" w:rsidP="009A3604" w:rsidR="009A3604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472E" w:rsidR="0087472E">
      <w:pPr>
        <w:spacing w:after="0"/>
      </w:pPr>
      <w:r>
        <w:separator/>
      </w:r>
    </w:p>
  </w:endnote>
  <w:endnote w:id="0" w:type="continuationSeparator">
    <w:p w:rsidRDefault="0087472E" w:rsidR="008747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3C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472E" w:rsidR="0087472E">
      <w:pPr>
        <w:spacing w:after="0"/>
      </w:pPr>
      <w:r>
        <w:separator/>
      </w:r>
    </w:p>
  </w:footnote>
  <w:footnote w:id="0" w:type="continuationSeparator">
    <w:p w:rsidRDefault="0087472E" w:rsidR="0087472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3CD9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EA0F79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38F5"/>
    <w:rsid w:val="00235B5D"/>
    <w:rsid w:val="00236135"/>
    <w:rsid w:val="002361A8"/>
    <w:rsid w:val="00240F9F"/>
    <w:rsid w:val="0024188E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6431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A5E02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3CD9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1800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7472E"/>
    <w:rsid w:val="00883B73"/>
    <w:rsid w:val="00887748"/>
    <w:rsid w:val="0089090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604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66E5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4544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6E32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55622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4BCC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3F04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D3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CD9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CD9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CD9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CD9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D3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CD9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CD9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CD9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CD9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FAC1CA-3A1E-43DC-9452-6C94422FFE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265</properties:Words>
  <properties:Characters>1478</properties:Characters>
  <properties:Lines>79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2018-08-23T10:47:00Z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2018-08-23T11:56:00Z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St-651/2017-278 / Podnesak - Podnesak (-278.docx)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