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3f72f" w14:paraId="5b3f72f" w:rsidRDefault="004E0C68" w:rsidR="00EC7D57" w:rsidRPr="00212CAF">
      <w:pPr>
        <w:ind w:firstLine="708"/>
        <w15:collapsed w:val="false"/>
        <w:rPr>
          <w:b/>
        </w:rPr>
      </w:pPr>
      <w:bookmarkStart w:name="_GoBack" w:id="0"/>
      <w:bookmarkEnd w:id="0"/>
      <w:r w:rsidRPr="00212CAF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7D57" w:rsidR="00EC7D57" w:rsidRPr="00212CAF">
      <w:pPr>
        <w:rPr>
          <w:b/>
        </w:rPr>
      </w:pPr>
      <w:r w:rsidRPr="00212CAF">
        <w:rPr>
          <w:b/>
        </w:rPr>
        <w:t>REPUBLIKA HRVATSKA</w:t>
      </w:r>
    </w:p>
    <w:p w:rsidRDefault="00BF16A6" w:rsidR="00EC7D57">
      <w:pPr>
        <w:rPr>
          <w:b/>
        </w:rPr>
      </w:pPr>
      <w:r>
        <w:rPr>
          <w:b/>
        </w:rPr>
        <w:t>TRGOVAČKI SUD U DUBROVNIKU</w:t>
      </w:r>
    </w:p>
    <w:p w:rsidRDefault="00BF16A6" w:rsidR="00BF16A6">
      <w:pPr>
        <w:rPr>
          <w:b/>
        </w:rPr>
      </w:pPr>
      <w:r>
        <w:rPr>
          <w:b/>
        </w:rPr>
        <w:t xml:space="preserve">DR.ANTE STARČEVIĆA </w:t>
      </w:r>
    </w:p>
    <w:p w:rsidRDefault="00BF16A6" w:rsidR="00BF16A6">
      <w:pPr>
        <w:rPr>
          <w:b/>
        </w:rPr>
      </w:pPr>
      <w:r>
        <w:rPr>
          <w:b/>
        </w:rPr>
        <w:t>DRUBROVNIK</w:t>
      </w:r>
    </w:p>
    <w:p w:rsidRDefault="007E6605" w:rsidP="00212CAF" w:rsidR="007E6605">
      <w:pPr>
        <w:jc w:val="right"/>
        <w:rPr>
          <w:b/>
        </w:rPr>
      </w:pPr>
    </w:p>
    <w:p w:rsidRDefault="00BE5377" w:rsidP="00CB05E1" w:rsidR="00EB3A7A">
      <w:pPr>
        <w:jc w:val="right"/>
        <w:rPr>
          <w:b/>
        </w:rPr>
      </w:pPr>
      <w:r w:rsidRPr="00212CAF">
        <w:rPr>
          <w:b/>
        </w:rPr>
        <w:t>Posl.br. 7.St.</w:t>
      </w:r>
      <w:r w:rsidR="00BF16A6">
        <w:rPr>
          <w:b/>
        </w:rPr>
        <w:t>4/2019</w:t>
      </w:r>
    </w:p>
    <w:p w:rsidRDefault="00EB3A7A" w:rsidR="00EB3A7A">
      <w:pPr>
        <w:rPr>
          <w:b/>
        </w:rPr>
      </w:pPr>
    </w:p>
    <w:p w:rsidRDefault="00212CAF" w:rsidR="00212CAF" w:rsidRPr="00212CAF">
      <w:pPr>
        <w:rPr>
          <w:b/>
        </w:rPr>
      </w:pPr>
    </w:p>
    <w:p w:rsidRDefault="00212CAF" w:rsidP="00212CAF" w:rsidR="004A69BE" w:rsidRPr="00212CAF">
      <w:pPr>
        <w:jc w:val="center"/>
        <w:rPr>
          <w:b/>
        </w:rPr>
      </w:pPr>
      <w:r>
        <w:rPr>
          <w:b/>
        </w:rPr>
        <w:t>REPUBLIKA HRVATSKA</w:t>
      </w:r>
    </w:p>
    <w:p w:rsidRDefault="00573046" w:rsidR="00573046" w:rsidRPr="00212CAF">
      <w:pPr>
        <w:jc w:val="center"/>
        <w:rPr>
          <w:b/>
        </w:rPr>
      </w:pPr>
      <w:r w:rsidRPr="00212CAF">
        <w:rPr>
          <w:b/>
        </w:rPr>
        <w:t>R J E Š E N J E</w:t>
      </w:r>
    </w:p>
    <w:p w:rsidRDefault="00DD57A4" w:rsidR="00DD57A4">
      <w:pPr>
        <w:jc w:val="center"/>
        <w:rPr>
          <w:b/>
        </w:rPr>
      </w:pPr>
    </w:p>
    <w:p w:rsidRDefault="00704079" w:rsidR="00704079" w:rsidRPr="00212CAF">
      <w:pPr>
        <w:jc w:val="center"/>
        <w:rPr>
          <w:b/>
        </w:rPr>
      </w:pPr>
    </w:p>
    <w:p w:rsidRDefault="00BF16A6" w:rsidP="001E459B" w:rsidR="00573046" w:rsidRPr="00212CAF">
      <w:pPr>
        <w:ind w:firstLine="708"/>
        <w:jc w:val="both"/>
      </w:pPr>
      <w:r>
        <w:t xml:space="preserve">Trgovački sud </w:t>
      </w:r>
      <w:r w:rsidR="00EC7D57" w:rsidRPr="00212CAF">
        <w:t xml:space="preserve"> u </w:t>
      </w:r>
      <w:r w:rsidR="00573046" w:rsidRPr="00212CAF">
        <w:t>Dubrovniku</w:t>
      </w:r>
      <w:r w:rsidR="00106E84" w:rsidRPr="00212CAF">
        <w:t xml:space="preserve">, po sucu toga suda </w:t>
      </w:r>
      <w:r w:rsidR="00F553CC" w:rsidRPr="00212CAF">
        <w:t>Diani Butigan Granić</w:t>
      </w:r>
      <w:r w:rsidR="00106E84" w:rsidRPr="00212CAF">
        <w:t xml:space="preserve">, kao stečajnom sucu </w:t>
      </w:r>
      <w:r w:rsidR="00573046" w:rsidRPr="00212CAF">
        <w:t>u stečajnom postupku nad dužnikom</w:t>
      </w:r>
      <w:r w:rsidR="007E6605" w:rsidRPr="007E6605">
        <w:t xml:space="preserve"> </w:t>
      </w:r>
      <w:r w:rsidRPr="00BF16A6">
        <w:t>"RAZVITAK" d.d. Metković</w:t>
      </w:r>
      <w:r>
        <w:t xml:space="preserve">, </w:t>
      </w:r>
      <w:r w:rsidRPr="00BF16A6">
        <w:t>A.Hebranga 16</w:t>
      </w:r>
      <w:r>
        <w:t xml:space="preserve">, Metković, </w:t>
      </w:r>
      <w:r w:rsidR="00F33AEB">
        <w:t>OIB:</w:t>
      </w:r>
      <w:r>
        <w:t xml:space="preserve"> </w:t>
      </w:r>
      <w:r w:rsidRPr="00BF16A6">
        <w:t>97397473274</w:t>
      </w:r>
      <w:r w:rsidR="007E6605">
        <w:t>,</w:t>
      </w:r>
      <w:r w:rsidR="001E459B" w:rsidRPr="00FA1EA0">
        <w:t xml:space="preserve"> zastupanog po stečajnom upravitelju </w:t>
      </w:r>
      <w:r>
        <w:t xml:space="preserve">Draganu Josipu Kneževiću, </w:t>
      </w:r>
      <w:r w:rsidR="001E459B">
        <w:t xml:space="preserve"> </w:t>
      </w:r>
      <w:r>
        <w:t>dana 31. siječnja 2019</w:t>
      </w:r>
      <w:r w:rsidR="00212CAF">
        <w:t>.g.</w:t>
      </w:r>
    </w:p>
    <w:p w:rsidRDefault="00212CAF" w:rsidP="00CB05E1" w:rsidR="00212CAF" w:rsidRPr="00212CAF">
      <w:pPr>
        <w:rPr>
          <w:b/>
        </w:rPr>
      </w:pPr>
    </w:p>
    <w:p w:rsidRDefault="00573046" w:rsidR="00573046" w:rsidRPr="00212CAF">
      <w:pPr>
        <w:jc w:val="center"/>
        <w:rPr>
          <w:b/>
        </w:rPr>
      </w:pPr>
      <w:r w:rsidRPr="00212CAF">
        <w:rPr>
          <w:b/>
        </w:rPr>
        <w:t xml:space="preserve">r i j e š i o </w:t>
      </w:r>
      <w:r w:rsidR="00BD04D3" w:rsidRPr="00212CAF">
        <w:rPr>
          <w:b/>
        </w:rPr>
        <w:t xml:space="preserve"> </w:t>
      </w:r>
      <w:r w:rsidRPr="00212CAF">
        <w:rPr>
          <w:b/>
        </w:rPr>
        <w:t xml:space="preserve">  j e</w:t>
      </w:r>
    </w:p>
    <w:p w:rsidRDefault="00BD04D3" w:rsidP="000A295A" w:rsidR="00BD04D3" w:rsidRPr="00212CAF">
      <w:pPr>
        <w:jc w:val="both"/>
      </w:pPr>
    </w:p>
    <w:p w:rsidRDefault="00704079" w:rsidP="00CB05E1" w:rsidR="000A295A" w:rsidRPr="00212CAF">
      <w:pPr>
        <w:ind w:firstLine="705"/>
        <w:jc w:val="both"/>
      </w:pPr>
      <w:r>
        <w:t>S</w:t>
      </w:r>
      <w:r w:rsidR="00573046" w:rsidRPr="00212CAF">
        <w:t>a</w:t>
      </w:r>
      <w:r w:rsidR="00BD40CD" w:rsidRPr="00212CAF">
        <w:t>z</w:t>
      </w:r>
      <w:r>
        <w:t>iva se s</w:t>
      </w:r>
      <w:r w:rsidR="00BD40CD" w:rsidRPr="00212CAF">
        <w:t xml:space="preserve">kupština vjerovnika </w:t>
      </w:r>
      <w:r w:rsidR="00483BBF" w:rsidRPr="00212CAF">
        <w:t xml:space="preserve">za dan </w:t>
      </w:r>
      <w:r w:rsidR="00BF16A6">
        <w:rPr>
          <w:u w:val="single"/>
        </w:rPr>
        <w:t>20. veljače</w:t>
      </w:r>
      <w:r w:rsidR="00F33AEB">
        <w:rPr>
          <w:u w:val="single"/>
        </w:rPr>
        <w:t xml:space="preserve"> 2019 </w:t>
      </w:r>
      <w:r w:rsidR="003B73A4">
        <w:rPr>
          <w:u w:val="single"/>
        </w:rPr>
        <w:t>g</w:t>
      </w:r>
      <w:r w:rsidR="00F33AEB">
        <w:rPr>
          <w:u w:val="single"/>
        </w:rPr>
        <w:t>.</w:t>
      </w:r>
      <w:r w:rsidR="00BF16A6">
        <w:rPr>
          <w:u w:val="single"/>
        </w:rPr>
        <w:t xml:space="preserve"> u 9,00</w:t>
      </w:r>
      <w:r w:rsidR="003B73A4">
        <w:rPr>
          <w:u w:val="single"/>
        </w:rPr>
        <w:t xml:space="preserve"> sati</w:t>
      </w:r>
      <w:r w:rsidR="00212CAF">
        <w:t xml:space="preserve"> </w:t>
      </w:r>
      <w:r w:rsidR="000A295A" w:rsidRPr="00212CAF">
        <w:t>s dnevnim redom:</w:t>
      </w:r>
    </w:p>
    <w:p w:rsidRDefault="00BF16A6" w:rsidR="00573046">
      <w:pPr>
        <w:jc w:val="both"/>
      </w:pPr>
      <w:r>
        <w:t xml:space="preserve">             </w:t>
      </w:r>
    </w:p>
    <w:p w:rsidRDefault="00BF16A6" w:rsidP="00BF16A6" w:rsidR="00BF16A6">
      <w:pPr>
        <w:pStyle w:val="Odlomakpopisa"/>
        <w:numPr>
          <w:ilvl w:val="0"/>
          <w:numId w:val="5"/>
        </w:numPr>
        <w:jc w:val="both"/>
      </w:pPr>
      <w:r>
        <w:t>Parnica posl.br. P-389/17 koja se vodi kod naslovnog suda, tužitelj MATE TALAJIĆ iz Splita, tuženici VIPA d.d. u likvidaciji, Slovenija, ( u vrijeme podnošenja tužbe VIPA d.d. je još bila u postupku likvidacije), RAZVITAK d.d.- u stečaju, Metković i JAMBO d.o.o., Metković, radi utvrđenja prava vlasništva i brisanja tereta, VPS. 205.000,00 kn, pripremno ročište određeno za dan 18.03.2019</w:t>
      </w:r>
    </w:p>
    <w:p w:rsidRDefault="00BF16A6" w:rsidP="00BF16A6" w:rsidR="00BF16A6">
      <w:pPr>
        <w:pStyle w:val="Odlomakpopisa"/>
        <w:numPr>
          <w:ilvl w:val="0"/>
          <w:numId w:val="5"/>
        </w:numPr>
        <w:jc w:val="both"/>
      </w:pPr>
      <w:r>
        <w:t>Parnica posl.br.P-330/2018 koja se vodi kod naslovnog suda,tužitelj VIPA d.d. u stečaju, Slovenija, tuženici JAMBO d.o.o. Metković i RAZVITAK d.d.-u stečaju, Metković, radi utvrđenja ništetnosti ugovora i brisanja upisa prava vlasništva, VPS: 501.000,00 kn, pripremno ročište za 28.veljače 2019 godine.</w:t>
      </w:r>
    </w:p>
    <w:p w:rsidRDefault="00BF16A6" w:rsidR="00BF16A6" w:rsidRPr="00212CAF">
      <w:pPr>
        <w:jc w:val="both"/>
      </w:pPr>
    </w:p>
    <w:p w:rsidRDefault="00573046" w:rsidP="00EC7D57" w:rsidR="00573046">
      <w:pPr>
        <w:jc w:val="center"/>
        <w:rPr>
          <w:b/>
        </w:rPr>
      </w:pPr>
      <w:r w:rsidRPr="00212CAF">
        <w:rPr>
          <w:b/>
        </w:rPr>
        <w:t xml:space="preserve">U </w:t>
      </w:r>
      <w:r w:rsidR="00BF16A6">
        <w:rPr>
          <w:b/>
        </w:rPr>
        <w:t>Dubrov</w:t>
      </w:r>
      <w:r w:rsidR="00CB05E1">
        <w:rPr>
          <w:b/>
        </w:rPr>
        <w:t>niku,31. siječnja</w:t>
      </w:r>
      <w:r w:rsidR="001E459B">
        <w:rPr>
          <w:b/>
        </w:rPr>
        <w:t xml:space="preserve"> </w:t>
      </w:r>
      <w:r w:rsidR="00CB05E1">
        <w:rPr>
          <w:b/>
        </w:rPr>
        <w:t>2019</w:t>
      </w:r>
      <w:r w:rsidR="00704079">
        <w:rPr>
          <w:b/>
        </w:rPr>
        <w:t>.g.</w:t>
      </w:r>
    </w:p>
    <w:p w:rsidRDefault="00EB3A7A" w:rsidP="00EC7D57" w:rsidR="00EB3A7A" w:rsidRPr="00212CAF">
      <w:pPr>
        <w:jc w:val="center"/>
        <w:rPr>
          <w:b/>
        </w:rPr>
      </w:pPr>
    </w:p>
    <w:p w:rsidRDefault="00EC7D57" w:rsidP="00EC7D57" w:rsidR="00EC7D57" w:rsidRPr="00212CAF">
      <w:pPr>
        <w:jc w:val="center"/>
        <w:rPr>
          <w:b/>
        </w:rPr>
      </w:pPr>
    </w:p>
    <w:p w:rsidRDefault="004A69BE" w:rsidR="00573046">
      <w:pPr>
        <w:jc w:val="both"/>
        <w:rPr>
          <w:b/>
        </w:rPr>
      </w:pPr>
      <w:r w:rsidRPr="00212CAF">
        <w:rPr>
          <w:b/>
        </w:rPr>
        <w:tab/>
      </w:r>
      <w:r w:rsidR="007A343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106E84" w:rsidRPr="00212CAF">
        <w:rPr>
          <w:b/>
        </w:rPr>
        <w:t>Stečajni sudac</w:t>
      </w:r>
      <w:r w:rsidR="00573046" w:rsidRPr="00212CAF">
        <w:rPr>
          <w:b/>
        </w:rPr>
        <w:t>:</w:t>
      </w:r>
    </w:p>
    <w:p w:rsidRDefault="00CB05E1" w:rsidR="00CB05E1" w:rsidRPr="00212CAF">
      <w:pPr>
        <w:jc w:val="both"/>
        <w:rPr>
          <w:b/>
        </w:rPr>
      </w:pPr>
    </w:p>
    <w:p w:rsidRDefault="007A3434" w:rsidR="00EB3A7A">
      <w:pPr>
        <w:jc w:val="both"/>
        <w:rPr>
          <w:b/>
        </w:rPr>
      </w:pPr>
      <w:r w:rsidRPr="00212CAF">
        <w:rPr>
          <w:b/>
        </w:rPr>
        <w:tab/>
      </w:r>
      <w:r w:rsidR="004A69BE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5C1E8C" w:rsidRPr="00212CAF">
        <w:rPr>
          <w:b/>
        </w:rPr>
        <w:t>Diana Butigan Granić</w:t>
      </w:r>
      <w:r w:rsidR="003054F4">
        <w:rPr>
          <w:b/>
        </w:rPr>
        <w:t xml:space="preserve"> </w:t>
      </w:r>
    </w:p>
    <w:p w:rsidRDefault="00EB3A7A" w:rsidR="00EB3A7A" w:rsidRPr="00212CAF">
      <w:pPr>
        <w:jc w:val="both"/>
        <w:rPr>
          <w:b/>
        </w:rPr>
      </w:pPr>
    </w:p>
    <w:p w:rsidRDefault="00D11966" w:rsidR="00D11966" w:rsidRPr="00212CAF">
      <w:pPr>
        <w:jc w:val="both"/>
        <w:rPr>
          <w:b/>
        </w:rPr>
      </w:pPr>
      <w:r w:rsidRPr="00212CAF">
        <w:rPr>
          <w:b/>
        </w:rPr>
        <w:t xml:space="preserve">POUKA O </w:t>
      </w:r>
      <w:r w:rsidR="00573046" w:rsidRPr="00212CAF">
        <w:rPr>
          <w:b/>
        </w:rPr>
        <w:t>PRAVN</w:t>
      </w:r>
      <w:r w:rsidRPr="00212CAF">
        <w:rPr>
          <w:b/>
        </w:rPr>
        <w:t>OM</w:t>
      </w:r>
      <w:r w:rsidR="00573046" w:rsidRPr="00212CAF">
        <w:rPr>
          <w:b/>
        </w:rPr>
        <w:t xml:space="preserve"> </w:t>
      </w:r>
      <w:r w:rsidRPr="00212CAF">
        <w:rPr>
          <w:b/>
        </w:rPr>
        <w:t>LIJEKU</w:t>
      </w:r>
      <w:r w:rsidR="00573046" w:rsidRPr="00212CAF">
        <w:rPr>
          <w:b/>
        </w:rPr>
        <w:t>:</w:t>
      </w:r>
    </w:p>
    <w:p w:rsidRDefault="00573046" w:rsidR="00573046" w:rsidRPr="00212CAF">
      <w:pPr>
        <w:jc w:val="both"/>
      </w:pPr>
      <w:r w:rsidRPr="00212CAF">
        <w:t xml:space="preserve">Protiv ovog rješenja </w:t>
      </w:r>
      <w:r w:rsidR="00A40FFD" w:rsidRPr="00212CAF">
        <w:t xml:space="preserve">nije </w:t>
      </w:r>
      <w:r w:rsidRPr="00212CAF">
        <w:t xml:space="preserve">dopuštena </w:t>
      </w:r>
      <w:r w:rsidR="00A40FFD" w:rsidRPr="00212CAF">
        <w:t xml:space="preserve">posebna </w:t>
      </w:r>
      <w:r w:rsidRPr="00212CAF">
        <w:t>žalba</w:t>
      </w:r>
      <w:r w:rsidR="00A40FFD" w:rsidRPr="00212CAF">
        <w:t xml:space="preserve">. </w:t>
      </w:r>
    </w:p>
    <w:p w:rsidRDefault="004A69BE" w:rsidR="004A69BE" w:rsidRPr="00212CAF">
      <w:pPr>
        <w:jc w:val="both"/>
      </w:pPr>
    </w:p>
    <w:p w:rsidRDefault="00573046" w:rsidR="00573046" w:rsidRPr="00212CAF">
      <w:pPr>
        <w:jc w:val="both"/>
        <w:rPr>
          <w:b/>
        </w:rPr>
      </w:pPr>
      <w:r w:rsidRPr="00212CAF">
        <w:rPr>
          <w:b/>
        </w:rPr>
        <w:t>DN-a:</w:t>
      </w:r>
    </w:p>
    <w:p w:rsidRDefault="00704079" w:rsidP="00704079" w:rsidR="008F6914" w:rsidRPr="00212CAF">
      <w:pPr>
        <w:numPr>
          <w:ilvl w:val="0"/>
          <w:numId w:val="2"/>
        </w:numPr>
        <w:jc w:val="both"/>
      </w:pPr>
      <w:r>
        <w:t xml:space="preserve">e-oglasna ploča suda </w:t>
      </w:r>
    </w:p>
    <w:sectPr w:rsidSect="00DD57A4" w:rsidR="008F6914" w:rsidRPr="00212CAF">
      <w:headerReference w:type="even" r:id="rId12"/>
      <w:pgSz w:h="16838" w:w="11906"/>
      <w:pgMar w:gutter="0" w:footer="709" w:header="709" w:left="1797" w:bottom="1440" w:right="179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294C" w:rsidR="007D294C">
      <w:r>
        <w:separator/>
      </w:r>
    </w:p>
  </w:endnote>
  <w:endnote w:id="0" w:type="continuationSeparator">
    <w:p w:rsidRDefault="007D294C" w:rsidR="007D2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294C" w:rsidR="007D294C">
      <w:r>
        <w:separator/>
      </w:r>
    </w:p>
  </w:footnote>
  <w:footnote w:id="0" w:type="continuationSeparator">
    <w:p w:rsidRDefault="007D294C" w:rsidR="007D2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2A09" w:rsidP="00AA2B2C" w:rsidR="00382A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2A09" w:rsidR="00382A0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091C48"/>
    <w:multiLevelType w:val="hybridMultilevel"/>
    <w:tmpl w:val="750A9F4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60C0B1C"/>
    <w:multiLevelType w:val="singleLevel"/>
    <w:tmpl w:val="E9ECBB2E"/>
    <w:lvl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</w:abstractNum>
  <w:abstractNum w:abstractNumId="2">
    <w:nsid w:val="1E402E17"/>
    <w:multiLevelType w:val="hybridMultilevel"/>
    <w:tmpl w:val="B06821CE"/>
    <w:lvl w:tplc="0130069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AA04B3F"/>
    <w:multiLevelType w:val="singleLevel"/>
    <w:tmpl w:val="46382A1E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6EEC287C"/>
    <w:multiLevelType w:val="hybridMultilevel"/>
    <w:tmpl w:val="CD0022E6"/>
    <w:lvl w:tplc="1FDEEDF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6E84"/>
    <w:rsid w:val="00026489"/>
    <w:rsid w:val="000351B9"/>
    <w:rsid w:val="000547C3"/>
    <w:rsid w:val="0005719B"/>
    <w:rsid w:val="00063224"/>
    <w:rsid w:val="000A295A"/>
    <w:rsid w:val="000D1B72"/>
    <w:rsid w:val="000F1529"/>
    <w:rsid w:val="00106E84"/>
    <w:rsid w:val="00162BF8"/>
    <w:rsid w:val="001A63A8"/>
    <w:rsid w:val="001E39D3"/>
    <w:rsid w:val="001E459B"/>
    <w:rsid w:val="001F22B3"/>
    <w:rsid w:val="001F37BD"/>
    <w:rsid w:val="00212CAF"/>
    <w:rsid w:val="00231F7C"/>
    <w:rsid w:val="0025691F"/>
    <w:rsid w:val="00286274"/>
    <w:rsid w:val="002D1868"/>
    <w:rsid w:val="003054F4"/>
    <w:rsid w:val="003520B5"/>
    <w:rsid w:val="00382A09"/>
    <w:rsid w:val="003A1037"/>
    <w:rsid w:val="003A586E"/>
    <w:rsid w:val="003B73A4"/>
    <w:rsid w:val="003E5D01"/>
    <w:rsid w:val="00451801"/>
    <w:rsid w:val="00455B47"/>
    <w:rsid w:val="00483BBF"/>
    <w:rsid w:val="004A4EF1"/>
    <w:rsid w:val="004A69BE"/>
    <w:rsid w:val="004E0C68"/>
    <w:rsid w:val="0054606A"/>
    <w:rsid w:val="005543CE"/>
    <w:rsid w:val="00573046"/>
    <w:rsid w:val="005B09BF"/>
    <w:rsid w:val="005C1E8C"/>
    <w:rsid w:val="005F5232"/>
    <w:rsid w:val="0060075E"/>
    <w:rsid w:val="006256E4"/>
    <w:rsid w:val="00657810"/>
    <w:rsid w:val="00664B6E"/>
    <w:rsid w:val="00667FE8"/>
    <w:rsid w:val="00675BC6"/>
    <w:rsid w:val="006911E8"/>
    <w:rsid w:val="006968C9"/>
    <w:rsid w:val="006D5267"/>
    <w:rsid w:val="006E058C"/>
    <w:rsid w:val="00704079"/>
    <w:rsid w:val="007069B9"/>
    <w:rsid w:val="0071085C"/>
    <w:rsid w:val="0071453E"/>
    <w:rsid w:val="00777BDC"/>
    <w:rsid w:val="007A3434"/>
    <w:rsid w:val="007D294C"/>
    <w:rsid w:val="007D3C5F"/>
    <w:rsid w:val="007E6605"/>
    <w:rsid w:val="007F5BC9"/>
    <w:rsid w:val="00814FD9"/>
    <w:rsid w:val="0083571E"/>
    <w:rsid w:val="00851691"/>
    <w:rsid w:val="00865F17"/>
    <w:rsid w:val="00881515"/>
    <w:rsid w:val="00881799"/>
    <w:rsid w:val="008912A8"/>
    <w:rsid w:val="008A257E"/>
    <w:rsid w:val="008D0BDA"/>
    <w:rsid w:val="008D4387"/>
    <w:rsid w:val="008F12BF"/>
    <w:rsid w:val="008F6914"/>
    <w:rsid w:val="00924552"/>
    <w:rsid w:val="00946A59"/>
    <w:rsid w:val="00957941"/>
    <w:rsid w:val="009A1354"/>
    <w:rsid w:val="009B1E7D"/>
    <w:rsid w:val="009D47DF"/>
    <w:rsid w:val="00A40FFD"/>
    <w:rsid w:val="00A4122B"/>
    <w:rsid w:val="00A54813"/>
    <w:rsid w:val="00A63B67"/>
    <w:rsid w:val="00A86A5D"/>
    <w:rsid w:val="00A871AC"/>
    <w:rsid w:val="00AA2B2C"/>
    <w:rsid w:val="00B038D9"/>
    <w:rsid w:val="00B454C5"/>
    <w:rsid w:val="00B94A04"/>
    <w:rsid w:val="00B94CD5"/>
    <w:rsid w:val="00BA0350"/>
    <w:rsid w:val="00BC7B4E"/>
    <w:rsid w:val="00BD04D3"/>
    <w:rsid w:val="00BD40CD"/>
    <w:rsid w:val="00BD690A"/>
    <w:rsid w:val="00BE3660"/>
    <w:rsid w:val="00BE5377"/>
    <w:rsid w:val="00BF16A6"/>
    <w:rsid w:val="00C10E8C"/>
    <w:rsid w:val="00C16D9F"/>
    <w:rsid w:val="00C456BE"/>
    <w:rsid w:val="00C94F9C"/>
    <w:rsid w:val="00CB05E1"/>
    <w:rsid w:val="00D11966"/>
    <w:rsid w:val="00DD57A4"/>
    <w:rsid w:val="00DE4C8A"/>
    <w:rsid w:val="00DF76CF"/>
    <w:rsid w:val="00E650E1"/>
    <w:rsid w:val="00E7179A"/>
    <w:rsid w:val="00EA1178"/>
    <w:rsid w:val="00EB3A7A"/>
    <w:rsid w:val="00EC7D57"/>
    <w:rsid w:val="00F33AEB"/>
    <w:rsid w:val="00F44197"/>
    <w:rsid w:val="00F553CC"/>
    <w:rsid w:val="00F670F3"/>
    <w:rsid w:val="00F72152"/>
    <w:rsid w:val="00FA3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firstLine="708"/>
      <w:jc w:val="center"/>
      <w:outlineLvl w:val="0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516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51691"/>
  </w:style>
  <w:style w:styleId="Podnoje" w:type="paragraph">
    <w:name w:val="footer"/>
    <w:basedOn w:val="Normal"/>
    <w:rsid w:val="00BD04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719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F16A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47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47D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47D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47D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47D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firstLine="708"/>
      <w:jc w:val="center"/>
      <w:outlineLvl w:val="0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516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51691"/>
  </w:style>
  <w:style w:styleId="Podnoje" w:type="paragraph">
    <w:name w:val="footer"/>
    <w:basedOn w:val="Normal"/>
    <w:rsid w:val="00BD04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719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F16A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47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47D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47D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47D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47D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</izvorni_sadrzaj>
    <derivirana_varijabla naziv="DomainObject.Predmet.Opis_1">spis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St-4/2019</izvorni_sadrzaj>
    <derivirana_varijabla naziv="DomainObject.Predmet.OznakaBroj_1">St-4/2019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"RAZVITAK" d.d. Metković</izvorni_sadrzaj>
    <derivirana_varijabla naziv="DomainObject.Predmet.ProtustrankaFormated_1">  "RAZVITAK" d.d. Metković</derivirana_varijabla>
  </DomainObject.Predmet.ProtustrankaFormated>
  <DomainObject.Predmet.ProtustrankaFormatedOIB>
    <izvorni_sadrzaj>  "RAZVITAK" d.d. Metković, OIB 97397473274</izvorni_sadrzaj>
    <derivirana_varijabla naziv="DomainObject.Predmet.ProtustrankaFormatedOIB_1">  "RAZVITAK" d.d. Metković, OIB 97397473274</derivirana_varijabla>
  </DomainObject.Predmet.ProtustrankaFormatedOIB>
  <DomainObject.Predmet.ProtustrankaFormatedWithAdress>
    <izvorni_sadrzaj> "RAZVITAK" d.d. Metković, A.Hebranga 16, 20350 Metković</izvorni_sadrzaj>
    <derivirana_varijabla naziv="DomainObject.Predmet.ProtustrankaFormatedWithAdress_1"> "RAZVITAK" d.d. Metković, A.Hebranga 16, 20350 Metković</derivirana_varijabla>
  </DomainObject.Predmet.ProtustrankaFormatedWithAdress>
  <DomainObject.Predmet.ProtustrankaFormatedWithAdressOIB>
    <izvorni_sadrzaj> "RAZVITAK" d.d. Metković, OIB 97397473274, A.Hebranga 16, 20350 Metković</izvorni_sadrzaj>
    <derivirana_varijabla naziv="DomainObject.Predmet.ProtustrankaFormatedWithAdressOIB_1"> "RAZVITAK" d.d. Metković, OIB 97397473274, A.Hebranga 16, 20350 Metković</derivirana_varijabla>
  </DomainObject.Predmet.ProtustrankaFormatedWithAdressOIB>
  <DomainObject.Predmet.ProtustrankaWithAdress>
    <izvorni_sadrzaj>"RAZVITAK" d.d. Metković A.Hebranga 16, 20350 Metković</izvorni_sadrzaj>
    <derivirana_varijabla naziv="DomainObject.Predmet.ProtustrankaWithAdress_1">"RAZVITAK" d.d. Metković A.Hebranga 16, 20350 Metković</derivirana_varijabla>
  </DomainObject.Predmet.ProtustrankaWithAdress>
  <DomainObject.Predmet.ProtustrankaWithAdressOIB>
    <izvorni_sadrzaj>"RAZVITAK" d.d. Metković, OIB 97397473274, A.Hebranga 16, 20350 Metković</izvorni_sadrzaj>
    <derivirana_varijabla naziv="DomainObject.Predmet.ProtustrankaWithAdressOIB_1">"RAZVITAK" d.d. Metković, OIB 97397473274, A.Hebranga 16, 20350 Metković</derivirana_varijabla>
  </DomainObject.Predmet.ProtustrankaWithAdressOIB>
  <DomainObject.Predmet.ProtustrankaNazivFormated>
    <izvorni_sadrzaj>"RAZVITAK" d.d. Metković</izvorni_sadrzaj>
    <derivirana_varijabla naziv="DomainObject.Predmet.ProtustrankaNazivFormated_1">"RAZVITAK" d.d. Metković</derivirana_varijabla>
  </DomainObject.Predmet.ProtustrankaNazivFormated>
  <DomainObject.Predmet.ProtustrankaNazivFormatedOIB>
    <izvorni_sadrzaj>"RAZVITAK" d.d. Metković, OIB 97397473274</izvorni_sadrzaj>
    <derivirana_varijabla naziv="DomainObject.Predmet.ProtustrankaNazivFormatedOIB_1">"RAZVITAK" d.d. Metković, OIB 97397473274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OPĆINA BAŠKA VODA</izvorni_sadrzaj>
    <derivirana_varijabla naziv="DomainObject.Predmet.StrankaFormated_1">  OPĆINA BAŠKA VODA</derivirana_varijabla>
  </DomainObject.Predmet.StrankaFormated>
  <DomainObject.Predmet.StrankaFormatedOIB>
    <izvorni_sadrzaj>  OPĆINA BAŠKA VODA, OIB 23958451309</izvorni_sadrzaj>
    <derivirana_varijabla naziv="DomainObject.Predmet.StrankaFormatedOIB_1">  OPĆINA BAŠKA VODA, OIB 23958451309</derivirana_varijabla>
  </DomainObject.Predmet.StrankaFormatedOIB>
  <DomainObject.Predmet.StrankaFormatedWithAdress>
    <izvorni_sadrzaj> OPĆINA BAŠKA VODA, Obala sv. Nikole 65, 21320 Baška Voda</izvorni_sadrzaj>
    <derivirana_varijabla naziv="DomainObject.Predmet.StrankaFormatedWithAdress_1"> OPĆINA BAŠKA VODA, Obala sv. Nikole 65, 21320 Baška Voda</derivirana_varijabla>
  </DomainObject.Predmet.StrankaFormatedWithAdress>
  <DomainObject.Predmet.StrankaFormatedWithAdressOIB>
    <izvorni_sadrzaj> OPĆINA BAŠKA VODA, OIB 23958451309, Obala sv. Nikole 65, 21320 Baška Voda</izvorni_sadrzaj>
    <derivirana_varijabla naziv="DomainObject.Predmet.StrankaFormatedWithAdressOIB_1"> OPĆINA BAŠKA VODA, OIB 23958451309, Obala sv. Nikole 65, 21320 Baška Voda</derivirana_varijabla>
  </DomainObject.Predmet.StrankaFormatedWithAdressOIB>
  <DomainObject.Predmet.StrankaWithAdress>
    <izvorni_sadrzaj>OPĆINA BAŠKA VODA Obala sv. Nikole 65,21320 Baška Voda</izvorni_sadrzaj>
    <derivirana_varijabla naziv="DomainObject.Predmet.StrankaWithAdress_1">OPĆINA BAŠKA VODA Obala sv. Nikole 65,21320 Baška Voda</derivirana_varijabla>
  </DomainObject.Predmet.StrankaWithAdress>
  <DomainObject.Predmet.StrankaWithAdressOIB>
    <izvorni_sadrzaj>OPĆINA BAŠKA VODA, OIB 23958451309, Obala sv. Nikole 65,21320 Baška Voda</izvorni_sadrzaj>
    <derivirana_varijabla naziv="DomainObject.Predmet.StrankaWithAdressOIB_1">OPĆINA BAŠKA VODA, OIB 23958451309, Obala sv. Nikole 65,21320 Baška Voda</derivirana_varijabla>
  </DomainObject.Predmet.StrankaWithAdressOIB>
  <DomainObject.Predmet.StrankaNazivFormated>
    <izvorni_sadrzaj>OPĆINA BAŠKA VODA</izvorni_sadrzaj>
    <derivirana_varijabla naziv="DomainObject.Predmet.StrankaNazivFormated_1">OPĆINA BAŠKA VODA</derivirana_varijabla>
  </DomainObject.Predmet.StrankaNazivFormated>
  <DomainObject.Predmet.StrankaNazivFormatedOIB>
    <izvorni_sadrzaj>OPĆINA BAŠKA VODA, OIB 23958451309</izvorni_sadrzaj>
    <derivirana_varijabla naziv="DomainObject.Predmet.StrankaNazivFormatedOIB_1">OPĆINA BAŠKA VODA, OIB 23958451309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887016.26</izvorni_sadrzaj>
    <derivirana_varijabla naziv="DomainObject.Predmet.TrenutnaVrijednost_1">887016.26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OPĆINA BAŠKA VODA</item>
    </izvorni_sadrzaj>
    <derivirana_varijabla naziv="DomainObject.Predmet.StrankaListFormated_1">
      <item>OPĆINA BAŠKA VODA</item>
    </derivirana_varijabla>
  </DomainObject.Predmet.StrankaListFormated>
  <DomainObject.Predmet.StrankaListFormatedOIB>
    <izvorni_sadrzaj>
      <item>OPĆINA BAŠKA VODA, OIB 23958451309</item>
    </izvorni_sadrzaj>
    <derivirana_varijabla naziv="DomainObject.Predmet.StrankaListFormatedOIB_1">
      <item>OPĆINA BAŠKA VODA, OIB 23958451309</item>
    </derivirana_varijabla>
  </DomainObject.Predmet.StrankaListFormatedOIB>
  <DomainObject.Predmet.StrankaListFormatedWithAdress>
    <izvorni_sadrzaj>
      <item>OPĆINA BAŠKA VODA, Obala sv. Nikole 65, 21320 Baška Voda</item>
    </izvorni_sadrzaj>
    <derivirana_varijabla naziv="DomainObject.Predmet.StrankaListFormatedWithAdress_1">
      <item>OPĆINA BAŠKA VODA, Obala sv. Nikole 65, 21320 Baška Voda</item>
    </derivirana_varijabla>
  </DomainObject.Predmet.StrankaListFormatedWithAdress>
  <DomainObject.Predmet.StrankaListFormatedWithAdressOIB>
    <izvorni_sadrzaj>
      <item>OPĆINA BAŠKA VODA, OIB 23958451309, Obala sv. Nikole 65, 21320 Baška Voda</item>
    </izvorni_sadrzaj>
    <derivirana_varijabla naziv="DomainObject.Predmet.StrankaListFormatedWithAdressOIB_1">
      <item>OPĆINA BAŠKA VODA, OIB 23958451309, Obala sv. Nikole 65, 21320 Baška Voda</item>
    </derivirana_varijabla>
  </DomainObject.Predmet.StrankaListFormatedWithAdressOIB>
  <DomainObject.Predmet.StrankaListNazivFormated>
    <izvorni_sadrzaj>
      <item>OPĆINA BAŠKA VODA</item>
    </izvorni_sadrzaj>
    <derivirana_varijabla naziv="DomainObject.Predmet.StrankaListNazivFormated_1">
      <item>OPĆINA BAŠKA VODA</item>
    </derivirana_varijabla>
  </DomainObject.Predmet.StrankaListNazivFormated>
  <DomainObject.Predmet.StrankaListNazivFormatedOIB>
    <izvorni_sadrzaj>
      <item>OPĆINA BAŠKA VODA, OIB 23958451309</item>
    </izvorni_sadrzaj>
    <derivirana_varijabla naziv="DomainObject.Predmet.StrankaListNazivFormatedOIB_1">
      <item>OPĆINA BAŠKA VODA, OIB 23958451309</item>
    </derivirana_varijabla>
  </DomainObject.Predmet.StrankaListNazivFormatedOIB>
  <DomainObject.Predmet.ProtuStrankaListFormated>
    <izvorni_sadrzaj>
      <item>"RAZVITAK" d.d. Metković</item>
    </izvorni_sadrzaj>
    <derivirana_varijabla naziv="DomainObject.Predmet.ProtuStrankaListFormated_1">
      <item>"RAZVITAK" d.d. Metković</item>
    </derivirana_varijabla>
  </DomainObject.Predmet.ProtuStrankaListFormated>
  <DomainObject.Predmet.ProtuStrankaListFormatedOIB>
    <izvorni_sadrzaj>
      <item>"RAZVITAK" d.d. Metković, OIB 97397473274</item>
    </izvorni_sadrzaj>
    <derivirana_varijabla naziv="DomainObject.Predmet.ProtuStrankaListFormatedOIB_1">
      <item>"RAZVITAK" d.d. Metković, OIB 97397473274</item>
    </derivirana_varijabla>
  </DomainObject.Predmet.ProtuStrankaListFormatedOIB>
  <DomainObject.Predmet.ProtuStrankaListFormatedWithAdress>
    <izvorni_sadrzaj>
      <item>"RAZVITAK" d.d. Metković, A.Hebranga 16, 20350 Metković</item>
    </izvorni_sadrzaj>
    <derivirana_varijabla naziv="DomainObject.Predmet.ProtuStrankaListFormatedWithAdress_1">
      <item>"RAZVITAK" d.d. Metković, A.Hebranga 16, 20350 Metković</item>
    </derivirana_varijabla>
  </DomainObject.Predmet.ProtuStrankaListFormatedWithAdress>
  <DomainObject.Predmet.ProtuStrankaListFormatedWithAdressOIB>
    <izvorni_sadrzaj>
      <item>"RAZVITAK" d.d. Metković, OIB 97397473274, A.Hebranga 16, 20350 Metković</item>
    </izvorni_sadrzaj>
    <derivirana_varijabla naziv="DomainObject.Predmet.ProtuStrankaListFormatedWithAdressOIB_1">
      <item>"RAZVITAK" d.d. Metković, OIB 97397473274, A.Hebranga 16, 20350 Metković</item>
    </derivirana_varijabla>
  </DomainObject.Predmet.ProtuStrankaListFormatedWithAdressOIB>
  <DomainObject.Predmet.ProtuStrankaListNazivFormated>
    <izvorni_sadrzaj>
      <item>"RAZVITAK" d.d. Metković</item>
    </izvorni_sadrzaj>
    <derivirana_varijabla naziv="DomainObject.Predmet.ProtuStrankaListNazivFormated_1">
      <item>"RAZVITAK" d.d. Metković</item>
    </derivirana_varijabla>
  </DomainObject.Predmet.ProtuStrankaListNazivFormated>
  <DomainObject.Predmet.ProtuStrankaListNazivFormatedOIB>
    <izvorni_sadrzaj>
      <item>"RAZVITAK" d.d. Metković, OIB 97397473274</item>
    </izvorni_sadrzaj>
    <derivirana_varijabla naziv="DomainObject.Predmet.ProtuStrankaListNazivFormatedOIB_1">
      <item>"RAZVITAK" d.d. Metković, OIB 97397473274</item>
    </derivirana_varijabla>
  </DomainObject.Predmet.ProtuStrankaListNazivFormatedOIB>
  <DomainObject.Predmet.OstaliListFormated>
    <izvorni_sadrzaj>
      <item>Dragan Josip Knežević</item>
      <item>dražbovatelj MOČILO d.o.o.</item>
      <item>Goran Vidović</item>
      <item>Obrt EKO IMOTSKI</item>
      <item>Maja Krstović</item>
      <item>dražbovatelj Mate Milas</item>
      <item>Stipe Cvitanović</item>
      <item>Marijo Vrnoga</item>
    </izvorni_sadrzaj>
    <derivirana_varijabla naziv="DomainObject.Predmet.OstaliListFormated_1">
      <item>Dragan Josip Knežević</item>
      <item>dražbovatelj MOČILO d.o.o.</item>
      <item>Goran Vidović</item>
      <item>Obrt EKO IMOTSKI</item>
      <item>Maja Krstović</item>
      <item>dražbovatelj Mate Milas</item>
      <item>Stipe Cvitanović</item>
      <item>Marijo Vrnoga</item>
    </derivirana_varijabla>
  </DomainObject.Predmet.OstaliListFormated>
  <DomainObject.Predmet.OstaliListFormatedOIB>
    <izvorni_sadrzaj>
      <item>Dragan Josip Knežević, OIB 97076984856</item>
      <item>dražbovatelj MOČILO d.o.o.</item>
      <item>Goran Vidović</item>
      <item>Obrt EKO IMOTSKI</item>
      <item>Maja Krstović</item>
      <item>dražbovatelj Mate Milas</item>
      <item>Stipe Cvitanović, OIB 77081672517</item>
      <item>Marijo Vrnoga, OIB 00736141492</item>
    </izvorni_sadrzaj>
    <derivirana_varijabla naziv="DomainObject.Predmet.OstaliListFormatedOIB_1">
      <item>Dragan Josip Knežević, OIB 97076984856</item>
      <item>dražbovatelj MOČILO d.o.o.</item>
      <item>Goran Vidović</item>
      <item>Obrt EKO IMOTSKI</item>
      <item>Maja Krstović</item>
      <item>dražbovatelj Mate Milas</item>
      <item>Stipe Cvitanović, OIB 77081672517</item>
      <item>Marijo Vrnoga, OIB 00736141492</item>
    </derivirana_varijabla>
  </DomainObject.Predmet.OstaliListFormatedOIB>
  <DomainObject.Predmet.OstaliListFormatedWithAdress>
    <izvorni_sadrzaj>
      <item>Dragan Josip Knežević</item>
      <item>dražbovatelj MOČILO d.o.o.</item>
      <item>Goran Vidović, Put Republike 12, 20000 Dubrovnik</item>
      <item>Obrt EKO IMOTSKI</item>
      <item>Maja Krstović, Vukovarska 26/IV, 20000 Dubrovnik</item>
      <item>dražbovatelj Mate Milas</item>
      <item>Stipe Cvitanović, Sportska b.b., 20350 Metković</item>
      <item>Marijo Vrnoga, Ivana Gundulića 21, 20350 Metković</item>
    </izvorni_sadrzaj>
    <derivirana_varijabla naziv="DomainObject.Predmet.OstaliListFormatedWithAdress_1">
      <item>Dragan Josip Knežević</item>
      <item>dražbovatelj MOČILO d.o.o.</item>
      <item>Goran Vidović, Put Republike 12, 20000 Dubrovnik</item>
      <item>Obrt EKO IMOTSKI</item>
      <item>Maja Krstović, Vukovarska 26/IV, 20000 Dubrovnik</item>
      <item>dražbovatelj Mate Milas</item>
      <item>Stipe Cvitanović, Sportska b.b., 20350 Metković</item>
      <item>Marijo Vrnoga, Ivana Gundulića 21, 20350 Metković</item>
    </derivirana_varijabla>
  </DomainObject.Predmet.OstaliListFormatedWithAdress>
  <DomainObject.Predmet.OstaliListFormatedWithAdressOIB>
    <izvorni_sadrzaj>
      <item>Dragan Josip Knežević, OIB 97076984856</item>
      <item>dražbovatelj MOČILO d.o.o.</item>
      <item>Goran Vidović, Put Republike 12, 20000 Dubrovnik</item>
      <item>Obrt EKO IMOTSKI</item>
      <item>Maja Krstović, Vukovarska 26/IV, 20000 Dubrovnik</item>
      <item>dražbovatelj Mate Milas</item>
      <item>Stipe Cvitanović, OIB 77081672517, Sportska b.b., 20350 Metković</item>
      <item>Marijo Vrnoga, OIB 00736141492, Ivana Gundulića 21, 20350 Metković</item>
    </izvorni_sadrzaj>
    <derivirana_varijabla naziv="DomainObject.Predmet.OstaliListFormatedWithAdressOIB_1">
      <item>Dragan Josip Knežević, OIB 97076984856</item>
      <item>dražbovatelj MOČILO d.o.o.</item>
      <item>Goran Vidović, Put Republike 12, 20000 Dubrovnik</item>
      <item>Obrt EKO IMOTSKI</item>
      <item>Maja Krstović, Vukovarska 26/IV, 20000 Dubrovnik</item>
      <item>dražbovatelj Mate Milas</item>
      <item>Stipe Cvitanović, OIB 77081672517, Sportska b.b., 20350 Metković</item>
      <item>Marijo Vrnoga, OIB 00736141492, Ivana Gundulića 21, 20350 Metković</item>
    </derivirana_varijabla>
  </DomainObject.Predmet.OstaliListFormatedWithAdressOIB>
  <DomainObject.Predmet.OstaliListNazivFormated>
    <izvorni_sadrzaj>
      <item>Dragan Josip Knežević</item>
      <item>dražbovatelj MOČILO d.o.o.</item>
      <item>Goran Vidović</item>
      <item>Obrt EKO IMOTSKI</item>
      <item>Maja Krstović</item>
      <item>dražbovatelj Mate Milas</item>
      <item>Stipe Cvitanović</item>
      <item>Marijo Vrnoga</item>
    </izvorni_sadrzaj>
    <derivirana_varijabla naziv="DomainObject.Predmet.OstaliListNazivFormated_1">
      <item>Dragan Josip Knežević</item>
      <item>dražbovatelj MOČILO d.o.o.</item>
      <item>Goran Vidović</item>
      <item>Obrt EKO IMOTSKI</item>
      <item>Maja Krstović</item>
      <item>dražbovatelj Mate Milas</item>
      <item>Stipe Cvitanović</item>
      <item>Marijo Vrnoga</item>
    </derivirana_varijabla>
  </DomainObject.Predmet.OstaliListNazivFormated>
  <DomainObject.Predmet.OstaliListNazivFormatedOIB>
    <izvorni_sadrzaj>
      <item>Dragan Josip Knežević, OIB 97076984856</item>
      <item>dražbovatelj MOČILO d.o.o.</item>
      <item>Goran Vidović</item>
      <item>Obrt EKO IMOTSKI</item>
      <item>Maja Krstović</item>
      <item>dražbovatelj Mate Milas</item>
      <item>Stipe Cvitanović, OIB 77081672517</item>
      <item>Marijo Vrnoga, OIB 00736141492</item>
    </izvorni_sadrzaj>
    <derivirana_varijabla naziv="DomainObject.Predmet.OstaliListNazivFormatedOIB_1">
      <item>Dragan Josip Knežević, OIB 97076984856</item>
      <item>dražbovatelj MOČILO d.o.o.</item>
      <item>Goran Vidović</item>
      <item>Obrt EKO IMOTSKI</item>
      <item>Maja Krstović</item>
      <item>dražbovatelj Mate Milas</item>
      <item>Stipe Cvitanović, OIB 77081672517</item>
      <item>Marijo Vrnoga, OIB 00736141492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OPĆINA BAŠKA VODA</izvorni_sadrzaj>
    <derivirana_varijabla naziv="DomainObject.Predmet.StrankaIDrugi_1">OPĆINA BAŠKA VODA</derivirana_varijabla>
  </DomainObject.Predmet.StrankaIDrugi>
  <DomainObject.Predmet.ProtustrankaIDrugi>
    <izvorni_sadrzaj>"RAZVITAK" d.d. Metković</izvorni_sadrzaj>
    <derivirana_varijabla naziv="DomainObject.Predmet.ProtustrankaIDrugi_1">"RAZVITAK" d.d. Metković</derivirana_varijabla>
  </DomainObject.Predmet.ProtustrankaIDrugi>
  <DomainObject.Predmet.StrankaIDrugiAdressOIB>
    <izvorni_sadrzaj>OPĆINA BAŠKA VODA, OIB 23958451309, Obala sv. Nikole 65, 21320 Baška Voda</izvorni_sadrzaj>
    <derivirana_varijabla naziv="DomainObject.Predmet.StrankaIDrugiAdressOIB_1">OPĆINA BAŠKA VODA, OIB 23958451309, Obala sv. Nikole 65, 21320 Baška Voda</derivirana_varijabla>
  </DomainObject.Predmet.StrankaIDrugiAdressOIB>
  <DomainObject.Predmet.ProtustrankaIDrugiAdressOIB>
    <izvorni_sadrzaj>"RAZVITAK" d.d. Metković, OIB 97397473274, A.Hebranga 16, 20350 Metković</izvorni_sadrzaj>
    <derivirana_varijabla naziv="DomainObject.Predmet.ProtustrankaIDrugiAdressOIB_1">"RAZVITAK" d.d. Metković, OIB 97397473274, A.Hebranga 16,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OPĆINA BAŠKA VODA</item>
      <item>"RAZVITAK" d.d. Metković</item>
      <item>Dragan Josip Knežević</item>
      <item>dražbovatelj MOČILO d.o.o.</item>
      <item>Goran Vidović</item>
      <item>Obrt EKO IMOTSKI</item>
      <item>Maja Krstović</item>
      <item>dražbovatelj Mate Milas</item>
      <item>Stipe Cvitanović</item>
      <item>Marijo Vrnoga</item>
    </izvorni_sadrzaj>
    <derivirana_varijabla naziv="DomainObject.Predmet.SudioniciListNaziv_1">
      <item>OPĆINA BAŠKA VODA</item>
      <item>"RAZVITAK" d.d. Metković</item>
      <item>Dragan Josip Knežević</item>
      <item>dražbovatelj MOČILO d.o.o.</item>
      <item>Goran Vidović</item>
      <item>Obrt EKO IMOTSKI</item>
      <item>Maja Krstović</item>
      <item>dražbovatelj Mate Milas</item>
      <item>Stipe Cvitanović</item>
      <item>Marijo Vrnoga</item>
    </derivirana_varijabla>
  </DomainObject.Predmet.SudioniciListNaziv>
  <DomainObject.Predmet.SudioniciListAdressOIB>
    <izvorni_sadrzaj>
      <item>OPĆINA BAŠKA VODA, OIB 23958451309, Obala sv. Nikole 65,21320 Baška Voda</item>
      <item>"RAZVITAK" d.d. Metković, OIB 97397473274, A.Hebranga 16,20350 Metković</item>
      <item>Dragan Josip Knežević, OIB 97076984856</item>
      <item>dražbovatelj MOČILO d.o.o.</item>
      <item>Goran Vidović, Put Republike 12,20000 Dubrovnik</item>
      <item>Obrt EKO IMOTSKI</item>
      <item>Maja Krstović, Vukovarska 26/IV,20000 Dubrovnik</item>
      <item>dražbovatelj Mate Milas</item>
      <item>Stipe Cvitanović, OIB 77081672517, Sportska b.b.,20350 Metković</item>
      <item>Marijo Vrnoga, OIB 00736141492, Ivana Gundulića 21,20350 Metković</item>
    </izvorni_sadrzaj>
    <derivirana_varijabla naziv="DomainObject.Predmet.SudioniciListAdressOIB_1">
      <item>OPĆINA BAŠKA VODA, OIB 23958451309, Obala sv. Nikole 65,21320 Baška Voda</item>
      <item>"RAZVITAK" d.d. Metković, OIB 97397473274, A.Hebranga 16,20350 Metković</item>
      <item>Dragan Josip Knežević, OIB 97076984856</item>
      <item>dražbovatelj MOČILO d.o.o.</item>
      <item>Goran Vidović, Put Republike 12,20000 Dubrovnik</item>
      <item>Obrt EKO IMOTSKI</item>
      <item>Maja Krstović, Vukovarska 26/IV,20000 Dubrovnik</item>
      <item>dražbovatelj Mate Milas</item>
      <item>Stipe Cvitanović, OIB 77081672517, Sportska b.b.,20350 Metković</item>
      <item>Marijo Vrnoga, OIB 00736141492, Ivana Gundulića 21,20350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23958451309</item>
      <item>, OIB 97397473274</item>
      <item>, OIB 97076984856</item>
      <item>, OIB null</item>
      <item>, OIB null</item>
      <item>, OIB null</item>
      <item>, OIB null</item>
      <item>, OIB null</item>
      <item>, OIB 77081672517</item>
      <item>, OIB 00736141492</item>
    </izvorni_sadrzaj>
    <derivirana_varijabla naziv="DomainObject.Predmet.SudioniciListNazivOIB_1">
      <item>, OIB 23958451309</item>
      <item>, OIB 97397473274</item>
      <item>, OIB 97076984856</item>
      <item>, OIB null</item>
      <item>, OIB null</item>
      <item>, OIB null</item>
      <item>, OIB null</item>
      <item>, OIB null</item>
      <item>, OIB 77081672517</item>
      <item>, OIB 00736141492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209</properties:Words>
  <properties:Characters>1180</properties:Characters>
  <properties:Lines>47</properties:Lines>
  <properties:Paragraphs>19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1406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2019-01-31T08:43:00Z</dcterms:created>
  <dc:creator>RH-TDU</dc:creator>
  <cp:lastModifiedBy>Sanja Vuković</cp:lastModifiedBy>
  <cp:lastPrinted>2018-12-13T09:56:00Z</cp:lastPrinted>
  <dcterms:modified xmlns:xsi="http://www.w3.org/2001/XMLSchema-instance" xsi:type="dcterms:W3CDTF">2019-01-31T08:57:00Z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(RAZVITAK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