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e0ff" w14:paraId="68fe0ff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9E7954" w:rsidRPr="00A24B11">
        <w:rPr>
          <w:rFonts w:hAnsi="Times New Roman" w:ascii="Times New Roman"/>
          <w:szCs w:val="24"/>
          <w:lang w:val="hr-HR"/>
        </w:rPr>
        <w:t>ZAGORJE ENERGY PELLETS j.d.o.o. za proizvodnju i trgovinu, OIB: 94871741715, Mokrice (Oroslavje), Mokrice 60</w:t>
      </w:r>
      <w:r w:rsidR="00FE5E1F" w:rsidRPr="003A404F">
        <w:rPr>
          <w:rFonts w:hAnsi="Times New Roman" w:ascii="Times New Roman"/>
          <w:szCs w:val="24"/>
          <w:lang w:val="hr-HR"/>
        </w:rPr>
        <w:t>,</w:t>
      </w:r>
      <w:r w:rsidR="00951D00" w:rsidRPr="003A404F">
        <w:rPr>
          <w:rFonts w:hAnsi="Times New Roman" w:ascii="Times New Roman"/>
          <w:szCs w:val="24"/>
          <w:lang w:val="hr-HR"/>
        </w:rPr>
        <w:t xml:space="preserve"> dana</w:t>
      </w:r>
      <w:r w:rsidR="00F2310C" w:rsidRPr="003A404F">
        <w:rPr>
          <w:rFonts w:hAnsi="Times New Roman" w:ascii="Times New Roman"/>
          <w:szCs w:val="24"/>
          <w:lang w:val="hr-HR"/>
        </w:rPr>
        <w:t xml:space="preserve"> </w:t>
      </w:r>
      <w:r w:rsidR="003A404F">
        <w:rPr>
          <w:rFonts w:hAnsi="Times New Roman" w:ascii="Times New Roman"/>
          <w:szCs w:val="24"/>
          <w:lang w:val="hr-HR"/>
        </w:rPr>
        <w:t>21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492618">
        <w:rPr>
          <w:rFonts w:hAnsi="Times New Roman" w:ascii="Times New Roman"/>
          <w:szCs w:val="24"/>
          <w:lang w:val="hr-HR"/>
        </w:rPr>
        <w:t>rujna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9E7954" w:rsidRPr="00A24B11">
        <w:rPr>
          <w:rFonts w:hAnsi="Times New Roman" w:ascii="Times New Roman"/>
          <w:szCs w:val="24"/>
          <w:lang w:val="hr-HR"/>
        </w:rPr>
        <w:t>ZAGORJE ENERGY PELLETS j.d.o.o. za proizvodnju i trgovinu, OIB: 94871741715, Mokrice (Oroslavje), Mokrice 60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3A404F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3A404F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9E7954">
        <w:rPr>
          <w:rFonts w:hAnsi="Times New Roman" w:ascii="Times New Roman"/>
          <w:b/>
          <w:i/>
          <w:szCs w:val="24"/>
          <w:lang w:val="hr-HR"/>
        </w:rPr>
        <w:t>267416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3A404F">
        <w:rPr>
          <w:rFonts w:hAnsi="Times New Roman" w:ascii="Times New Roman"/>
          <w:szCs w:val="24"/>
          <w:lang w:val="hr-HR"/>
        </w:rPr>
        <w:t>21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492618">
        <w:rPr>
          <w:rFonts w:hAnsi="Times New Roman" w:ascii="Times New Roman"/>
          <w:szCs w:val="24"/>
          <w:lang w:val="hr-HR"/>
        </w:rPr>
        <w:t>rujna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7A21B5">
        <w:rPr>
          <w:rFonts w:hAnsi="Times New Roman" w:ascii="Times New Roman"/>
          <w:szCs w:val="24"/>
          <w:lang w:val="hr-HR"/>
        </w:rPr>
        <w:t>,v.r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A21B5" w:rsidP="00324504" w:rsidR="007A21B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A21B5" w:rsidP="00324504" w:rsidR="007A21B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7A21B5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9E7954">
      <w:rPr>
        <w:rFonts w:hAnsi="Times New Roman" w:ascii="Times New Roman"/>
        <w:szCs w:val="24"/>
        <w:lang w:val="hr-HR"/>
      </w:rPr>
      <w:t>2674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9E7954">
      <w:rPr>
        <w:rFonts w:hAnsi="Times New Roman" w:ascii="Times New Roman"/>
        <w:szCs w:val="24"/>
        <w:lang w:val="hr-HR"/>
      </w:rPr>
      <w:t>2674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2590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04F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1B5"/>
    <w:rsid w:val="007A2767"/>
    <w:rsid w:val="007A397C"/>
    <w:rsid w:val="007A3EB6"/>
    <w:rsid w:val="007A6379"/>
    <w:rsid w:val="007A69EF"/>
    <w:rsid w:val="007A6B5B"/>
    <w:rsid w:val="007A6DDD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3280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E7954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2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1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1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1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1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2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1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1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1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1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2674</izvorni_sadrzaj>
    <derivirana_varijabla naziv="DomainObject.Predmet.Broj_1">2674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St-2674/2016</izvorni_sadrzaj>
    <derivirana_varijabla naziv="DomainObject.Predmet.OznakaBroj_1">St-2674/2016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 ENERGY PELLETS j.d.o.o. za proizvodnju i trgovinu zastupanog po punomoćniku Martin Pintar</izvorni_sadrzaj>
    <derivirana_varijabla naziv="DomainObject.Predmet.ProtustrankaFormated_1">  ZAGORJE ENERGY PELLETS j.d.o.o. za proizvodnju i trgovinu zastupanog po punomoćniku Martin Pintar</derivirana_varijabla>
  </DomainObject.Predmet.ProtustrankaFormated>
  <DomainObject.Predmet.ProtustrankaFormatedOIB>
    <izvorni_sadrzaj>  ZAGORJE ENERGY PELLETS j.d.o.o. za proizvodnju i trgovinu, OIB 94871741715 zastupanog po punomoćniku Martin Pintar</izvorni_sadrzaj>
    <derivirana_varijabla naziv="DomainObject.Predmet.ProtustrankaFormatedOIB_1">  ZAGORJE ENERGY PELLETS j.d.o.o. za proizvodnju i trgovinu, OIB 94871741715 zastupanog po punomoćniku Martin Pintar</derivirana_varijabla>
  </DomainObject.Predmet.ProtustrankaFormatedOIB>
  <DomainObject.Predmet.ProtustrankaFormatedWithAdress>
    <izvorni_sadrzaj> ZAGORJE ENERGY PELLETS j.d.o.o. za proizvodnju i trgovinu, Mokrice 60, 49243 Mokrice zastupanog po punomoćniku Martin Pintar</izvorni_sadrzaj>
    <derivirana_varijabla naziv="DomainObject.Predmet.ProtustrankaFormatedWithAdress_1"> ZAGORJE ENERGY PELLETS j.d.o.o. za proizvodnju i trgovinu, Mokrice 60, 49243 Mokrice zastupanog po punomoćniku Martin Pintar</derivirana_varijabla>
  </DomainObject.Predmet.ProtustrankaFormatedWithAdress>
  <DomainObject.Predmet.ProtustrankaFormatedWithAdressOIB>
    <izvorni_sadrzaj> ZAGORJE ENERGY PELLETS j.d.o.o. za proizvodnju i trgovinu, OIB 94871741715, Mokrice 60, 49243 Mokrice zastupanog po punomoćniku Martin Pintar</izvorni_sadrzaj>
    <derivirana_varijabla naziv="DomainObject.Predmet.ProtustrankaFormatedWithAdressOIB_1"> ZAGORJE ENERGY PELLETS j.d.o.o. za proizvodnju i trgovinu, OIB 94871741715, Mokrice 60, 49243 Mokrice zastupanog po punomoćniku Martin Pintar</derivirana_varijabla>
  </DomainObject.Predmet.ProtustrankaFormatedWithAdressOIB>
  <DomainObject.Predmet.ProtustrankaWithAdress>
    <izvorni_sadrzaj>ZAGORJE ENERGY PELLETS j.d.o.o. za proizvodnju i trgovinu Mokrice 60, 49243 Mokrice</izvorni_sadrzaj>
    <derivirana_varijabla naziv="DomainObject.Predmet.ProtustrankaWithAdress_1">ZAGORJE ENERGY PELLETS j.d.o.o. za proizvodnju i trgovinu Mokrice 60, 49243 Mokrice</derivirana_varijabla>
  </DomainObject.Predmet.ProtustrankaWithAdress>
  <DomainObject.Predmet.ProtustrankaWithAdressOIB>
    <izvorni_sadrzaj>ZAGORJE ENERGY PELLETS j.d.o.o. za proizvodnju i trgovinu, OIB 94871741715, Mokrice 60, 49243 Mokrice</izvorni_sadrzaj>
    <derivirana_varijabla naziv="DomainObject.Predmet.ProtustrankaWithAdressOIB_1">ZAGORJE ENERGY PELLETS j.d.o.o. za proizvodnju i trgovinu, OIB 94871741715, Mokrice 60, 49243 Mokrice</derivirana_varijabla>
  </DomainObject.Predmet.ProtustrankaWithAdressOIB>
  <DomainObject.Predmet.ProtustrankaNazivFormated>
    <izvorni_sadrzaj>ZAGORJE ENERGY PELLETS j.d.o.o. za proizvodnju i trgovinu</izvorni_sadrzaj>
    <derivirana_varijabla naziv="DomainObject.Predmet.ProtustrankaNazivFormated_1">ZAGORJE ENERGY PELLETS j.d.o.o. za proizvodnju i trgovinu</derivirana_varijabla>
  </DomainObject.Predmet.ProtustrankaNazivFormated>
  <DomainObject.Predmet.ProtustrankaNazivFormatedOIB>
    <izvorni_sadrzaj>ZAGORJE ENERGY PELLETS j.d.o.o. za proizvodnju i trgovinu, OIB 94871741715</izvorni_sadrzaj>
    <derivirana_varijabla naziv="DomainObject.Predmet.ProtustrankaNazivFormatedOIB_1">ZAGORJE ENERGY PELLETS j.d.o.o. za proizvodnju i trgovinu, OIB 94871741715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ENERGY PELLETS j.d.o.o. za proizvodnju i trgovinu zastupanog po punomoćniku Martin Pintar</item>
    </izvorni_sadrzaj>
    <derivirana_varijabla naziv="DomainObject.Predmet.ProtuStrankaListFormated_1">
      <item>ZAGORJE ENERGY PELLETS j.d.o.o. za proizvodnju i trgovinu zastupanog po punomoćniku Martin Pintar</item>
    </derivirana_varijabla>
  </DomainObject.Predmet.ProtuStrankaListFormated>
  <DomainObject.Predmet.ProtuStrankaListFormatedOIB>
    <izvorni_sadrzaj>
      <item>ZAGORJE ENERGY PELLETS j.d.o.o. za proizvodnju i trgovinu, OIB 94871741715 zastupanog po punomoćniku Martin Pintar</item>
    </izvorni_sadrzaj>
    <derivirana_varijabla naziv="DomainObject.Predmet.ProtuStrankaListFormatedOIB_1">
      <item>ZAGORJE ENERGY PELLETS j.d.o.o. za proizvodnju i trgovinu, OIB 94871741715 zastupanog po punomoćniku Martin Pintar</item>
    </derivirana_varijabla>
  </DomainObject.Predmet.ProtuStrankaListFormatedOIB>
  <DomainObject.Predmet.ProtuStrankaListFormatedWithAdress>
    <izvorni_sadrzaj>
      <item>ZAGORJE ENERGY PELLETS j.d.o.o. za proizvodnju i trgovinu, Mokrice 60, 49243 Mokrice zastupanog po punomoćniku Martin Pintar</item>
    </izvorni_sadrzaj>
    <derivirana_varijabla naziv="DomainObject.Predmet.ProtuStrankaListFormatedWithAdress_1">
      <item>ZAGORJE ENERGY PELLETS j.d.o.o. za proizvodnju i trgovinu, Mokrice 60, 49243 Mokrice zastupanog po punomoćniku Martin Pintar</item>
    </derivirana_varijabla>
  </DomainObject.Predmet.ProtuStrankaListFormatedWithAdress>
  <DomainObject.Predmet.ProtuStrankaListFormatedWithAdressOIB>
    <izvorni_sadrzaj>
      <item>ZAGORJE ENERGY PELLETS j.d.o.o. za proizvodnju i trgovinu, OIB 94871741715, Mokrice 60, 49243 Mokrice zastupanog po punomoćniku Martin Pintar</item>
    </izvorni_sadrzaj>
    <derivirana_varijabla naziv="DomainObject.Predmet.ProtuStrankaListFormatedWithAdressOIB_1">
      <item>ZAGORJE ENERGY PELLETS j.d.o.o. za proizvodnju i trgovinu, OIB 94871741715, Mokrice 60, 49243 Mokrice zastupanog po punomoćniku Martin Pintar</item>
    </derivirana_varijabla>
  </DomainObject.Predmet.ProtuStrankaListFormatedWithAdressOIB>
  <DomainObject.Predmet.ProtuStrankaListNazivFormated>
    <izvorni_sadrzaj>
      <item>ZAGORJE ENERGY PELLETS j.d.o.o. za proizvodnju i trgovinu</item>
    </izvorni_sadrzaj>
    <derivirana_varijabla naziv="DomainObject.Predmet.ProtuStrankaListNazivFormated_1">
      <item>ZAGORJE ENERGY PELLETS j.d.o.o. za proizvodnju i trgovinu</item>
    </derivirana_varijabla>
  </DomainObject.Predmet.ProtuStrankaListNazivFormated>
  <DomainObject.Predmet.ProtuStrankaListNazivFormatedOIB>
    <izvorni_sadrzaj>
      <item>ZAGORJE ENERGY PELLETS j.d.o.o. za proizvodnju i trgovinu, OIB 94871741715</item>
    </izvorni_sadrzaj>
    <derivirana_varijabla naziv="DomainObject.Predmet.ProtuStrankaListNazivFormatedOIB_1">
      <item>ZAGORJE ENERGY PELLETS j.d.o.o. za proizvodnju i trgovinu, OIB 94871741715</item>
    </derivirana_varijabla>
  </DomainObject.Predmet.ProtuStrankaListNazivFormatedOIB>
  <DomainObject.Predmet.OstaliListFormated>
    <izvorni_sadrzaj>
      <item>Martin Pintar punomoćnik sudionika u postupku ZAGORJE ENERGY PELLETS j.d.o.o. za proizvodnju i trgovinu</item>
    </izvorni_sadrzaj>
    <derivirana_varijabla naziv="DomainObject.Predmet.OstaliListFormated_1">
      <item>Martin Pintar punomoćnik sudionika u postupku ZAGORJE ENERGY PELLETS j.d.o.o. za proizvodnju i trgovinu</item>
    </derivirana_varijabla>
  </DomainObject.Predmet.OstaliListFormated>
  <DomainObject.Predmet.OstaliListFormatedOIB>
    <izvorni_sadrzaj>
      <item>Martin Pintar, OIB 32286671408 punomoćnik sudionika u postupku ZAGORJE ENERGY PELLETS j.d.o.o. za proizvodnju i trgovinu</item>
    </izvorni_sadrzaj>
    <derivirana_varijabla naziv="DomainObject.Predmet.OstaliListFormatedOIB_1">
      <item>Martin Pintar, OIB 32286671408 punomoćnik sudionika u postupku ZAGORJE ENERGY PELLETS j.d.o.o. za proizvodnju i trgovinu</item>
    </derivirana_varijabla>
  </DomainObject.Predmet.OstaliListFormatedOIB>
  <DomainObject.Predmet.OstaliListFormatedWithAdress>
    <izvorni_sadrzaj>
      <item>Martin Pintar, Mokrice 1, 49243 Mokrice punomoćnik sudionika u postupku ZAGORJE ENERGY PELLETS j.d.o.o. za proizvodnju i trgovinu</item>
    </izvorni_sadrzaj>
    <derivirana_varijabla naziv="DomainObject.Predmet.OstaliListFormatedWithAdress_1">
      <item>Martin Pintar, Mokrice 1, 49243 Mokrice punomoćnik sudionika u postupku ZAGORJE ENERGY PELLETS j.d.o.o. za proizvodnju i trgovinu</item>
    </derivirana_varijabla>
  </DomainObject.Predmet.OstaliListFormatedWithAdress>
  <DomainObject.Predmet.OstaliListFormatedWithAdressOIB>
    <izvorni_sadrzaj>
      <item>Martin Pintar, OIB 32286671408, Mokrice 1, 49243 Mokrice punomoćnik sudionika u postupku ZAGORJE ENERGY PELLETS j.d.o.o. za proizvodnju i trgovinu</item>
    </izvorni_sadrzaj>
    <derivirana_varijabla naziv="DomainObject.Predmet.OstaliListFormatedWithAdressOIB_1">
      <item>Martin Pintar, OIB 32286671408, Mokrice 1, 49243 Mokrice punomoćnik sudionika u postupku ZAGORJE ENERGY PELLETS j.d.o.o. za proizvodnju i trgovinu</item>
    </derivirana_varijabla>
  </DomainObject.Predmet.OstaliListFormatedWithAdressOIB>
  <DomainObject.Predmet.OstaliListNazivFormated>
    <izvorni_sadrzaj>
      <item>Martin Pintar</item>
    </izvorni_sadrzaj>
    <derivirana_varijabla naziv="DomainObject.Predmet.OstaliListNazivFormated_1">
      <item>Martin Pintar</item>
    </derivirana_varijabla>
  </DomainObject.Predmet.OstaliListNazivFormated>
  <DomainObject.Predmet.OstaliListNazivFormatedOIB>
    <izvorni_sadrzaj>
      <item>Martin Pintar, OIB 32286671408</item>
    </izvorni_sadrzaj>
    <derivirana_varijabla naziv="DomainObject.Predmet.OstaliListNazivFormatedOIB_1">
      <item>Martin Pintar, OIB 32286671408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ENERGY PELLETS j.d.o.o. za proizvodnju i trgovinu</izvorni_sadrzaj>
    <derivirana_varijabla naziv="DomainObject.Predmet.ProtustrankaIDrugi_1">ZAGORJE ENERGY PELLETS j.d.o.o.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ENERGY PELLETS j.d.o.o. za proizvodnju i trgovinu, OIB 94871741715, Mokrice 60, 49243 Mokrice</izvorni_sadrzaj>
    <derivirana_varijabla naziv="DomainObject.Predmet.ProtustrankaIDrugiAdressOIB_1">ZAGORJE ENERGY PELLETS j.d.o.o. za proizvodnju i trgovinu, OIB 94871741715, Mokrice 60, 49243 Mokrice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ENERGY PELLETS j.d.o.o. za proizvodnju i trgovinu</item>
      <item>Martin Pintar</item>
    </izvorni_sadrzaj>
    <derivirana_varijabla naziv="DomainObject.Predmet.SudioniciListNaziv_1">
      <item>FINA Regionalni centar Zagreb</item>
      <item>ZAGORJE ENERGY PELLETS j.d.o.o. za proizvodnju i trgovinu</item>
      <item>Martin Pintar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ENERGY PELLETS j.d.o.o. za proizvodnju i trgovinu, OIB 94871741715, Mokrice 60,49243 Mokrice</item>
      <item>Martin Pintar, OIB 32286671408, Mokrice 1,49243 Mokrice</item>
    </izvorni_sadrzaj>
    <derivirana_varijabla naziv="DomainObject.Predmet.SudioniciListAdressOIB_1">
      <item>FINA Regionalni centar Zagreb, OIB 85821130368, Trg svibanjskih žrtava 1995. 1,10000 Zagreb</item>
      <item>ZAGORJE ENERGY PELLETS j.d.o.o. za proizvodnju i trgovinu, OIB 94871741715, Mokrice 60,49243 Mokrice</item>
      <item>Martin Pintar, OIB 32286671408, Mokrice 1,49243 Mokrice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94871741715</item>
      <item>, OIB 32286671408</item>
    </izvorni_sadrzaj>
    <derivirana_varijabla naziv="DomainObject.Predmet.SudioniciListNazivOIB_1">
      <item>, OIB 85821130368</item>
      <item>, OIB 94871741715</item>
      <item>, OIB 32286671408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2924</properties:Characters>
  <properties:Lines>74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2017-09-21T10:39:00Z</dcterms:created>
  <dc:creator>rsticn</dc:creator>
  <cp:lastModifiedBy>Monika Grbac</cp:lastModifiedBy>
  <cp:lastPrinted>2017-01-24T09:27:00Z</cp:lastPrinted>
  <dcterms:modified xmlns:xsi="http://www.w3.org/2001/XMLSchema-instance" xsi:type="dcterms:W3CDTF">2017-09-21T10:41:00Z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