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92548" w14:paraId="6892548" w:rsidRDefault="00D41763" w:rsidP="00D41763" w:rsidR="00AA5237" w:rsidRPr="008C3132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6634BC">
        <w:tab/>
      </w:r>
      <w:r>
        <w:t xml:space="preserve">      </w:t>
      </w:r>
      <w:r w:rsidR="00570BA5">
        <w:t xml:space="preserve">      </w:t>
      </w:r>
      <w:r>
        <w:t xml:space="preserve"> </w:t>
      </w:r>
    </w:p>
    <w:p w:rsidRDefault="00AA5237" w:rsidP="00BF3D61" w:rsidR="00AA5237" w:rsidRPr="008C3132">
      <w:pPr>
        <w:jc w:val="center"/>
      </w:pPr>
    </w:p>
    <w:p w:rsidRDefault="006634BC" w:rsidP="006634BC" w:rsidR="006634BC">
      <w:pPr>
        <w:ind w:firstLine="708"/>
      </w:pPr>
    </w:p>
    <w:p w:rsidRDefault="00AA5237" w:rsidP="00BC1860" w:rsidR="00AA5237" w:rsidRPr="008C3132">
      <w:r w:rsidRPr="008C3132">
        <w:t>REPUBLIKA HRVATSKA</w:t>
      </w:r>
    </w:p>
    <w:p w:rsidRDefault="00AA5237" w:rsidP="00BC1860" w:rsidR="00AA5237">
      <w:r w:rsidRPr="008C3132">
        <w:t>TRGOVAČKI SUD U ZADRU</w:t>
      </w:r>
    </w:p>
    <w:p w:rsidRDefault="006634BC" w:rsidP="00BC1860" w:rsidR="00AA5237">
      <w:r>
        <w:t xml:space="preserve">Zadar, </w:t>
      </w:r>
      <w:r w:rsidR="00AA5237">
        <w:t>Dr. Franje Tuđmana 35</w:t>
      </w:r>
    </w:p>
    <w:p w:rsidRDefault="00AA5237" w:rsidP="00952B68" w:rsidR="00AA5237"/>
    <w:p w:rsidRDefault="00912002" w:rsidP="00952B68" w:rsidR="00912002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</w:t>
      </w:r>
      <w:r w:rsidR="00BC1860">
        <w:t xml:space="preserve"> </w:t>
      </w:r>
      <w:r w:rsidRPr="008C3132">
        <w:t>J</w:t>
      </w:r>
      <w:r>
        <w:t xml:space="preserve"> </w:t>
      </w:r>
      <w:r w:rsidRPr="008C3132">
        <w:t>E</w:t>
      </w:r>
    </w:p>
    <w:p w:rsidRDefault="00AA5237" w:rsidP="005440C2" w:rsidR="00AA5237" w:rsidRPr="008C3132"/>
    <w:p w:rsidRDefault="00386298" w:rsidP="00A80711" w:rsidR="00AA5237" w:rsidRPr="008C3132">
      <w:pPr>
        <w:ind w:firstLine="705"/>
        <w:jc w:val="both"/>
      </w:pPr>
      <w:r>
        <w:t xml:space="preserve">Trgovački sud u Zadru, OIB: </w:t>
      </w:r>
      <w:r w:rsidR="006634BC">
        <w:t>39670464653</w:t>
      </w:r>
      <w:r w:rsidR="00AA5237">
        <w:t xml:space="preserve">, </w:t>
      </w:r>
      <w:r w:rsidR="003E6CC5">
        <w:t xml:space="preserve">po </w:t>
      </w:r>
      <w:r w:rsidR="00EF3F9E">
        <w:t>sudskom savjetniku</w:t>
      </w:r>
      <w:r w:rsidR="00BC1860">
        <w:t xml:space="preserve"> </w:t>
      </w:r>
      <w:r w:rsidR="00EF3F9E">
        <w:t>Krešimiru Torbarini</w:t>
      </w:r>
      <w:r w:rsidR="00BC1860">
        <w:t>,</w:t>
      </w:r>
      <w:r>
        <w:t xml:space="preserve"> povodom zahtjeva</w:t>
      </w:r>
      <w:r w:rsidRPr="00386298">
        <w:t xml:space="preserve"> </w:t>
      </w:r>
      <w:r>
        <w:t xml:space="preserve">Financijske agencije, Regionalnog centra </w:t>
      </w:r>
      <w:r w:rsidR="000B20D2">
        <w:t>Split</w:t>
      </w:r>
      <w:r>
        <w:t xml:space="preserve">, Podružnice </w:t>
      </w:r>
      <w:r w:rsidR="00A80711">
        <w:t xml:space="preserve">Zadar, Ivana Danila 4, </w:t>
      </w:r>
      <w:r>
        <w:t xml:space="preserve">od </w:t>
      </w:r>
      <w:r w:rsidR="00390B74">
        <w:t>11</w:t>
      </w:r>
      <w:r w:rsidR="00C572D2">
        <w:t xml:space="preserve">. </w:t>
      </w:r>
      <w:r w:rsidR="00390B74">
        <w:t xml:space="preserve">kolovoza </w:t>
      </w:r>
      <w:r w:rsidR="00C572D2">
        <w:t>2016</w:t>
      </w:r>
      <w:r>
        <w:t>. za provedbu skraćenoga stečajnog postupka</w:t>
      </w:r>
      <w:r w:rsidR="00AA5237" w:rsidRPr="008C3132">
        <w:t xml:space="preserve"> nad dužnikom</w:t>
      </w:r>
      <w:r w:rsidR="00AA5237">
        <w:t xml:space="preserve"> </w:t>
      </w:r>
      <w:r w:rsidR="00390B74">
        <w:t>ADRIA NAUTIC SERVICE-BIOGRAD d.o.o., Biograd na Moru, Tina Ujevića 7, OIB: 45554012211</w:t>
      </w:r>
      <w:r w:rsidR="0039437A" w:rsidRPr="0039437A">
        <w:t>,</w:t>
      </w:r>
      <w:r w:rsidR="00EF3F9E">
        <w:t xml:space="preserve"> </w:t>
      </w:r>
      <w:r w:rsidR="00390B74">
        <w:t>8</w:t>
      </w:r>
      <w:r w:rsidR="003825AE">
        <w:t xml:space="preserve">. </w:t>
      </w:r>
      <w:r w:rsidR="00640FE9">
        <w:t xml:space="preserve">ožujka </w:t>
      </w:r>
      <w:r w:rsidR="00912002">
        <w:t>201</w:t>
      </w:r>
      <w:r w:rsidR="0039437A">
        <w:t>7</w:t>
      </w:r>
      <w:r w:rsidR="00912002">
        <w:t>.</w:t>
      </w:r>
      <w:r w:rsidR="006634BC">
        <w:t xml:space="preserve"> </w:t>
      </w:r>
    </w:p>
    <w:p w:rsidRDefault="008F0E0D" w:rsidP="008B137E" w:rsidR="008F0E0D"/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AA5237" w:rsidP="005440C2" w:rsidR="00AA5237" w:rsidRPr="008C3132">
      <w:pPr>
        <w:jc w:val="center"/>
      </w:pPr>
    </w:p>
    <w:p w:rsidRDefault="00386298" w:rsidP="001E74F1" w:rsidR="00193657" w:rsidRPr="002B5AAE">
      <w:pPr>
        <w:ind w:firstLine="705"/>
        <w:jc w:val="both"/>
      </w:pPr>
      <w:r>
        <w:t xml:space="preserve">I. </w:t>
      </w:r>
      <w:r w:rsidR="00193657" w:rsidRPr="002B5AAE">
        <w:t xml:space="preserve">Otvara se </w:t>
      </w:r>
      <w:r>
        <w:t xml:space="preserve">skraćeni </w:t>
      </w:r>
      <w:r w:rsidR="00193657" w:rsidRPr="002B5AAE">
        <w:t xml:space="preserve">stečajni postupak nad dužnikom </w:t>
      </w:r>
      <w:r w:rsidR="00390B74">
        <w:t>ADRIA NAUTIC SERVICE-BIOGRAD d.o.o., Biograd na Moru, Tina Ujevića 7, OIB: 45554012211</w:t>
      </w:r>
      <w:r w:rsidR="0039437A" w:rsidRPr="0039437A">
        <w:t>,</w:t>
      </w:r>
      <w:r w:rsidR="00C572D2">
        <w:t xml:space="preserve"> </w:t>
      </w:r>
      <w:r>
        <w:t xml:space="preserve">s danom </w:t>
      </w:r>
      <w:r w:rsidR="00390B74">
        <w:t>8</w:t>
      </w:r>
      <w:r w:rsidR="003825AE">
        <w:t xml:space="preserve">. </w:t>
      </w:r>
      <w:r w:rsidR="00640FE9">
        <w:t xml:space="preserve">ožujka </w:t>
      </w:r>
      <w:r w:rsidR="0039437A">
        <w:t>2017</w:t>
      </w:r>
      <w:r w:rsidR="003825AE">
        <w:t xml:space="preserve">. </w:t>
      </w:r>
      <w:r>
        <w:t>u</w:t>
      </w:r>
      <w:r w:rsidR="003825AE">
        <w:t xml:space="preserve"> </w:t>
      </w:r>
      <w:r w:rsidR="00390B74">
        <w:rPr>
          <w:color w:themeColor="text1" w:val="000000"/>
        </w:rPr>
        <w:t>10,00</w:t>
      </w:r>
      <w:r w:rsidR="003825AE" w:rsidRPr="00EF3F9E">
        <w:rPr>
          <w:color w:themeColor="text1" w:val="000000"/>
        </w:rPr>
        <w:t xml:space="preserve"> sati</w:t>
      </w:r>
      <w:r w:rsidRPr="00EF3F9E">
        <w:rPr>
          <w:color w:themeColor="text1" w:val="000000"/>
        </w:rPr>
        <w:t xml:space="preserve"> </w:t>
      </w:r>
      <w:r>
        <w:t xml:space="preserve">kada će se ovo rješenje objaviti na mrežnoj stranici e-Oglasna ploča sudova. </w:t>
      </w:r>
    </w:p>
    <w:p w:rsidRDefault="00193657" w:rsidP="007C62EB" w:rsidR="00193657" w:rsidRPr="00570BA5">
      <w:pPr>
        <w:jc w:val="both"/>
      </w:pPr>
    </w:p>
    <w:p w:rsidRDefault="007C62EB" w:rsidP="00EE1103" w:rsidR="00EF3F9E" w:rsidRPr="00062422">
      <w:pPr>
        <w:pStyle w:val="Odlomakpopisa"/>
        <w:spacing w:lineRule="auto" w:line="276" w:after="200"/>
        <w:ind w:firstLine="720" w:left="0"/>
        <w:jc w:val="both"/>
      </w:pPr>
      <w:r w:rsidRPr="00570BA5">
        <w:t>II</w:t>
      </w:r>
      <w:r w:rsidR="00386298" w:rsidRPr="00570BA5">
        <w:t xml:space="preserve">. </w:t>
      </w:r>
      <w:r w:rsidR="00193657" w:rsidRPr="00570BA5">
        <w:t>Stečajnim upraviteljem</w:t>
      </w:r>
      <w:r w:rsidRPr="00570BA5">
        <w:t xml:space="preserve"> dužnika </w:t>
      </w:r>
      <w:r w:rsidR="00193657" w:rsidRPr="00570BA5">
        <w:t>imenuje se</w:t>
      </w:r>
      <w:r w:rsidR="000B20D2">
        <w:t xml:space="preserve"> </w:t>
      </w:r>
      <w:r w:rsidR="003767D7">
        <w:t>Hrvoje Kraljičković iz Zagreba, Trg hrvatskih velikana 4, OIB: 63875916042</w:t>
      </w:r>
      <w:r w:rsidR="00EF3F9E" w:rsidRPr="00062422">
        <w:t>.</w:t>
      </w:r>
    </w:p>
    <w:p w:rsidRDefault="00193657" w:rsidP="00386298" w:rsidR="00193657" w:rsidRPr="002B5AAE">
      <w:pPr>
        <w:jc w:val="both"/>
        <w:rPr>
          <w:b/>
        </w:rPr>
      </w:pPr>
      <w:r w:rsidRPr="002B5AAE">
        <w:rPr>
          <w:b/>
        </w:rPr>
        <w:tab/>
      </w:r>
      <w:r w:rsidR="007C62EB">
        <w:t>III</w:t>
      </w:r>
      <w:r w:rsidR="00386298" w:rsidRPr="00386298">
        <w:t>.</w:t>
      </w:r>
      <w:r w:rsidR="00386298">
        <w:rPr>
          <w:b/>
        </w:rPr>
        <w:t xml:space="preserve"> </w:t>
      </w:r>
      <w:r w:rsidRPr="002B5AAE">
        <w:t xml:space="preserve">Zaključuje se </w:t>
      </w:r>
      <w:r w:rsidR="007C62EB">
        <w:t xml:space="preserve">skraćeni </w:t>
      </w:r>
      <w:r w:rsidRPr="002B5AAE">
        <w:t xml:space="preserve">stečajni postupak nad dužnikom </w:t>
      </w:r>
      <w:r w:rsidR="00390B74">
        <w:t>ADRIA NAUTIC SERVICE-BIOGRAD d.o.o., Biograd na Moru, Tina Ujevića 7, OIB: 45554012211</w:t>
      </w:r>
      <w:r w:rsidR="00742C32">
        <w:t>.</w:t>
      </w:r>
    </w:p>
    <w:p w:rsidRDefault="00386298" w:rsidP="00386298" w:rsidR="00386298">
      <w:pPr>
        <w:jc w:val="both"/>
        <w:rPr>
          <w:b/>
        </w:rPr>
      </w:pPr>
    </w:p>
    <w:p w:rsidRDefault="007C62EB" w:rsidP="00386298" w:rsidR="00193657">
      <w:pPr>
        <w:ind w:firstLine="705"/>
        <w:jc w:val="both"/>
      </w:pPr>
      <w:r>
        <w:t>IV</w:t>
      </w:r>
      <w:r w:rsidR="00386298" w:rsidRPr="00386298">
        <w:t xml:space="preserve">. </w:t>
      </w:r>
      <w:r w:rsidR="00193657" w:rsidRPr="00386298">
        <w:t>Dio</w:t>
      </w:r>
      <w:r w:rsidR="00193657" w:rsidRPr="002B5AAE">
        <w:t xml:space="preserve"> nastalih troškova postupka i</w:t>
      </w:r>
      <w:r w:rsidR="003966DB">
        <w:t>splatit će se iz F</w:t>
      </w:r>
      <w:r w:rsidR="006634BC">
        <w:t xml:space="preserve">onda </w:t>
      </w:r>
      <w:r w:rsidR="007C6FBF">
        <w:t>za namirenje troškova stečajnoga postupka iz čl. 111. Stečajnog zakona</w:t>
      </w:r>
      <w:r w:rsidR="003966DB">
        <w:t>.</w:t>
      </w:r>
    </w:p>
    <w:p w:rsidRDefault="00C81F50" w:rsidP="00C81F50" w:rsidR="00C81F50">
      <w:pPr>
        <w:ind w:firstLine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V. </w:t>
      </w:r>
      <w:r w:rsidR="0039437A">
        <w:t xml:space="preserve"> </w:t>
      </w:r>
      <w:r>
        <w:t xml:space="preserve">Ovo rješenje će se neposredno po objavi istog na mrežnoj stranici e-Oglasna ploča sudova dostaviti </w:t>
      </w:r>
      <w:r w:rsidRPr="002B5AAE">
        <w:t xml:space="preserve">sudskom registru </w:t>
      </w:r>
      <w:r>
        <w:t xml:space="preserve">ovog suda </w:t>
      </w:r>
      <w:r w:rsidRPr="002B5AAE">
        <w:t xml:space="preserve">radi </w:t>
      </w:r>
      <w:r>
        <w:t xml:space="preserve">provedbe </w:t>
      </w:r>
      <w:r w:rsidRPr="002B5AAE">
        <w:t>upisa činjenice otvaranja</w:t>
      </w:r>
      <w:r>
        <w:t xml:space="preserve"> skraćenoga </w:t>
      </w:r>
      <w:r w:rsidRPr="002B5AAE">
        <w:t>stečajnog postupka</w:t>
      </w:r>
      <w:r>
        <w:t xml:space="preserve"> nad dužnikom, kao i</w:t>
      </w:r>
      <w:r w:rsidRPr="002B5AAE">
        <w:t xml:space="preserve"> po pravomoćnosti</w:t>
      </w:r>
      <w:r>
        <w:t xml:space="preserve"> istog radi upisa činjenice zaključenja skraćenoga stečajnog postupka nad dužnikom i brisanja dužnika </w:t>
      </w:r>
      <w:r w:rsidRPr="002B5AAE">
        <w:t xml:space="preserve">iz </w:t>
      </w:r>
      <w:r>
        <w:t xml:space="preserve">sudskog </w:t>
      </w:r>
      <w:r w:rsidRPr="002B5AAE">
        <w:t>registra</w:t>
      </w:r>
      <w:r>
        <w:t xml:space="preserve">. </w:t>
      </w:r>
    </w:p>
    <w:p w:rsidRDefault="00C81F50" w:rsidP="00C81F50" w:rsidR="00C81F50" w:rsidRPr="002B5AAE">
      <w:pPr>
        <w:ind w:hanging="705" w:left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VI. </w:t>
      </w:r>
      <w:r w:rsidRPr="002B5AAE">
        <w:t xml:space="preserve">Otvaranje </w:t>
      </w:r>
      <w:r>
        <w:t xml:space="preserve">skraćenoga </w:t>
      </w:r>
      <w:r w:rsidRPr="002B5AAE">
        <w:t>stečajnog postupka</w:t>
      </w:r>
      <w:r>
        <w:t xml:space="preserve"> nad dužnikom</w:t>
      </w:r>
      <w:r w:rsidRPr="002B5AAE">
        <w:t xml:space="preserve"> i imenovanje stečajnog upravitelja</w:t>
      </w:r>
      <w:r>
        <w:t xml:space="preserve"> dužnika</w:t>
      </w:r>
      <w:r w:rsidRPr="002B5AAE">
        <w:t xml:space="preserve"> upisat će se u zemljišne knjige, upisnik brodova, upisnik brodova u izgradnji, upisnik prava intelektualnog vlasništva</w:t>
      </w:r>
      <w:r>
        <w:t xml:space="preserve"> i u druge javne knjige, registre, upisnike i očevidnike u kojima je dužnik upisan kao nositelj nekog prava</w:t>
      </w:r>
      <w:r w:rsidRPr="002B5AAE">
        <w:t>.</w:t>
      </w:r>
    </w:p>
    <w:p w:rsidRDefault="00C81F50" w:rsidP="00C81F50" w:rsidR="00C81F50" w:rsidRPr="002B5AAE">
      <w:pPr>
        <w:jc w:val="both"/>
      </w:pPr>
    </w:p>
    <w:p w:rsidRDefault="00C81F50" w:rsidP="00C81F50" w:rsidR="00193657">
      <w:pPr>
        <w:ind w:firstLine="705"/>
        <w:jc w:val="both"/>
      </w:pPr>
      <w:r>
        <w:t xml:space="preserve">VII. </w:t>
      </w:r>
      <w:r w:rsidRPr="002B5AAE">
        <w:t xml:space="preserve">Ovlašćuje se stečajni upravitelj nakon zaključenja </w:t>
      </w:r>
      <w:r>
        <w:t xml:space="preserve">skraćenoga </w:t>
      </w:r>
      <w:r w:rsidRPr="002B5AAE">
        <w:t xml:space="preserve">stečajnog postupka </w:t>
      </w:r>
      <w:r>
        <w:t xml:space="preserve">nad dužnikom </w:t>
      </w:r>
      <w:r w:rsidRPr="002B5AAE">
        <w:t>zastupati stečajnu masu, te u ime stečajnog dužnika, a za račun stečajne mase unovčiti imovinu dužnika, pokrenuti i v</w:t>
      </w:r>
      <w:r>
        <w:t xml:space="preserve">oditi u ime stečajne mase </w:t>
      </w:r>
      <w:r w:rsidRPr="002B5AAE">
        <w:t>postupke radi prikupljanja imovine koja ulazi u stečajnu masu i prikupljenim sredstvima podmiriti nastale troškove stečajnoga postupka, a neiskorišteni iznos uplatiti u Fond</w:t>
      </w:r>
      <w:r>
        <w:t xml:space="preserve"> </w:t>
      </w:r>
      <w:r w:rsidRPr="002B5AAE">
        <w:t>za namirenje troškova stečajnog postupka</w:t>
      </w:r>
      <w:r>
        <w:t xml:space="preserve"> iz čl. 111. Stečajnog zakona. </w:t>
      </w:r>
    </w:p>
    <w:p w:rsidRDefault="00EE0861" w:rsidP="00EF3F9E" w:rsidR="00EE0861"/>
    <w:p w:rsidRDefault="008F0E0D" w:rsidP="00193657" w:rsidR="008F0E0D">
      <w:pPr>
        <w:jc w:val="center"/>
      </w:pPr>
    </w:p>
    <w:p w:rsidRDefault="00193657" w:rsidP="00193657" w:rsidR="00193657" w:rsidRPr="002B5AAE">
      <w:pPr>
        <w:jc w:val="center"/>
      </w:pPr>
      <w:r w:rsidRPr="002B5AAE"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7C6FBF" w:rsidP="00A366D1" w:rsidR="00193657" w:rsidRPr="00EF3F9E">
      <w:pPr>
        <w:ind w:firstLine="720"/>
        <w:jc w:val="both"/>
      </w:pPr>
      <w:r>
        <w:t>Financijska agencija</w:t>
      </w:r>
      <w:r w:rsidR="00DD5088">
        <w:t xml:space="preserve">, </w:t>
      </w:r>
      <w:r>
        <w:t>Regionalni centar</w:t>
      </w:r>
      <w:r w:rsidR="00DD5088">
        <w:t xml:space="preserve"> </w:t>
      </w:r>
      <w:r w:rsidR="000B20D2">
        <w:t>Split</w:t>
      </w:r>
      <w:r w:rsidR="00DD5088">
        <w:t>, Podružnica</w:t>
      </w:r>
      <w:r w:rsidR="000B20D2">
        <w:t xml:space="preserve"> </w:t>
      </w:r>
      <w:r w:rsidR="00A80711">
        <w:t>Zadar</w:t>
      </w:r>
      <w:r w:rsidR="00DD5088">
        <w:t xml:space="preserve"> je podnijela ovom sudu </w:t>
      </w:r>
      <w:r w:rsidR="00390B74">
        <w:t>11</w:t>
      </w:r>
      <w:r w:rsidR="00C572D2">
        <w:t xml:space="preserve">. </w:t>
      </w:r>
      <w:r w:rsidR="00390B74">
        <w:t xml:space="preserve">kolovoza </w:t>
      </w:r>
      <w:r w:rsidR="00C572D2">
        <w:t>2016</w:t>
      </w:r>
      <w:r w:rsidR="00303683">
        <w:t>.</w:t>
      </w:r>
      <w:r w:rsidR="00193657" w:rsidRPr="002B5AAE">
        <w:t xml:space="preserve"> zahtjev za provedbu skraćenog</w:t>
      </w:r>
      <w:r w:rsidR="00DD5088">
        <w:t>a</w:t>
      </w:r>
      <w:r w:rsidR="00193657" w:rsidRPr="002B5AAE">
        <w:t xml:space="preserve"> stečajnog postupka nad </w:t>
      </w:r>
      <w:r w:rsidR="00DD5088">
        <w:t xml:space="preserve">uvodno označenim </w:t>
      </w:r>
      <w:r>
        <w:t xml:space="preserve">dužnikom na temelju čl. </w:t>
      </w:r>
      <w:r w:rsidR="00894966">
        <w:t>4</w:t>
      </w:r>
      <w:r w:rsidR="0079567A">
        <w:t>44</w:t>
      </w:r>
      <w:r>
        <w:t xml:space="preserve">. st. 1. Stečajnog zakona (Narodne novine broj 71/15, dalje u tekstu: SZ). </w:t>
      </w:r>
      <w:r w:rsidR="00193657" w:rsidRPr="002B5AAE">
        <w:t xml:space="preserve">U zahtjevu u bitnome navodi da </w:t>
      </w:r>
      <w:r w:rsidR="00DD5088">
        <w:t xml:space="preserve">dužnik </w:t>
      </w:r>
      <w:r w:rsidR="00193657" w:rsidRPr="002B5AAE">
        <w:t xml:space="preserve">na dan </w:t>
      </w:r>
      <w:r w:rsidR="00390B74">
        <w:t>8</w:t>
      </w:r>
      <w:r w:rsidR="0079567A" w:rsidRPr="00EF3F9E">
        <w:t xml:space="preserve">. </w:t>
      </w:r>
      <w:r w:rsidR="00390B74">
        <w:t xml:space="preserve">kolovoza </w:t>
      </w:r>
      <w:r w:rsidR="0079567A" w:rsidRPr="00EF3F9E">
        <w:t>201</w:t>
      </w:r>
      <w:r w:rsidR="000B20D2">
        <w:t>6</w:t>
      </w:r>
      <w:r w:rsidR="00193657" w:rsidRPr="00EF3F9E">
        <w:t xml:space="preserve">. u Očevidniku redoslijeda osnova za plaćanje ima evidentirane neizvršene osnove za plaćanje u neprekinutom razdoblju od </w:t>
      </w:r>
      <w:r w:rsidR="000B20D2">
        <w:t>120</w:t>
      </w:r>
      <w:r w:rsidR="00D41763" w:rsidRPr="00EF3F9E">
        <w:t xml:space="preserve"> </w:t>
      </w:r>
      <w:r w:rsidR="00193657" w:rsidRPr="00EF3F9E">
        <w:t>dan</w:t>
      </w:r>
      <w:r w:rsidR="00D75141" w:rsidRPr="00EF3F9E">
        <w:t>a</w:t>
      </w:r>
      <w:r w:rsidR="00193657" w:rsidRPr="00EF3F9E">
        <w:t xml:space="preserve"> u ukupnom iznosu od </w:t>
      </w:r>
      <w:r w:rsidR="00390B74">
        <w:t>173.442,74</w:t>
      </w:r>
      <w:r w:rsidR="00193657" w:rsidRPr="00EF3F9E">
        <w:t xml:space="preserve"> kuna, da nema zaposlenih, </w:t>
      </w:r>
      <w:r w:rsidRPr="00EF3F9E">
        <w:t xml:space="preserve">da </w:t>
      </w:r>
      <w:r w:rsidR="001518F5">
        <w:t xml:space="preserve">ima </w:t>
      </w:r>
      <w:r w:rsidR="008F0E0D">
        <w:t xml:space="preserve">jedan </w:t>
      </w:r>
      <w:r w:rsidR="00BE620C">
        <w:t xml:space="preserve">otvoren račun </w:t>
      </w:r>
      <w:r w:rsidR="001518F5">
        <w:t xml:space="preserve">i to </w:t>
      </w:r>
      <w:r w:rsidR="00BE620C">
        <w:t xml:space="preserve">u </w:t>
      </w:r>
      <w:r w:rsidR="00390B74">
        <w:t xml:space="preserve">Raiffeisenbank Austria </w:t>
      </w:r>
      <w:r w:rsidR="008B52BA">
        <w:t>d.d.</w:t>
      </w:r>
      <w:r w:rsidR="00B84B6D" w:rsidRPr="00EF3F9E">
        <w:t xml:space="preserve"> </w:t>
      </w:r>
      <w:r w:rsidR="00193657" w:rsidRPr="00EF3F9E">
        <w:t>i da nema zaplijenjenih sredstava na ime predujma za namirenje troškova stečajnog postupka.</w:t>
      </w:r>
    </w:p>
    <w:p w:rsidRDefault="00F4631E" w:rsidP="00F4631E" w:rsidR="00193657" w:rsidRPr="002B5AAE">
      <w:pPr>
        <w:ind w:firstLine="708"/>
        <w:jc w:val="both"/>
      </w:pPr>
      <w:r>
        <w:t xml:space="preserve">Nakon izvršenog uvida u sudski registar, a postupajući sukladno odredbi čl. </w:t>
      </w:r>
      <w:r w:rsidR="00193657" w:rsidRPr="002B5AAE">
        <w:t xml:space="preserve">430. </w:t>
      </w:r>
      <w:r w:rsidR="00A366D1">
        <w:t>SZ-a,</w:t>
      </w:r>
      <w:r w:rsidR="00193657" w:rsidRPr="002B5AAE">
        <w:t xml:space="preserve"> </w:t>
      </w:r>
      <w:r>
        <w:t xml:space="preserve">ovaj sud je </w:t>
      </w:r>
      <w:r w:rsidR="00390B74">
        <w:t>2</w:t>
      </w:r>
      <w:r w:rsidR="00131DF8">
        <w:t xml:space="preserve">. </w:t>
      </w:r>
      <w:r w:rsidR="00390B74">
        <w:t xml:space="preserve">rujna </w:t>
      </w:r>
      <w:r>
        <w:t xml:space="preserve">2016. objavio oglas na mrežnoj stranici e-Oglasna ploča suda kojim su pozvane osobe ovlaštene </w:t>
      </w:r>
      <w:r w:rsidR="00193657" w:rsidRPr="002B5AAE">
        <w:t>za zastupanje</w:t>
      </w:r>
      <w:r>
        <w:t xml:space="preserve"> dužnika po zakonu u roku od 15 od dana objave oglasa, podnijeti sudu javnobilježnički ovjerovljen popis imovine i obveza na</w:t>
      </w:r>
      <w:r w:rsidR="00A366D1">
        <w:t xml:space="preserve"> propisanom obrascu te </w:t>
      </w:r>
      <w:r>
        <w:t>pozvani vjerovnici najkasnije u roku od 45 dana</w:t>
      </w:r>
      <w:r w:rsidR="00A366D1">
        <w:t xml:space="preserve"> od dana objave oglasa, predložiti</w:t>
      </w:r>
      <w:r>
        <w:t xml:space="preserve"> otvaranje stečajnog</w:t>
      </w:r>
      <w:r w:rsidR="00A366D1">
        <w:t>a</w:t>
      </w:r>
      <w:r>
        <w:t xml:space="preserve"> postupka nad dužnikom, uz upozorenje o pravnim posljedicama iz čl. 431. SZ-a.</w:t>
      </w:r>
    </w:p>
    <w:p w:rsidRDefault="00F4631E" w:rsidP="00193657" w:rsidR="00F4631E">
      <w:pPr>
        <w:ind w:firstLine="708"/>
        <w:jc w:val="both"/>
      </w:pPr>
      <w:r>
        <w:t>Naime, potonjom odredbom propisano je</w:t>
      </w:r>
      <w:r w:rsidR="00193657"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="00193657" w:rsidRPr="002B5AAE">
        <w:t>smatrat</w:t>
      </w:r>
      <w:r>
        <w:t>i</w:t>
      </w:r>
      <w:r w:rsidR="00193657" w:rsidRPr="002B5AAE">
        <w:t xml:space="preserve"> da je d</w:t>
      </w:r>
      <w:r>
        <w:t xml:space="preserve">užnik nesposoban za plaćanje te da će sud </w:t>
      </w:r>
      <w:r w:rsidR="00193657" w:rsidRPr="002B5AAE">
        <w:t xml:space="preserve">po službenoj dužnosti donijeti rješenje o otvaranju i zaključenju skraćenoga stečajnog postupka, uz odgovarajuću primjenu </w:t>
      </w:r>
      <w:r w:rsidR="00A366D1">
        <w:t xml:space="preserve">odredbi čl. 132. i </w:t>
      </w:r>
      <w:r>
        <w:t xml:space="preserve">133. te </w:t>
      </w:r>
      <w:r w:rsidR="00A366D1">
        <w:t xml:space="preserve">odredbi </w:t>
      </w:r>
      <w:r>
        <w:t xml:space="preserve">čl. 286.-292. </w:t>
      </w:r>
      <w:r w:rsidR="00A366D1">
        <w:t>SZ-a.</w:t>
      </w:r>
      <w:r w:rsidR="00193657" w:rsidRPr="002B5AAE">
        <w:t xml:space="preserve"> </w:t>
      </w:r>
    </w:p>
    <w:p w:rsidRDefault="00C81F50" w:rsidP="00C81F50" w:rsidR="00C81F50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>
        <w:t xml:space="preserve"> oglasom određenom roku, </w:t>
      </w:r>
      <w:r w:rsidRPr="00131DF8">
        <w:t xml:space="preserve">te da iz potvrde Financijske agencije od </w:t>
      </w:r>
      <w:r w:rsidR="00390B74">
        <w:t>8</w:t>
      </w:r>
      <w:r w:rsidR="008F0E0D">
        <w:t>.</w:t>
      </w:r>
      <w:r w:rsidRPr="00131DF8">
        <w:t xml:space="preserve"> </w:t>
      </w:r>
      <w:r w:rsidR="003767D7">
        <w:t xml:space="preserve">ožujka </w:t>
      </w:r>
      <w:r w:rsidRPr="00131DF8">
        <w:t>201</w:t>
      </w:r>
      <w:r w:rsidR="00D93CA6">
        <w:t>7</w:t>
      </w:r>
      <w:r w:rsidRPr="00131DF8">
        <w:t xml:space="preserve">. proizlazi da je račun dužnika </w:t>
      </w:r>
      <w:r w:rsidR="00EE0861">
        <w:t xml:space="preserve">i dalje u blokadi zbog neizvršenih osnova za plaćanje </w:t>
      </w:r>
      <w:r w:rsidR="00EF3F9E">
        <w:t xml:space="preserve">u iznosu od </w:t>
      </w:r>
      <w:r w:rsidR="00390B74">
        <w:t>176.759,44</w:t>
      </w:r>
      <w:r w:rsidR="00EF3F9E">
        <w:t xml:space="preserve"> kuna </w:t>
      </w:r>
      <w:r w:rsidR="00EE0861">
        <w:t xml:space="preserve">u neprekinutom razdoblju od </w:t>
      </w:r>
      <w:r w:rsidR="00390B74">
        <w:t>330</w:t>
      </w:r>
      <w:r w:rsidR="00EF3F9E">
        <w:t xml:space="preserve"> </w:t>
      </w:r>
      <w:r w:rsidR="00EE0861">
        <w:t>dan</w:t>
      </w:r>
      <w:r w:rsidR="0043755F">
        <w:t>a</w:t>
      </w:r>
      <w:r w:rsidR="00EE0861">
        <w:t xml:space="preserve">, </w:t>
      </w:r>
      <w:r>
        <w:t xml:space="preserve">to je temeljem odredbi čl. 431. i 432. SZ-a, u svezi s odredbama čl. 132. i 133. te 286. do 292. istog, donesena odluka kao u točki I. do IV. izreke ovog rješenja.  </w:t>
      </w:r>
    </w:p>
    <w:p w:rsidRDefault="00C81F50" w:rsidP="00C81F50" w:rsidR="00C81F50">
      <w:pPr>
        <w:ind w:firstLine="708"/>
        <w:jc w:val="both"/>
      </w:pPr>
      <w:r w:rsidRPr="009A255F">
        <w:t xml:space="preserve">Odluka suda iz točke </w:t>
      </w:r>
      <w:r>
        <w:t xml:space="preserve">V. i </w:t>
      </w:r>
      <w:r w:rsidRPr="009A255F">
        <w:t>VI. izreke rješe</w:t>
      </w:r>
      <w:r>
        <w:t>nja temelji se na odredbi čl.</w:t>
      </w:r>
      <w:r w:rsidRPr="009A255F">
        <w:t xml:space="preserve"> 129. st. 2. SZ-a, a radi postupanja navedenih tijela u skladu sa</w:t>
      </w:r>
      <w:r>
        <w:t xml:space="preserve"> odredbom čl. 131. st. 2. SZ-a, dok se odluka iz točke VII. izreke istog temelji na odgovarajućoj primjeni odredbe čl. 133. st. 1. SZ-a. </w:t>
      </w:r>
    </w:p>
    <w:p w:rsidRDefault="00C81F50" w:rsidP="00C81F50" w:rsidR="00C81F50">
      <w:pPr>
        <w:ind w:firstLine="708"/>
        <w:jc w:val="both"/>
        <w:rPr>
          <w:rFonts w:hAnsi="HelveticaNeueLT Com 47 LtCn" w:ascii="HelveticaNeueLT Com 47 LtCn"/>
        </w:rPr>
      </w:pPr>
      <w:r w:rsidRPr="009A255F">
        <w:t xml:space="preserve">Napominje </w:t>
      </w:r>
      <w:r w:rsidRPr="00EF3F9E">
        <w:t xml:space="preserve">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</w:t>
      </w:r>
      <w:r w:rsidRPr="009A255F">
        <w:t xml:space="preserve">upisa zabilježbe u </w:t>
      </w:r>
      <w:r w:rsidRPr="009A255F">
        <w:rPr>
          <w:rFonts w:hAnsi="HelveticaNeueLT Com 47 LtCn" w:ascii="HelveticaNeueLT Com 47 LtCn"/>
        </w:rPr>
        <w:t>Hrvatski registar civilnih zrakoplova koji vodi navedena agencija.</w:t>
      </w:r>
    </w:p>
    <w:p w:rsidRDefault="00C81F50" w:rsidP="00C81F50" w:rsidR="00C81F50">
      <w:pPr>
        <w:ind w:firstLine="708"/>
        <w:jc w:val="both"/>
      </w:pPr>
      <w:r>
        <w:t>Izbor</w:t>
      </w:r>
      <w:r w:rsidRPr="009A255F">
        <w:t xml:space="preserve"> stečajnog</w:t>
      </w:r>
      <w:r>
        <w:t>a</w:t>
      </w:r>
      <w:r w:rsidRPr="009A255F">
        <w:t xml:space="preserve"> upravitelja</w:t>
      </w:r>
      <w:r>
        <w:t xml:space="preserve"> dužnika</w:t>
      </w:r>
      <w:r w:rsidRPr="009A255F">
        <w:t xml:space="preserve"> obavljen</w:t>
      </w:r>
      <w:r>
        <w:t xml:space="preserve"> je metodom slučajnog odabira </w:t>
      </w:r>
      <w:r w:rsidRPr="009A255F">
        <w:t>za područje nadležnosti ovog su</w:t>
      </w:r>
      <w:r>
        <w:t xml:space="preserve">da, a sukladno odredbi čl. 432. SZ-a. </w:t>
      </w:r>
    </w:p>
    <w:p w:rsidRDefault="00C81F50" w:rsidP="008828D3" w:rsidR="00C81F50"/>
    <w:p w:rsidRDefault="00C81F50" w:rsidP="00C81F50" w:rsidR="00C81F50" w:rsidRPr="00240F6B">
      <w:pPr>
        <w:jc w:val="center"/>
      </w:pPr>
      <w:r>
        <w:t>U Zadru</w:t>
      </w:r>
      <w:r w:rsidR="008F0E0D">
        <w:t xml:space="preserve"> </w:t>
      </w:r>
      <w:r w:rsidR="00390B74">
        <w:t>8</w:t>
      </w:r>
      <w:r>
        <w:t xml:space="preserve">. </w:t>
      </w:r>
      <w:r w:rsidR="00640FE9">
        <w:t xml:space="preserve">ožujka </w:t>
      </w:r>
      <w:r w:rsidR="0039437A">
        <w:t>2017</w:t>
      </w:r>
      <w:r>
        <w:t xml:space="preserve">.  </w:t>
      </w:r>
    </w:p>
    <w:p w:rsidRDefault="008F0E0D" w:rsidP="00C81F50" w:rsidR="00C81F50">
      <w:pPr>
        <w:jc w:val="both"/>
      </w:pPr>
      <w:r>
        <w:tab/>
      </w:r>
      <w:r>
        <w:tab/>
      </w:r>
      <w:r>
        <w:tab/>
      </w:r>
      <w:r>
        <w:tab/>
      </w:r>
    </w:p>
    <w:p w:rsidRDefault="00390B74" w:rsidP="00390B74" w:rsidR="00430F19">
      <w:pPr>
        <w:jc w:val="both"/>
      </w:pPr>
      <w:r>
        <w:t xml:space="preserve">Za točnost otpravka – ovlaštena službenica </w:t>
      </w:r>
      <w:r>
        <w:tab/>
      </w:r>
      <w:r>
        <w:tab/>
      </w:r>
      <w:r>
        <w:tab/>
      </w:r>
      <w:r>
        <w:tab/>
      </w:r>
      <w:r>
        <w:tab/>
      </w:r>
      <w:r w:rsidR="00EF3F9E">
        <w:t>Sudski savjetnik</w:t>
      </w:r>
    </w:p>
    <w:p w:rsidRDefault="00390B74" w:rsidP="00390B74" w:rsidR="007E0486">
      <w:pPr>
        <w:jc w:val="both"/>
      </w:pPr>
      <w:r>
        <w:t xml:space="preserve">Merlina Klišmanić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04A57">
        <w:t>Krešimir Torbarina</w:t>
      </w:r>
      <w:r>
        <w:t>, v.r.</w:t>
      </w:r>
    </w:p>
    <w:p w:rsidRDefault="00C81F50" w:rsidP="0027280F" w:rsidR="008663D8">
      <w:pPr>
        <w:ind w:left="6372"/>
        <w:jc w:val="right"/>
      </w:pPr>
      <w:r>
        <w:tab/>
      </w:r>
      <w:r>
        <w:tab/>
      </w:r>
      <w:r>
        <w:tab/>
      </w:r>
    </w:p>
    <w:p w:rsidRDefault="008F0E0D" w:rsidP="008663D8" w:rsidR="008F0E0D">
      <w:pPr>
        <w:jc w:val="both"/>
      </w:pPr>
    </w:p>
    <w:p w:rsidRDefault="008F0E0D" w:rsidP="008663D8" w:rsidR="008F0E0D">
      <w:pPr>
        <w:jc w:val="both"/>
      </w:pPr>
    </w:p>
    <w:p w:rsidRDefault="008F0E0D" w:rsidP="008663D8" w:rsidR="008F0E0D">
      <w:pPr>
        <w:jc w:val="both"/>
      </w:pPr>
    </w:p>
    <w:p w:rsidRDefault="008F0E0D" w:rsidP="008663D8" w:rsidR="008F0E0D">
      <w:pPr>
        <w:jc w:val="both"/>
      </w:pPr>
    </w:p>
    <w:p w:rsidRDefault="008F0E0D" w:rsidP="008663D8" w:rsidR="008F0E0D">
      <w:pPr>
        <w:jc w:val="both"/>
      </w:pPr>
    </w:p>
    <w:p w:rsidRDefault="00C81F50" w:rsidP="008663D8" w:rsidR="00C81F50" w:rsidRPr="00240F6B">
      <w:pPr>
        <w:jc w:val="both"/>
      </w:pPr>
      <w:r>
        <w:t>UPUTA</w:t>
      </w:r>
      <w:r w:rsidRPr="00240F6B">
        <w:t xml:space="preserve"> O PRAVNOM LIJEKU</w:t>
      </w:r>
      <w:r>
        <w:t>:</w:t>
      </w:r>
    </w:p>
    <w:p w:rsidRDefault="00C81F50" w:rsidP="008663D8" w:rsidR="00C81F50">
      <w:pPr>
        <w:jc w:val="both"/>
      </w:pPr>
      <w:r>
        <w:t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C81F50" w:rsidP="00C81F50" w:rsidR="00C81F50">
      <w:pPr>
        <w:jc w:val="both"/>
      </w:pPr>
    </w:p>
    <w:p w:rsidRDefault="00640FE9" w:rsidP="008B137E" w:rsidR="00640FE9">
      <w:pPr>
        <w:tabs>
          <w:tab w:pos="3331" w:val="left"/>
        </w:tabs>
        <w:jc w:val="both"/>
      </w:pPr>
    </w:p>
    <w:p w:rsidRDefault="00640FE9" w:rsidP="008B137E" w:rsidR="00640FE9">
      <w:pPr>
        <w:tabs>
          <w:tab w:pos="3331" w:val="left"/>
        </w:tabs>
        <w:jc w:val="both"/>
      </w:pPr>
    </w:p>
    <w:p w:rsidRDefault="00640FE9" w:rsidP="00F3159A" w:rsidR="00640FE9">
      <w:pPr>
        <w:tabs>
          <w:tab w:pos="3331" w:val="left"/>
        </w:tabs>
        <w:jc w:val="both"/>
      </w:pPr>
    </w:p>
    <w:p w:rsidRDefault="00640FE9" w:rsidP="00640FE9" w:rsidR="00640FE9">
      <w:pPr>
        <w:ind w:firstLine="360"/>
        <w:jc w:val="both"/>
      </w:pPr>
      <w:r>
        <w:t>DN-a: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Stečajnom upravitelju uz potvrdu </w:t>
      </w:r>
      <w:r w:rsidRPr="00B52512">
        <w:rPr>
          <w:bCs/>
        </w:rPr>
        <w:t>i izjavu</w:t>
      </w:r>
      <w:r w:rsidRPr="00B52512">
        <w:t xml:space="preserve"> o imenovanju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Stečajnom dužniku 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FINA, Regionalni centar Split, Podružnica </w:t>
      </w:r>
      <w:r>
        <w:t>Zadar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ŽDO u </w:t>
      </w:r>
      <w:r>
        <w:t>Zadru</w:t>
      </w:r>
      <w:r w:rsidRPr="00B52512">
        <w:t xml:space="preserve">, Građansko-upravnom odjelu 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RH, Ministarstvo financija, Porezna uprava </w:t>
      </w:r>
      <w:r>
        <w:t>Zadar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Registru ovog suda odmah i po pravomoćnosti rješenja radi provedbe točke </w:t>
      </w:r>
      <w:r>
        <w:t>I</w:t>
      </w:r>
      <w:r w:rsidRPr="00B52512">
        <w:t>V. izreke istog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>e-Oglasna ploča suda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>Pisarnici ovog suda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U spis </w:t>
      </w:r>
    </w:p>
    <w:p w:rsidRDefault="00C81F50" w:rsidP="00C81F50" w:rsidR="00C81F50">
      <w:pPr>
        <w:jc w:val="both"/>
      </w:pPr>
    </w:p>
    <w:p w:rsidRDefault="00C81F50" w:rsidP="00C81F50" w:rsidR="00C81F50">
      <w:pPr>
        <w:ind w:hanging="705" w:left="705"/>
        <w:jc w:val="both"/>
      </w:pPr>
    </w:p>
    <w:p w:rsidRDefault="00C81F50" w:rsidP="00C81F50" w:rsidR="00C81F50">
      <w:pPr>
        <w:ind w:hanging="705" w:left="705"/>
        <w:jc w:val="both"/>
      </w:pPr>
    </w:p>
    <w:p w:rsidRDefault="00C81F50" w:rsidP="00193657" w:rsidR="00C81F50">
      <w:pPr>
        <w:ind w:firstLine="708"/>
        <w:jc w:val="both"/>
      </w:pPr>
    </w:p>
    <w:p w:rsidRDefault="00AA5237" w:rsidP="00193657" w:rsidR="00AA5237">
      <w:pPr>
        <w:ind w:hanging="705" w:left="705"/>
        <w:jc w:val="both"/>
      </w:pPr>
    </w:p>
    <w:sectPr w:rsidSect="008F0E0D" w:rsidR="00AA5237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2EA4" w:rsidR="009F2EA4">
      <w:r>
        <w:separator/>
      </w:r>
    </w:p>
  </w:endnote>
  <w:endnote w:id="0" w:type="continuationSeparator">
    <w:p w:rsidRDefault="009F2EA4" w:rsidR="009F2E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HelveticaNeueLT Com 47 LtC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2EA4" w:rsidR="009F2EA4">
      <w:r>
        <w:separator/>
      </w:r>
    </w:p>
  </w:footnote>
  <w:footnote w:id="0" w:type="continuationSeparator">
    <w:p w:rsidRDefault="009F2EA4" w:rsidR="009F2E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2EA4" w:rsidP="00E37B9D" w:rsidR="009F2EA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F2EA4" w:rsidR="009F2EA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2EA4" w:rsidP="00E37B9D" w:rsidR="009F2EA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802C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9F2EA4" w:rsidP="008F0E0D" w:rsidR="009F2EA4" w:rsidRPr="00BE1154">
    <w:pPr>
      <w:pStyle w:val="Zaglavlje"/>
      <w:tabs>
        <w:tab w:pos="4536" w:val="clear"/>
        <w:tab w:pos="9072" w:val="clear"/>
        <w:tab w:pos="6660" w:val="left"/>
      </w:tabs>
    </w:pPr>
    <w:r w:rsidRPr="00BE1154">
      <w:t xml:space="preserve">                                                                    </w:t>
    </w:r>
    <w:r>
      <w:t xml:space="preserve">                              </w:t>
    </w:r>
    <w:r w:rsidR="003767D7">
      <w:t xml:space="preserve">Poslovni broj: 5 </w:t>
    </w:r>
    <w:r w:rsidR="003767D7" w:rsidRPr="008C3132">
      <w:t>St-</w:t>
    </w:r>
    <w:r w:rsidR="003767D7">
      <w:t>10</w:t>
    </w:r>
    <w:r w:rsidR="00390B74">
      <w:t>0</w:t>
    </w:r>
    <w:r w:rsidR="003767D7">
      <w:t>9/16-10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2EA4" w:rsidP="00BC1860" w:rsidR="009F2EA4">
    <w:pPr>
      <w:pStyle w:val="Zaglavlje"/>
      <w:tabs>
        <w:tab w:pos="4536" w:val="clear"/>
        <w:tab w:pos="9072" w:val="clear"/>
        <w:tab w:pos="6660" w:val="left"/>
      </w:tabs>
    </w:pPr>
    <w:r>
      <w:t xml:space="preserve">                                                                                                     Poslovni broj: 5 </w:t>
    </w:r>
    <w:r w:rsidRPr="008C3132">
      <w:t>St-</w:t>
    </w:r>
    <w:r>
      <w:t>10</w:t>
    </w:r>
    <w:r w:rsidR="00390B74">
      <w:t>0</w:t>
    </w:r>
    <w:r w:rsidR="003767D7">
      <w:t>9</w:t>
    </w:r>
    <w:r>
      <w:t>/16-10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23D87"/>
    <w:rsid w:val="00024FE0"/>
    <w:rsid w:val="00026879"/>
    <w:rsid w:val="00030CD8"/>
    <w:rsid w:val="0004797A"/>
    <w:rsid w:val="00062422"/>
    <w:rsid w:val="0007209E"/>
    <w:rsid w:val="000764A2"/>
    <w:rsid w:val="00082765"/>
    <w:rsid w:val="00086EBE"/>
    <w:rsid w:val="0008729C"/>
    <w:rsid w:val="00087797"/>
    <w:rsid w:val="00091D5A"/>
    <w:rsid w:val="000931FC"/>
    <w:rsid w:val="000A0DAE"/>
    <w:rsid w:val="000B20D2"/>
    <w:rsid w:val="000C6F34"/>
    <w:rsid w:val="000D04CB"/>
    <w:rsid w:val="000E466C"/>
    <w:rsid w:val="000E70B5"/>
    <w:rsid w:val="00101503"/>
    <w:rsid w:val="00101E57"/>
    <w:rsid w:val="0010473C"/>
    <w:rsid w:val="00104AC8"/>
    <w:rsid w:val="001062F4"/>
    <w:rsid w:val="00106EA8"/>
    <w:rsid w:val="00130A18"/>
    <w:rsid w:val="00131DF8"/>
    <w:rsid w:val="001322CF"/>
    <w:rsid w:val="001357C2"/>
    <w:rsid w:val="00147DE6"/>
    <w:rsid w:val="001518F5"/>
    <w:rsid w:val="0015425E"/>
    <w:rsid w:val="00157784"/>
    <w:rsid w:val="00171FB9"/>
    <w:rsid w:val="001742EE"/>
    <w:rsid w:val="00192DCF"/>
    <w:rsid w:val="00193657"/>
    <w:rsid w:val="001A4E75"/>
    <w:rsid w:val="001A6833"/>
    <w:rsid w:val="001A68E8"/>
    <w:rsid w:val="001B47CD"/>
    <w:rsid w:val="001C2BC7"/>
    <w:rsid w:val="001C53DB"/>
    <w:rsid w:val="001E5DED"/>
    <w:rsid w:val="001E74F1"/>
    <w:rsid w:val="00200A63"/>
    <w:rsid w:val="002053EC"/>
    <w:rsid w:val="0021518B"/>
    <w:rsid w:val="002216B4"/>
    <w:rsid w:val="0022553D"/>
    <w:rsid w:val="00254DBF"/>
    <w:rsid w:val="0026703A"/>
    <w:rsid w:val="0027280F"/>
    <w:rsid w:val="002765A5"/>
    <w:rsid w:val="00283B04"/>
    <w:rsid w:val="002A1020"/>
    <w:rsid w:val="002A659C"/>
    <w:rsid w:val="002B011F"/>
    <w:rsid w:val="002B5E36"/>
    <w:rsid w:val="002B72E4"/>
    <w:rsid w:val="002C1434"/>
    <w:rsid w:val="002C4929"/>
    <w:rsid w:val="002E7187"/>
    <w:rsid w:val="002F4BE9"/>
    <w:rsid w:val="003024D8"/>
    <w:rsid w:val="00303683"/>
    <w:rsid w:val="0031086B"/>
    <w:rsid w:val="00311993"/>
    <w:rsid w:val="0031580E"/>
    <w:rsid w:val="0031644E"/>
    <w:rsid w:val="00316882"/>
    <w:rsid w:val="003216B4"/>
    <w:rsid w:val="00322087"/>
    <w:rsid w:val="00323425"/>
    <w:rsid w:val="00331E00"/>
    <w:rsid w:val="0035343E"/>
    <w:rsid w:val="003573C3"/>
    <w:rsid w:val="003573F1"/>
    <w:rsid w:val="003767D7"/>
    <w:rsid w:val="003802C5"/>
    <w:rsid w:val="003825AE"/>
    <w:rsid w:val="0038575A"/>
    <w:rsid w:val="00386298"/>
    <w:rsid w:val="00390B74"/>
    <w:rsid w:val="0039437A"/>
    <w:rsid w:val="003966DB"/>
    <w:rsid w:val="003B17EE"/>
    <w:rsid w:val="003C01D9"/>
    <w:rsid w:val="003C58EA"/>
    <w:rsid w:val="003D0523"/>
    <w:rsid w:val="003D3AB8"/>
    <w:rsid w:val="003D5817"/>
    <w:rsid w:val="003D7466"/>
    <w:rsid w:val="003E6CC5"/>
    <w:rsid w:val="003F1185"/>
    <w:rsid w:val="003F118A"/>
    <w:rsid w:val="003F215B"/>
    <w:rsid w:val="003F42CE"/>
    <w:rsid w:val="003F6FE8"/>
    <w:rsid w:val="004031FD"/>
    <w:rsid w:val="00403685"/>
    <w:rsid w:val="00404E55"/>
    <w:rsid w:val="004126FF"/>
    <w:rsid w:val="004141DD"/>
    <w:rsid w:val="00422A77"/>
    <w:rsid w:val="00423912"/>
    <w:rsid w:val="0042650A"/>
    <w:rsid w:val="00430F19"/>
    <w:rsid w:val="00431416"/>
    <w:rsid w:val="00432578"/>
    <w:rsid w:val="0043755F"/>
    <w:rsid w:val="00440B05"/>
    <w:rsid w:val="00444914"/>
    <w:rsid w:val="00445D48"/>
    <w:rsid w:val="004647EF"/>
    <w:rsid w:val="00486C2C"/>
    <w:rsid w:val="004A5D4D"/>
    <w:rsid w:val="004B703D"/>
    <w:rsid w:val="004C2509"/>
    <w:rsid w:val="004C4B52"/>
    <w:rsid w:val="004C7182"/>
    <w:rsid w:val="004E498B"/>
    <w:rsid w:val="00504A57"/>
    <w:rsid w:val="00513D2B"/>
    <w:rsid w:val="00531A9C"/>
    <w:rsid w:val="005439BE"/>
    <w:rsid w:val="005440C2"/>
    <w:rsid w:val="005547E0"/>
    <w:rsid w:val="00563FCE"/>
    <w:rsid w:val="00570BA5"/>
    <w:rsid w:val="00571AD1"/>
    <w:rsid w:val="005759FC"/>
    <w:rsid w:val="00583030"/>
    <w:rsid w:val="00584E27"/>
    <w:rsid w:val="00591C0E"/>
    <w:rsid w:val="00592BEA"/>
    <w:rsid w:val="00597EAD"/>
    <w:rsid w:val="005B55EC"/>
    <w:rsid w:val="005C637D"/>
    <w:rsid w:val="005D1971"/>
    <w:rsid w:val="005E68BB"/>
    <w:rsid w:val="005F46A2"/>
    <w:rsid w:val="005F4DFB"/>
    <w:rsid w:val="00600B23"/>
    <w:rsid w:val="006062E4"/>
    <w:rsid w:val="00614882"/>
    <w:rsid w:val="00624EE7"/>
    <w:rsid w:val="0063409B"/>
    <w:rsid w:val="00635E90"/>
    <w:rsid w:val="00640FE9"/>
    <w:rsid w:val="0066155F"/>
    <w:rsid w:val="00661655"/>
    <w:rsid w:val="006634BC"/>
    <w:rsid w:val="006641CE"/>
    <w:rsid w:val="00670B34"/>
    <w:rsid w:val="00672754"/>
    <w:rsid w:val="00677CC7"/>
    <w:rsid w:val="00681B49"/>
    <w:rsid w:val="006919B3"/>
    <w:rsid w:val="006A0EBB"/>
    <w:rsid w:val="006A5EFE"/>
    <w:rsid w:val="006B4E61"/>
    <w:rsid w:val="006B5DE1"/>
    <w:rsid w:val="006D7631"/>
    <w:rsid w:val="00722809"/>
    <w:rsid w:val="00723BC9"/>
    <w:rsid w:val="00724163"/>
    <w:rsid w:val="0072570A"/>
    <w:rsid w:val="00742C32"/>
    <w:rsid w:val="00753EDD"/>
    <w:rsid w:val="0075628E"/>
    <w:rsid w:val="007805A1"/>
    <w:rsid w:val="00785980"/>
    <w:rsid w:val="0079567A"/>
    <w:rsid w:val="00795905"/>
    <w:rsid w:val="007A4827"/>
    <w:rsid w:val="007C0700"/>
    <w:rsid w:val="007C62EB"/>
    <w:rsid w:val="007C6FBF"/>
    <w:rsid w:val="007E0486"/>
    <w:rsid w:val="007E65A6"/>
    <w:rsid w:val="00812DBD"/>
    <w:rsid w:val="00814233"/>
    <w:rsid w:val="00821286"/>
    <w:rsid w:val="008455B6"/>
    <w:rsid w:val="008503D7"/>
    <w:rsid w:val="00861573"/>
    <w:rsid w:val="00862CC5"/>
    <w:rsid w:val="008663D8"/>
    <w:rsid w:val="008828D3"/>
    <w:rsid w:val="00894966"/>
    <w:rsid w:val="008A31D0"/>
    <w:rsid w:val="008B137E"/>
    <w:rsid w:val="008B52BA"/>
    <w:rsid w:val="008B5890"/>
    <w:rsid w:val="008C078D"/>
    <w:rsid w:val="008C3132"/>
    <w:rsid w:val="008D4452"/>
    <w:rsid w:val="008D4F19"/>
    <w:rsid w:val="008E4276"/>
    <w:rsid w:val="008E730C"/>
    <w:rsid w:val="008F0E0D"/>
    <w:rsid w:val="009007A7"/>
    <w:rsid w:val="0090774A"/>
    <w:rsid w:val="00912002"/>
    <w:rsid w:val="009134E1"/>
    <w:rsid w:val="00913D72"/>
    <w:rsid w:val="00920BCD"/>
    <w:rsid w:val="00924452"/>
    <w:rsid w:val="0092620D"/>
    <w:rsid w:val="00927C43"/>
    <w:rsid w:val="00930553"/>
    <w:rsid w:val="00936087"/>
    <w:rsid w:val="00946261"/>
    <w:rsid w:val="00952B68"/>
    <w:rsid w:val="00957499"/>
    <w:rsid w:val="00974B89"/>
    <w:rsid w:val="00976307"/>
    <w:rsid w:val="0097750E"/>
    <w:rsid w:val="0098648A"/>
    <w:rsid w:val="009948D5"/>
    <w:rsid w:val="00994944"/>
    <w:rsid w:val="009A19E8"/>
    <w:rsid w:val="009B1C85"/>
    <w:rsid w:val="009C0D3D"/>
    <w:rsid w:val="009C57F2"/>
    <w:rsid w:val="009D5D95"/>
    <w:rsid w:val="009E15C1"/>
    <w:rsid w:val="009F2EA4"/>
    <w:rsid w:val="00A01095"/>
    <w:rsid w:val="00A13C19"/>
    <w:rsid w:val="00A20ABD"/>
    <w:rsid w:val="00A241EB"/>
    <w:rsid w:val="00A26896"/>
    <w:rsid w:val="00A366D1"/>
    <w:rsid w:val="00A5296F"/>
    <w:rsid w:val="00A5362F"/>
    <w:rsid w:val="00A61301"/>
    <w:rsid w:val="00A725FD"/>
    <w:rsid w:val="00A73C9A"/>
    <w:rsid w:val="00A80711"/>
    <w:rsid w:val="00A83487"/>
    <w:rsid w:val="00A91121"/>
    <w:rsid w:val="00A95955"/>
    <w:rsid w:val="00AA5237"/>
    <w:rsid w:val="00AB60EF"/>
    <w:rsid w:val="00AC3E5E"/>
    <w:rsid w:val="00AC6312"/>
    <w:rsid w:val="00AC7F62"/>
    <w:rsid w:val="00AD561D"/>
    <w:rsid w:val="00AE4594"/>
    <w:rsid w:val="00B002EE"/>
    <w:rsid w:val="00B03ACB"/>
    <w:rsid w:val="00B05D69"/>
    <w:rsid w:val="00B34FFD"/>
    <w:rsid w:val="00B41A83"/>
    <w:rsid w:val="00B541D9"/>
    <w:rsid w:val="00B654E8"/>
    <w:rsid w:val="00B81B78"/>
    <w:rsid w:val="00B81EFE"/>
    <w:rsid w:val="00B84B6D"/>
    <w:rsid w:val="00B948D0"/>
    <w:rsid w:val="00B96E05"/>
    <w:rsid w:val="00BC00EA"/>
    <w:rsid w:val="00BC1860"/>
    <w:rsid w:val="00BC53A0"/>
    <w:rsid w:val="00BC5DCC"/>
    <w:rsid w:val="00BD7D07"/>
    <w:rsid w:val="00BE0168"/>
    <w:rsid w:val="00BE1154"/>
    <w:rsid w:val="00BE620C"/>
    <w:rsid w:val="00BE6405"/>
    <w:rsid w:val="00BE7ADC"/>
    <w:rsid w:val="00BF3D61"/>
    <w:rsid w:val="00C04F94"/>
    <w:rsid w:val="00C1289F"/>
    <w:rsid w:val="00C20CD8"/>
    <w:rsid w:val="00C258BC"/>
    <w:rsid w:val="00C2776D"/>
    <w:rsid w:val="00C5722B"/>
    <w:rsid w:val="00C572D2"/>
    <w:rsid w:val="00C61524"/>
    <w:rsid w:val="00C758AA"/>
    <w:rsid w:val="00C81F50"/>
    <w:rsid w:val="00C84E20"/>
    <w:rsid w:val="00CA0565"/>
    <w:rsid w:val="00CA3E6B"/>
    <w:rsid w:val="00CA5F49"/>
    <w:rsid w:val="00CA6E9D"/>
    <w:rsid w:val="00CB0F6A"/>
    <w:rsid w:val="00CE46C2"/>
    <w:rsid w:val="00CF7AC9"/>
    <w:rsid w:val="00D10636"/>
    <w:rsid w:val="00D21637"/>
    <w:rsid w:val="00D23298"/>
    <w:rsid w:val="00D23BBC"/>
    <w:rsid w:val="00D250F7"/>
    <w:rsid w:val="00D30751"/>
    <w:rsid w:val="00D3138D"/>
    <w:rsid w:val="00D36588"/>
    <w:rsid w:val="00D41763"/>
    <w:rsid w:val="00D50226"/>
    <w:rsid w:val="00D51E7B"/>
    <w:rsid w:val="00D7124E"/>
    <w:rsid w:val="00D75141"/>
    <w:rsid w:val="00D77058"/>
    <w:rsid w:val="00D82465"/>
    <w:rsid w:val="00D92DF0"/>
    <w:rsid w:val="00D93CA6"/>
    <w:rsid w:val="00D94D07"/>
    <w:rsid w:val="00D96FA0"/>
    <w:rsid w:val="00DA6554"/>
    <w:rsid w:val="00DD0823"/>
    <w:rsid w:val="00DD118B"/>
    <w:rsid w:val="00DD5088"/>
    <w:rsid w:val="00DD56B2"/>
    <w:rsid w:val="00DD5973"/>
    <w:rsid w:val="00DF52BC"/>
    <w:rsid w:val="00E0197B"/>
    <w:rsid w:val="00E0298A"/>
    <w:rsid w:val="00E2239F"/>
    <w:rsid w:val="00E3022A"/>
    <w:rsid w:val="00E37B9D"/>
    <w:rsid w:val="00E41244"/>
    <w:rsid w:val="00E5646B"/>
    <w:rsid w:val="00E70238"/>
    <w:rsid w:val="00E7096C"/>
    <w:rsid w:val="00E77411"/>
    <w:rsid w:val="00E82130"/>
    <w:rsid w:val="00E8481F"/>
    <w:rsid w:val="00E85F98"/>
    <w:rsid w:val="00E8758E"/>
    <w:rsid w:val="00E912CB"/>
    <w:rsid w:val="00EB0EBA"/>
    <w:rsid w:val="00EB2C50"/>
    <w:rsid w:val="00EC6F99"/>
    <w:rsid w:val="00EC739B"/>
    <w:rsid w:val="00ED303C"/>
    <w:rsid w:val="00EE0861"/>
    <w:rsid w:val="00EE1103"/>
    <w:rsid w:val="00EE6A90"/>
    <w:rsid w:val="00EF3F9E"/>
    <w:rsid w:val="00EF6F21"/>
    <w:rsid w:val="00F06CDA"/>
    <w:rsid w:val="00F3159A"/>
    <w:rsid w:val="00F34B4B"/>
    <w:rsid w:val="00F35619"/>
    <w:rsid w:val="00F36175"/>
    <w:rsid w:val="00F42AAC"/>
    <w:rsid w:val="00F461FC"/>
    <w:rsid w:val="00F4631E"/>
    <w:rsid w:val="00F53399"/>
    <w:rsid w:val="00F56EE3"/>
    <w:rsid w:val="00F63692"/>
    <w:rsid w:val="00F83A54"/>
    <w:rsid w:val="00F87118"/>
    <w:rsid w:val="00FA4F6A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02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02C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02C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02C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02C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02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02C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02C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02C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02C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754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2017.</izvorni_sadrzaj>
    <derivirana_varijabla naziv="DomainObject.DatumDonosenjaOdluke_1">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1009</izvorni_sadrzaj>
    <derivirana_varijabla naziv="DomainObject.Predmet.Broj_1">1009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St-1009/2016</izvorni_sadrzaj>
    <derivirana_varijabla naziv="DomainObject.Predmet.OznakaBroj_1">St-1009/2016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ADRIA NAUTIC SERVICE-BIOGRAD društvo s ograničenom odgovornošću za trgovinu</izvorni_sadrzaj>
    <derivirana_varijabla naziv="DomainObject.Predmet.ProtustrankaFormated_1">  ADRIA NAUTIC SERVICE-BIOGRAD društvo s ograničenom odgovornošću za trgovinu</derivirana_varijabla>
  </DomainObject.Predmet.ProtustrankaFormated>
  <DomainObject.Predmet.ProtustrankaFormatedOIB>
    <izvorni_sadrzaj>  ADRIA NAUTIC SERVICE-BIOGRAD društvo s ograničenom odgovornošću za trgovinu, OIB 45554012211</izvorni_sadrzaj>
    <derivirana_varijabla naziv="DomainObject.Predmet.ProtustrankaFormatedOIB_1">  ADRIA NAUTIC SERVICE-BIOGRAD društvo s ograničenom odgovornošću za trgovinu, OIB 45554012211</derivirana_varijabla>
  </DomainObject.Predmet.ProtustrankaFormatedOIB>
  <DomainObject.Predmet.ProtustrankaFormatedWithAdress>
    <izvorni_sadrzaj> ADRIA NAUTIC SERVICE-BIOGRAD društvo s ograničenom odgovornošću za trgovinu, Tina Ujevića 7, 23210 Biograd Na Moru</izvorni_sadrzaj>
    <derivirana_varijabla naziv="DomainObject.Predmet.ProtustrankaFormatedWithAdress_1"> ADRIA NAUTIC SERVICE-BIOGRAD društvo s ograničenom odgovornošću za trgovinu, Tina Ujevića 7, 23210 Biograd Na Moru</derivirana_varijabla>
  </DomainObject.Predmet.ProtustrankaFormatedWithAdress>
  <DomainObject.Predmet.ProtustrankaFormatedWithAdressOIB>
    <izvorni_sadrzaj> ADRIA NAUTIC SERVICE-BIOGRAD društvo s ograničenom odgovornošću za trgovinu, OIB 45554012211, Tina Ujevića 7, 23210 Biograd Na Moru</izvorni_sadrzaj>
    <derivirana_varijabla naziv="DomainObject.Predmet.ProtustrankaFormatedWithAdressOIB_1"> ADRIA NAUTIC SERVICE-BIOGRAD društvo s ograničenom odgovornošću za trgovinu, OIB 45554012211, Tina Ujevića 7, 23210 Biograd Na Moru</derivirana_varijabla>
  </DomainObject.Predmet.ProtustrankaFormatedWithAdressOIB>
  <DomainObject.Predmet.ProtustrankaWithAdress>
    <izvorni_sadrzaj>ADRIA NAUTIC SERVICE-BIOGRAD društvo s ograničenom odgovornošću za trgovinu Tina Ujevića 7, 23210 Biograd Na Moru</izvorni_sadrzaj>
    <derivirana_varijabla naziv="DomainObject.Predmet.ProtustrankaWithAdress_1">ADRIA NAUTIC SERVICE-BIOGRAD društvo s ograničenom odgovornošću za trgovinu Tina Ujevića 7, 23210 Biograd Na Moru</derivirana_varijabla>
  </DomainObject.Predmet.ProtustrankaWithAdress>
  <DomainObject.Predmet.ProtustrankaWithAdressOIB>
    <izvorni_sadrzaj>ADRIA NAUTIC SERVICE-BIOGRAD društvo s ograničenom odgovornošću za trgovinu, OIB 45554012211, Tina Ujevića 7, 23210 Biograd Na Moru</izvorni_sadrzaj>
    <derivirana_varijabla naziv="DomainObject.Predmet.ProtustrankaWithAdressOIB_1">ADRIA NAUTIC SERVICE-BIOGRAD društvo s ograničenom odgovornošću za trgovinu, OIB 45554012211, Tina Ujevića 7, 23210 Biograd Na Moru</derivirana_varijabla>
  </DomainObject.Predmet.ProtustrankaWithAdressOIB>
  <DomainObject.Predmet.ProtustrankaNazivFormated>
    <izvorni_sadrzaj>ADRIA NAUTIC SERVICE-BIOGRAD društvo s ograničenom odgovornošću za trgovinu</izvorni_sadrzaj>
    <derivirana_varijabla naziv="DomainObject.Predmet.ProtustrankaNazivFormated_1">ADRIA NAUTIC SERVICE-BIOGRAD društvo s ograničenom odgovornošću za trgovinu</derivirana_varijabla>
  </DomainObject.Predmet.ProtustrankaNazivFormated>
  <DomainObject.Predmet.ProtustrankaNazivFormatedOIB>
    <izvorni_sadrzaj>ADRIA NAUTIC SERVICE-BIOGRAD društvo s ograničenom odgovornošću za trgovinu, OIB 45554012211</izvorni_sadrzaj>
    <derivirana_varijabla naziv="DomainObject.Predmet.ProtustrankaNazivFormatedOIB_1">ADRIA NAUTIC SERVICE-BIOGRAD društvo s ograničenom odgovornošću za trgovinu, OIB 45554012211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173442.74</izvorni_sadrzaj>
    <derivirana_varijabla naziv="DomainObject.Predmet.TrenutnaVrijednost_1">173442.74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ADRIA NAUTIC SERVICE-BIOGRAD društvo s ograničenom odgovornošću za trgovinu</item>
    </izvorni_sadrzaj>
    <derivirana_varijabla naziv="DomainObject.Predmet.ProtuStrankaListFormated_1">
      <item>ADRIA NAUTIC SERVICE-BIOGRAD društvo s ograničenom odgovornošću za trgovinu</item>
    </derivirana_varijabla>
  </DomainObject.Predmet.ProtuStrankaListFormated>
  <DomainObject.Predmet.ProtuStrankaListFormatedOIB>
    <izvorni_sadrzaj>
      <item>ADRIA NAUTIC SERVICE-BIOGRAD društvo s ograničenom odgovornošću za trgovinu, OIB 45554012211</item>
    </izvorni_sadrzaj>
    <derivirana_varijabla naziv="DomainObject.Predmet.ProtuStrankaListFormatedOIB_1">
      <item>ADRIA NAUTIC SERVICE-BIOGRAD društvo s ograničenom odgovornošću za trgovinu, OIB 45554012211</item>
    </derivirana_varijabla>
  </DomainObject.Predmet.ProtuStrankaListFormatedOIB>
  <DomainObject.Predmet.ProtuStrankaListFormatedWithAdress>
    <izvorni_sadrzaj>
      <item>ADRIA NAUTIC SERVICE-BIOGRAD društvo s ograničenom odgovornošću za trgovinu, Tina Ujevića 7, 23210 Biograd Na Moru</item>
    </izvorni_sadrzaj>
    <derivirana_varijabla naziv="DomainObject.Predmet.ProtuStrankaListFormatedWithAdress_1">
      <item>ADRIA NAUTIC SERVICE-BIOGRAD društvo s ograničenom odgovornošću za trgovinu, Tina Ujevića 7, 23210 Biograd Na Moru</item>
    </derivirana_varijabla>
  </DomainObject.Predmet.ProtuStrankaListFormatedWithAdress>
  <DomainObject.Predmet.ProtuStrankaListFormatedWithAdressOIB>
    <izvorni_sadrzaj>
      <item>ADRIA NAUTIC SERVICE-BIOGRAD društvo s ograničenom odgovornošću za trgovinu, OIB 45554012211, Tina Ujevića 7, 23210 Biograd Na Moru</item>
    </izvorni_sadrzaj>
    <derivirana_varijabla naziv="DomainObject.Predmet.ProtuStrankaListFormatedWithAdressOIB_1">
      <item>ADRIA NAUTIC SERVICE-BIOGRAD društvo s ograničenom odgovornošću za trgovinu, OIB 45554012211, Tina Ujevića 7, 23210 Biograd Na Moru</item>
    </derivirana_varijabla>
  </DomainObject.Predmet.ProtuStrankaListFormatedWithAdressOIB>
  <DomainObject.Predmet.ProtuStrankaListNazivFormated>
    <izvorni_sadrzaj>
      <item>ADRIA NAUTIC SERVICE-BIOGRAD društvo s ograničenom odgovornošću za trgovinu</item>
    </izvorni_sadrzaj>
    <derivirana_varijabla naziv="DomainObject.Predmet.ProtuStrankaListNazivFormated_1">
      <item>ADRIA NAUTIC SERVICE-BIOGRAD društvo s ograničenom odgovornošću za trgovinu</item>
    </derivirana_varijabla>
  </DomainObject.Predmet.ProtuStrankaListNazivFormated>
  <DomainObject.Predmet.ProtuStrankaListNazivFormatedOIB>
    <izvorni_sadrzaj>
      <item>ADRIA NAUTIC SERVICE-BIOGRAD društvo s ograničenom odgovornošću za trgovinu, OIB 45554012211</item>
    </izvorni_sadrzaj>
    <derivirana_varijabla naziv="DomainObject.Predmet.ProtuStrankaListNazivFormatedOIB_1">
      <item>ADRIA NAUTIC SERVICE-BIOGRAD društvo s ograničenom odgovornošću za trgovinu, OIB 45554012211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2017.</izvorni_sadrzaj>
    <derivirana_varijabla naziv="DomainObject.Datum_1">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ADRIA NAUTIC SERVICE-BIOGRAD društvo s ograničenom odgovornošću za trgovinu</izvorni_sadrzaj>
    <derivirana_varijabla naziv="DomainObject.Predmet.ProtustrankaIDrugi_1">ADRIA NAUTIC SERVICE-BIOGRAD društvo s ograničenom odgovornošću za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ADRIA NAUTIC SERVICE-BIOGRAD društvo s ograničenom odgovornošću za trgovinu, OIB 45554012211, Tina Ujevića 7, 23210 Biograd Na Moru</izvorni_sadrzaj>
    <derivirana_varijabla naziv="DomainObject.Predmet.ProtustrankaIDrugiAdressOIB_1">ADRIA NAUTIC SERVICE-BIOGRAD društvo s ograničenom odgovornošću za trgovinu, OIB 45554012211, Tina Ujevića 7, 23210 Biograd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ADRIA NAUTIC SERVICE-BIOGRAD društvo s ograničenom odgovornošću za trgovinu</item>
    </izvorni_sadrzaj>
    <derivirana_varijabla naziv="DomainObject.Predmet.SudioniciListNaziv_1">
      <item>FINA</item>
      <item>ADRIA NAUTIC SERVICE-BIOGRAD društvo s ograničenom odgovornošću za trgovinu</item>
    </derivirana_varijabla>
  </DomainObject.Predmet.SudioniciListNaziv>
  <DomainObject.Predmet.SudioniciListAdressOIB>
    <izvorni_sadrzaj>
      <item>FINA, OIB 85821130368</item>
      <item>ADRIA NAUTIC SERVICE-BIOGRAD društvo s ograničenom odgovornošću za trgovinu, OIB 45554012211, Tina Ujevića 7,23210 Biograd Na Moru</item>
    </izvorni_sadrzaj>
    <derivirana_varijabla naziv="DomainObject.Predmet.SudioniciListAdressOIB_1">
      <item>FINA, OIB 85821130368</item>
      <item>ADRIA NAUTIC SERVICE-BIOGRAD društvo s ograničenom odgovornošću za trgovinu, OIB 45554012211, Tina Ujevića 7,23210 Biograd Na Moru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45554012211</item>
    </izvorni_sadrzaj>
    <derivirana_varijabla naziv="DomainObject.Predmet.SudioniciListNazivOIB_1">
      <item>, OIB 85821130368</item>
      <item>, OIB 45554012211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2124394-4E6A-467D-85FD-D2A88985E9D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1019</properties:Words>
  <properties:Characters>5525</properties:Characters>
  <properties:Lines>129</properties:Lines>
  <properties:Paragraphs>37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6571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2017-03-08T08:35:00Z</dcterms:created>
  <dc:creator>Administrator</dc:creator>
  <cp:lastModifiedBy>Merlina Klišmanić</cp:lastModifiedBy>
  <cp:lastPrinted>2017-03-08T08:35:00Z</cp:lastPrinted>
  <dcterms:modified xmlns:xsi="http://www.w3.org/2001/XMLSchema-instance" xsi:type="dcterms:W3CDTF">2017-03-08T08:41:00Z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