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fece" w14:paraId="63bfece" w:rsidRDefault="00E27B06" w:rsidP="00E27B06" w:rsidR="00E27B0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7B06" w:rsidP="00E27B06" w:rsidR="00E27B0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E27B06" w:rsidP="00E27B06" w:rsidR="00E27B0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27B06" w:rsidP="00E27B06" w:rsidR="00E27B0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E27B06" w:rsidP="00E27B06" w:rsidR="00E27B06"/>
    <w:p w:rsidRDefault="00E27B06" w:rsidP="00E27B06" w:rsidR="00E27B0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E27B06" w:rsidP="00E27B06" w:rsidR="00E27B0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E27B06" w:rsidP="00E27B06" w:rsidR="00E27B0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E27B06" w:rsidP="00E27B06" w:rsidR="00E27B0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27B06" w:rsidP="00E27B06" w:rsidR="00E27B0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9715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P. D. AUTOMARKETING d. o. o. Buje, Trg Josipa Broza Tita 9, OIB 89277179575,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E27B06" w:rsidP="00E27B06" w:rsidR="00E27B0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27B06" w:rsidP="00E27B06" w:rsidR="00E27B0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E27B06" w:rsidP="00E27B06" w:rsidR="00E27B0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27B06" w:rsidP="00E27B06" w:rsidR="00E27B0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P. D. AUTOMARKETING d. o. o. Buje, Trg Josipa Broza Tita 9, OIB 89277179575.</w:t>
      </w:r>
    </w:p>
    <w:p w:rsidRDefault="00E27B06" w:rsidP="00E27B06" w:rsidR="00E27B0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27B06" w:rsidP="00E27B06" w:rsidR="00E27B06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E27B06" w:rsidP="00E27B06" w:rsidR="00E27B0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27B06" w:rsidP="00E27B06" w:rsidR="00E27B0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P. D. AUTOMARKETING d. o. o. Buje.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1002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4.159.555,45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E27B06" w:rsidP="00E27B06" w:rsidR="00E27B0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27B06" w:rsidP="00E27B06" w:rsidR="00E27B0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E27B06" w:rsidP="00E27B06" w:rsidR="00E27B0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27B06" w:rsidP="00E27B06" w:rsidR="00E27B0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E27B06" w:rsidP="00E27B06" w:rsidR="00E27B06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E27B06" w:rsidP="00E27B06" w:rsidR="00E27B0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B319D0">
        <w:rPr>
          <w:rFonts w:cs="Times New Roman" w:eastAsia="Times New Roman"/>
          <w:szCs w:val="24"/>
          <w:lang w:eastAsia="hr-HR"/>
        </w:rPr>
        <w:t>, v. r.</w:t>
      </w:r>
    </w:p>
    <w:p w:rsidRDefault="00E27B06" w:rsidP="00E27B06" w:rsidR="00E27B0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E27B06" w:rsidP="00E27B06" w:rsidR="00E27B0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E27B06" w:rsidP="00E27B06" w:rsidR="00E27B0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E27B06" w:rsidP="00E27B06" w:rsidR="00E27B0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E27B06" w:rsidP="00E27B06" w:rsidR="00E27B0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E27B06" w:rsidP="00E27B06" w:rsidR="00E27B06" w:rsidRPr="00D05CA9">
      <w:pPr>
        <w:tabs>
          <w:tab w:pos="4116" w:val="left"/>
        </w:tabs>
      </w:pPr>
    </w:p>
    <w:p w:rsidRDefault="00E27B06" w:rsidP="00E27B06" w:rsidR="00E27B06" w:rsidRPr="00D05CA9">
      <w:pPr>
        <w:tabs>
          <w:tab w:pos="4116" w:val="left"/>
        </w:tabs>
      </w:pPr>
    </w:p>
    <w:p w:rsidRDefault="00E27B06" w:rsidP="00E27B06" w:rsidR="00E27B06" w:rsidRPr="00D05CA9">
      <w:pPr>
        <w:tabs>
          <w:tab w:pos="4116" w:val="left"/>
        </w:tabs>
      </w:pPr>
    </w:p>
    <w:p w:rsidRDefault="00E27B06" w:rsidP="00E27B06" w:rsidR="00E27B06" w:rsidRPr="00D05CA9">
      <w:pPr>
        <w:tabs>
          <w:tab w:pos="4116" w:val="left"/>
        </w:tabs>
      </w:pPr>
    </w:p>
    <w:p w:rsidRDefault="00E27B06" w:rsidP="00E27B06" w:rsidR="00E27B06" w:rsidRPr="00D05CA9">
      <w:pPr>
        <w:tabs>
          <w:tab w:pos="4116" w:val="left"/>
        </w:tabs>
      </w:pPr>
    </w:p>
    <w:p w:rsidRDefault="00E27B06" w:rsidP="00E27B06" w:rsidR="00E27B06" w:rsidRPr="00D05CA9">
      <w:pPr>
        <w:tabs>
          <w:tab w:pos="4116" w:val="left"/>
        </w:tabs>
      </w:pPr>
    </w:p>
    <w:p w:rsidRDefault="00E27B06" w:rsidP="00E27B06" w:rsidR="00E27B06" w:rsidRPr="00D05CA9">
      <w:pPr>
        <w:tabs>
          <w:tab w:pos="4116" w:val="left"/>
        </w:tabs>
      </w:pPr>
    </w:p>
    <w:p w:rsidRDefault="00E27B06" w:rsidP="00E27B06" w:rsidR="00E27B06" w:rsidRPr="00D05CA9">
      <w:pPr>
        <w:tabs>
          <w:tab w:pos="4116" w:val="left"/>
        </w:tabs>
      </w:pPr>
    </w:p>
    <w:p w:rsidRDefault="00E27B06" w:rsidP="00E27B06" w:rsidR="00E27B06" w:rsidRPr="00D05CA9">
      <w:pPr>
        <w:tabs>
          <w:tab w:pos="4116" w:val="left"/>
        </w:tabs>
      </w:pPr>
    </w:p>
    <w:p w:rsidRDefault="00E27B06" w:rsidP="00E27B06" w:rsidR="00E27B06" w:rsidRPr="00D05CA9"/>
    <w:p w:rsidRDefault="00E27B06" w:rsidP="00E27B06" w:rsidR="00E27B06" w:rsidRPr="00D05CA9"/>
    <w:p w:rsidRDefault="00E27B06" w:rsidP="00E27B06" w:rsidR="00E27B06" w:rsidRPr="00D05CA9"/>
    <w:p w:rsidRDefault="00E27B06" w:rsidP="00E27B06" w:rsidR="00E27B06" w:rsidRPr="00D05CA9"/>
    <w:p w:rsidRDefault="00E27B06" w:rsidP="00E27B06" w:rsidR="00E27B06" w:rsidRPr="00D05CA9"/>
    <w:p w:rsidRDefault="00E27B06" w:rsidP="00E27B06" w:rsidR="00E27B06" w:rsidRPr="00D05CA9"/>
    <w:p w:rsidRDefault="00E27B06" w:rsidP="00E27B06" w:rsidR="00E27B06" w:rsidRPr="00D05CA9"/>
    <w:p w:rsidRDefault="00E27B06" w:rsidP="00E27B06" w:rsidR="00E27B06" w:rsidRPr="00D05CA9"/>
    <w:p w:rsidRDefault="00E27B06" w:rsidP="00E27B06" w:rsidR="00E27B06" w:rsidRPr="00D05CA9"/>
    <w:p w:rsidRDefault="00E27B06" w:rsidP="00E27B06" w:rsidR="00E27B06" w:rsidRPr="00D05CA9"/>
    <w:p w:rsidRDefault="00E27B06" w:rsidP="00E27B06" w:rsidR="00E27B06" w:rsidRPr="00D05CA9"/>
    <w:p w:rsidRDefault="00E27B06" w:rsidP="00E27B06" w:rsidR="00E27B06" w:rsidRPr="00D05CA9"/>
    <w:p w:rsidRDefault="00E27B06" w:rsidP="00E27B06" w:rsidR="00E27B06" w:rsidRPr="00D05CA9"/>
    <w:p w:rsidRDefault="00E27B06" w:rsidP="00E27B06" w:rsidR="00E27B06" w:rsidRPr="00D05CA9"/>
    <w:p w:rsidRDefault="00E27B06" w:rsidP="00E27B06" w:rsidR="00E27B06" w:rsidRPr="00D05CA9"/>
    <w:p w:rsidRDefault="00E27B06" w:rsidP="00E27B06" w:rsidR="00E27B06"/>
    <w:p w:rsidRDefault="00E27B06" w:rsidP="00E27B06" w:rsidR="00E27B06"/>
    <w:p w:rsidRDefault="00E27B06" w:rsidP="00E27B06" w:rsidR="00E27B06"/>
    <w:p w:rsidRDefault="00E27B06" w:rsidP="00E27B06" w:rsidR="00E27B06"/>
    <w:p w:rsidRDefault="00E27B06" w:rsidP="00E27B06" w:rsidR="00E27B06"/>
    <w:p w:rsidRDefault="00E27B06" w:rsidP="00E27B06" w:rsidR="00E27B06"/>
    <w:p w:rsidRDefault="00E27B06" w:rsidP="00E27B06" w:rsidR="00E27B06"/>
    <w:p w:rsidRDefault="00E27B06" w:rsidP="00E27B06" w:rsidR="00E27B06"/>
    <w:p w:rsidRDefault="00E27B06" w:rsidP="00E27B06" w:rsidR="00E27B06"/>
    <w:p w:rsidRDefault="00E27B06" w:rsidP="00E27B06" w:rsidR="00E27B06"/>
    <w:p w:rsidRDefault="00E27B06" w:rsidP="00E27B06" w:rsidR="00E27B06"/>
    <w:p w:rsidRDefault="00E27B06" w:rsidP="00E27B06" w:rsidR="00E27B06"/>
    <w:p w:rsidRDefault="00E27B06" w:rsidP="00E27B06" w:rsidR="00E27B06"/>
    <w:p w:rsidRDefault="00E27B06" w:rsidP="00E27B06" w:rsidR="00E27B06"/>
    <w:p w:rsidRDefault="00E27B06" w:rsidP="00E27B06" w:rsidR="00E27B06"/>
    <w:p w:rsidRDefault="00E27B06" w:rsidP="00E27B06" w:rsidR="00E27B06"/>
    <w:p w:rsidRDefault="00031D39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820" w:rsidP="00E27B06" w:rsidR="00EC4820">
      <w:r>
        <w:separator/>
      </w:r>
    </w:p>
  </w:endnote>
  <w:endnote w:id="0" w:type="continuationSeparator">
    <w:p w:rsidRDefault="00EC4820" w:rsidP="00E27B06" w:rsidR="00EC4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820" w:rsidP="00E27B06" w:rsidR="00EC4820">
      <w:r>
        <w:separator/>
      </w:r>
    </w:p>
  </w:footnote>
  <w:footnote w:id="0" w:type="continuationSeparator">
    <w:p w:rsidRDefault="00EC4820" w:rsidP="00E27B06" w:rsidR="00EC48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820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31D39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30</w:t>
    </w:r>
    <w:r w:rsidR="00E27B06">
      <w:t>5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820" w:rsidP="00A81E97" w:rsidR="00A81E97">
    <w:pPr>
      <w:pStyle w:val="Zaglavlje"/>
      <w:jc w:val="right"/>
    </w:pPr>
    <w:r>
      <w:t>11 St-30</w:t>
    </w:r>
    <w:r w:rsidR="00E27B06">
      <w:t>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4785"/>
    <w:rsid w:val="00031D39"/>
    <w:rsid w:val="00634785"/>
    <w:rsid w:val="009A6044"/>
    <w:rsid w:val="00B319D0"/>
    <w:rsid w:val="00BF033F"/>
    <w:rsid w:val="00E27B06"/>
    <w:rsid w:val="00EC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7B0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7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27B0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7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7B0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27B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27B0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31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D3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D3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D3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D3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7B0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7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27B0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7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7B0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27B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27B0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31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D3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D3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D3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D3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St-305/2015</izvorni_sadrzaj>
    <derivirana_varijabla naziv="DomainObject.Predmet.OznakaBroj_1">St-305/2015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D. AUTOMARKETING d. o. o. BUJE</izvorni_sadrzaj>
    <derivirana_varijabla naziv="DomainObject.Predmet.ProtustrankaFormated_1">  P. D. AUTOMARKETING d. o. o. BUJE</derivirana_varijabla>
  </DomainObject.Predmet.ProtustrankaFormated>
  <DomainObject.Predmet.ProtustrankaFormatedOIB>
    <izvorni_sadrzaj>  P. D. AUTOMARKETING d. o. o. BUJE, OIB 89277179575</izvorni_sadrzaj>
    <derivirana_varijabla naziv="DomainObject.Predmet.ProtustrankaFormatedOIB_1">  P. D. AUTOMARKETING d. o. o. BUJE, OIB 89277179575</derivirana_varijabla>
  </DomainObject.Predmet.ProtustrankaFormatedOIB>
  <DomainObject.Predmet.ProtustrankaFormatedWithAdress>
    <izvorni_sadrzaj> P. D. AUTOMARKETING d. o. o. BUJE, Trg Josipa Broza Tita 9, 52460 Buje</izvorni_sadrzaj>
    <derivirana_varijabla naziv="DomainObject.Predmet.ProtustrankaFormatedWithAdress_1"> P. D. AUTOMARKETING d. o. o. BUJE, Trg Josipa Broza Tita 9, 52460 Buje</derivirana_varijabla>
  </DomainObject.Predmet.ProtustrankaFormatedWithAdress>
  <DomainObject.Predmet.ProtustrankaFormatedWithAdressOIB>
    <izvorni_sadrzaj> P. D. AUTOMARKETING d. o. o. BUJE, OIB 89277179575, Trg Josipa Broza Tita 9, 52460 Buje</izvorni_sadrzaj>
    <derivirana_varijabla naziv="DomainObject.Predmet.ProtustrankaFormatedWithAdressOIB_1"> P. D. AUTOMARKETING d. o. o. BUJE, OIB 89277179575, Trg Josipa Broza Tita 9, 52460 Buje</derivirana_varijabla>
  </DomainObject.Predmet.ProtustrankaFormatedWithAdressOIB>
  <DomainObject.Predmet.ProtustrankaWithAdress>
    <izvorni_sadrzaj>P. D. AUTOMARKETING d. o. o. BUJE Trg Josipa Broza Tita 9, 52460 Buje</izvorni_sadrzaj>
    <derivirana_varijabla naziv="DomainObject.Predmet.ProtustrankaWithAdress_1">P. D. AUTOMARKETING d. o. o. BUJE Trg Josipa Broza Tita 9, 52460 Buje</derivirana_varijabla>
  </DomainObject.Predmet.ProtustrankaWithAdress>
  <DomainObject.Predmet.ProtustrankaWithAdressOIB>
    <izvorni_sadrzaj>P. D. AUTOMARKETING d. o. o. BUJE, OIB 89277179575, Trg Josipa Broza Tita 9, 52460 Buje</izvorni_sadrzaj>
    <derivirana_varijabla naziv="DomainObject.Predmet.ProtustrankaWithAdressOIB_1">P. D. AUTOMARKETING d. o. o. BUJE, OIB 89277179575, Trg Josipa Broza Tita 9, 52460 Buje</derivirana_varijabla>
  </DomainObject.Predmet.ProtustrankaWithAdressOIB>
  <DomainObject.Predmet.ProtustrankaNazivFormated>
    <izvorni_sadrzaj>P. D. AUTOMARKETING d. o. o. BUJE</izvorni_sadrzaj>
    <derivirana_varijabla naziv="DomainObject.Predmet.ProtustrankaNazivFormated_1">P. D. AUTOMARKETING d. o. o. BUJE</derivirana_varijabla>
  </DomainObject.Predmet.ProtustrankaNazivFormated>
  <DomainObject.Predmet.ProtustrankaNazivFormatedOIB>
    <izvorni_sadrzaj>P. D. AUTOMARKETING d. o. o. BUJE, OIB 89277179575</izvorni_sadrzaj>
    <derivirana_varijabla naziv="DomainObject.Predmet.ProtustrankaNazivFormatedOIB_1">P. D. AUTOMARKETING d. o. o. BUJE, OIB 89277179575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4159555.45</izvorni_sadrzaj>
    <derivirana_varijabla naziv="DomainObject.Predmet.TrenutnaVrijednost_1">4159555.45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D. AUTOMARKETING d. o. o. BUJE</item>
    </izvorni_sadrzaj>
    <derivirana_varijabla naziv="DomainObject.Predmet.ProtuStrankaListFormated_1">
      <item>P. D. AUTOMARKETING d. o. o. BUJE</item>
    </derivirana_varijabla>
  </DomainObject.Predmet.ProtuStrankaListFormated>
  <DomainObject.Predmet.ProtuStrankaListFormatedOIB>
    <izvorni_sadrzaj>
      <item>P. D. AUTOMARKETING d. o. o. BUJE, OIB 89277179575</item>
    </izvorni_sadrzaj>
    <derivirana_varijabla naziv="DomainObject.Predmet.ProtuStrankaListFormatedOIB_1">
      <item>P. D. AUTOMARKETING d. o. o. BUJE, OIB 89277179575</item>
    </derivirana_varijabla>
  </DomainObject.Predmet.ProtuStrankaListFormatedOIB>
  <DomainObject.Predmet.ProtuStrankaListFormatedWithAdress>
    <izvorni_sadrzaj>
      <item>P. D. AUTOMARKETING d. o. o. BUJE, Trg Josipa Broza Tita 9, 52460 Buje</item>
    </izvorni_sadrzaj>
    <derivirana_varijabla naziv="DomainObject.Predmet.ProtuStrankaListFormatedWithAdress_1">
      <item>P. D. AUTOMARKETING d. o. o. BUJE, Trg Josipa Broza Tita 9, 52460 Buje</item>
    </derivirana_varijabla>
  </DomainObject.Predmet.ProtuStrankaListFormatedWithAdress>
  <DomainObject.Predmet.ProtuStrankaListFormatedWithAdressOIB>
    <izvorni_sadrzaj>
      <item>P. D. AUTOMARKETING d. o. o. BUJE, OIB 89277179575, Trg Josipa Broza Tita 9, 52460 Buje</item>
    </izvorni_sadrzaj>
    <derivirana_varijabla naziv="DomainObject.Predmet.ProtuStrankaListFormatedWithAdressOIB_1">
      <item>P. D. AUTOMARKETING d. o. o. BUJE, OIB 89277179575, Trg Josipa Broza Tita 9, 52460 Buje</item>
    </derivirana_varijabla>
  </DomainObject.Predmet.ProtuStrankaListFormatedWithAdressOIB>
  <DomainObject.Predmet.ProtuStrankaListNazivFormated>
    <izvorni_sadrzaj>
      <item>P. D. AUTOMARKETING d. o. o. BUJE</item>
    </izvorni_sadrzaj>
    <derivirana_varijabla naziv="DomainObject.Predmet.ProtuStrankaListNazivFormated_1">
      <item>P. D. AUTOMARKETING d. o. o. BUJE</item>
    </derivirana_varijabla>
  </DomainObject.Predmet.ProtuStrankaListNazivFormated>
  <DomainObject.Predmet.ProtuStrankaListNazivFormatedOIB>
    <izvorni_sadrzaj>
      <item>P. D. AUTOMARKETING d. o. o. BUJE, OIB 89277179575</item>
    </izvorni_sadrzaj>
    <derivirana_varijabla naziv="DomainObject.Predmet.ProtuStrankaListNazivFormatedOIB_1">
      <item>P. D. AUTOMARKETING d. o. o. BUJE, OIB 89277179575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D. AUTOMARKETING d. o. o. BUJE</izvorni_sadrzaj>
    <derivirana_varijabla naziv="DomainObject.Predmet.ProtustrankaIDrugi_1">P. D. AUTOMARKETING d. o. 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P. D. AUTOMARKETING d. o. o. BUJE, OIB 89277179575, Trg Josipa Broza Tita 9, 52460 Buje</izvorni_sadrzaj>
    <derivirana_varijabla naziv="DomainObject.Predmet.ProtustrankaIDrugiAdressOIB_1">P. D. AUTOMARKETING d. o. o. BUJE, OIB 89277179575, Trg Josipa Broza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D. AUTOMARKETING d. o. o. BUJE</item>
    </izvorni_sadrzaj>
    <derivirana_varijabla naziv="DomainObject.Predmet.SudioniciListNaziv_1">
      <item>FINANCIJSKA AGENCIJA, RC RIJEKA, PODRUŽNICA PULA, PULA</item>
      <item>P. D. AUTOMARKETING d. o. 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P. D. AUTOMARKETING d. o. o. BUJE, OIB 89277179575, Trg Josipa Broza Tita 9,52460 Buje</item>
    </izvorni_sadrzaj>
    <derivirana_varijabla naziv="DomainObject.Predmet.SudioniciListAdressOIB_1">
      <item>FINANCIJSKA AGENCIJA, RC RIJEKA, PODRUŽNICA PULA, PULA, OIB 85821130368, Giardini 5,52100 Pula</item>
      <item>P. D. AUTOMARKETING d. o. o. BUJE, OIB 89277179575, Trg Josipa Broza Tita 9,52460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89277179575</item>
    </izvorni_sadrzaj>
    <derivirana_varijabla naziv="DomainObject.Predmet.SudioniciListNazivOIB_1">
      <item>, OIB 85821130368</item>
      <item>, OIB 89277179575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377</properties:Words>
  <properties:Characters>2016</properties:Characters>
  <properties:Lines>90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2015-11-23T09:16:00Z</dcterms:created>
  <dc:creator>Mihaela Kaligari</dc:creator>
  <dc:description/>
  <cp:keywords/>
  <cp:lastModifiedBy>Ana Jeromela</cp:lastModifiedBy>
  <cp:lastPrinted>2015-11-30T07:56:00Z</cp:lastPrinted>
  <dcterms:modified xmlns:xsi="http://www.w3.org/2001/XMLSchema-instance" xsi:type="dcterms:W3CDTF">2015-11-30T07:56:00Z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