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1be" w14:paraId="380c1b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32743">
        <w:t>5703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32743">
        <w:t>5703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32743" w:rsidRPr="00DB6602">
        <w:t>JAZVIĆ društvo s ograničenom odgovornošću za proizvodnju, usluge i trgovinu</w:t>
      </w:r>
      <w:r w:rsidR="00232743">
        <w:t>, Križ (Općina Križ), Zagrebačka 11, OIB: 08703632891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232743">
        <w:t xml:space="preserve">11.175,34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27C79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St-5703/2015</izvorni_sadrzaj>
    <derivirana_varijabla naziv="DomainObject.Predmet.OznakaBroj_1">St-5703/2015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JAZVIĆ d.o.o. zastupanog po punomoćniku Filip Jazvić</izvorni_sadrzaj>
    <derivirana_varijabla naziv="DomainObject.Predmet.ProtustrankaFormated_1">  JAZVIĆ d.o.o. zastupanog po punomoćniku Filip Jazvić</derivirana_varijabla>
  </DomainObject.Predmet.ProtustrankaFormated>
  <DomainObject.Predmet.ProtustrankaFormatedOIB>
    <izvorni_sadrzaj>  JAZVIĆ d.o.o., OIB 08703632891 zastupanog po punomoćniku Filip Jazvić</izvorni_sadrzaj>
    <derivirana_varijabla naziv="DomainObject.Predmet.ProtustrankaFormatedOIB_1">  JAZVIĆ d.o.o., OIB 08703632891 zastupanog po punomoćniku Filip Jazvić</derivirana_varijabla>
  </DomainObject.Predmet.ProtustrankaFormatedOIB>
  <DomainObject.Predmet.ProtustrankaFormatedWithAdress>
    <izvorni_sadrzaj> JAZVIĆ d.o.o., Zagrebačka 11, 10314 Križ zastupanog po punomoćniku Filip Jazvić</izvorni_sadrzaj>
    <derivirana_varijabla naziv="DomainObject.Predmet.ProtustrankaFormatedWithAdress_1"> JAZVIĆ d.o.o., Zagrebačka 11, 10314 Križ zastupanog po punomoćniku Filip Jazvić</derivirana_varijabla>
  </DomainObject.Predmet.ProtustrankaFormatedWithAdress>
  <DomainObject.Predmet.ProtustrankaFormatedWithAdressOIB>
    <izvorni_sadrzaj> JAZVIĆ d.o.o., OIB 08703632891, Zagrebačka 11, 10314 Križ zastupanog po punomoćniku Filip Jazvić</izvorni_sadrzaj>
    <derivirana_varijabla naziv="DomainObject.Predmet.ProtustrankaFormatedWithAdressOIB_1"> JAZVIĆ d.o.o., OIB 08703632891, Zagrebačka 11, 10314 Križ zastupanog po punomoćniku Filip Jazvić</derivirana_varijabla>
  </DomainObject.Predmet.ProtustrankaFormatedWithAdressOIB>
  <DomainObject.Predmet.ProtustrankaWithAdress>
    <izvorni_sadrzaj>JAZVIĆ d.o.o. Zagrebačka 11, 10314 Križ</izvorni_sadrzaj>
    <derivirana_varijabla naziv="DomainObject.Predmet.ProtustrankaWithAdress_1">JAZVIĆ d.o.o. Zagrebačka 11, 10314 Križ</derivirana_varijabla>
  </DomainObject.Predmet.ProtustrankaWithAdress>
  <DomainObject.Predmet.ProtustrankaWithAdressOIB>
    <izvorni_sadrzaj>JAZVIĆ d.o.o., OIB 08703632891, Zagrebačka 11, 10314 Križ</izvorni_sadrzaj>
    <derivirana_varijabla naziv="DomainObject.Predmet.ProtustrankaWithAdressOIB_1">JAZVIĆ d.o.o., OIB 08703632891, Zagrebačka 11, 10314 Križ</derivirana_varijabla>
  </DomainObject.Predmet.ProtustrankaWithAdressOIB>
  <DomainObject.Predmet.ProtustrankaNazivFormated>
    <izvorni_sadrzaj>JAZVIĆ d.o.o.</izvorni_sadrzaj>
    <derivirana_varijabla naziv="DomainObject.Predmet.ProtustrankaNazivFormated_1">JAZVIĆ d.o.o.</derivirana_varijabla>
  </DomainObject.Predmet.ProtustrankaNazivFormated>
  <DomainObject.Predmet.ProtustrankaNazivFormatedOIB>
    <izvorni_sadrzaj>JAZVIĆ d.o.o., OIB 08703632891</izvorni_sadrzaj>
    <derivirana_varijabla naziv="DomainObject.Predmet.ProtustrankaNazivFormatedOIB_1">JAZVIĆ d.o.o., OIB 08703632891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JAZVIĆ d.o.o. zastupanog po punomoćniku Filip Jazvić</item>
    </izvorni_sadrzaj>
    <derivirana_varijabla naziv="DomainObject.Predmet.ProtuStrankaListFormated_1">
      <item>JAZVIĆ d.o.o. zastupanog po punomoćniku Filip Jazvić</item>
    </derivirana_varijabla>
  </DomainObject.Predmet.ProtuStrankaListFormated>
  <DomainObject.Predmet.ProtuStrankaListFormatedOIB>
    <izvorni_sadrzaj>
      <item>JAZVIĆ d.o.o., OIB 08703632891 zastupanog po punomoćniku Filip Jazvić</item>
    </izvorni_sadrzaj>
    <derivirana_varijabla naziv="DomainObject.Predmet.ProtuStrankaListFormatedOIB_1">
      <item>JAZVIĆ d.o.o., OIB 08703632891 zastupanog po punomoćniku Filip Jazvić</item>
    </derivirana_varijabla>
  </DomainObject.Predmet.ProtuStrankaListFormatedOIB>
  <DomainObject.Predmet.ProtuStrankaListFormatedWithAdress>
    <izvorni_sadrzaj>
      <item>JAZVIĆ d.o.o., Zagrebačka 11, 10314 Križ zastupanog po punomoćniku Filip Jazvić</item>
    </izvorni_sadrzaj>
    <derivirana_varijabla naziv="DomainObject.Predmet.ProtuStrankaListFormatedWithAdress_1">
      <item>JAZVIĆ d.o.o., Zagrebačka 11, 10314 Križ zastupanog po punomoćniku Filip Jazvić</item>
    </derivirana_varijabla>
  </DomainObject.Predmet.ProtuStrankaListFormatedWithAdress>
  <DomainObject.Predmet.ProtuStrankaListFormatedWithAdressOIB>
    <izvorni_sadrzaj>
      <item>JAZVIĆ d.o.o., OIB 08703632891, Zagrebačka 11, 10314 Križ zastupanog po punomoćniku Filip Jazvić</item>
    </izvorni_sadrzaj>
    <derivirana_varijabla naziv="DomainObject.Predmet.ProtuStrankaListFormatedWithAdressOIB_1">
      <item>JAZVIĆ d.o.o., OIB 08703632891, Zagrebačka 11, 10314 Križ zastupanog po punomoćniku Filip Jazvić</item>
    </derivirana_varijabla>
  </DomainObject.Predmet.ProtuStrankaListFormatedWithAdressOIB>
  <DomainObject.Predmet.ProtuStrankaListNazivFormated>
    <izvorni_sadrzaj>
      <item>JAZVIĆ d.o.o.</item>
    </izvorni_sadrzaj>
    <derivirana_varijabla naziv="DomainObject.Predmet.ProtuStrankaListNazivFormated_1">
      <item>JAZVIĆ d.o.o.</item>
    </derivirana_varijabla>
  </DomainObject.Predmet.ProtuStrankaListNazivFormated>
  <DomainObject.Predmet.ProtuStrankaListNazivFormatedOIB>
    <izvorni_sadrzaj>
      <item>JAZVIĆ d.o.o., OIB 08703632891</item>
    </izvorni_sadrzaj>
    <derivirana_varijabla naziv="DomainObject.Predmet.ProtuStrankaListNazivFormatedOIB_1">
      <item>JAZVIĆ d.o.o., OIB 08703632891</item>
    </derivirana_varijabla>
  </DomainObject.Predmet.ProtuStrankaListNazivFormatedOIB>
  <DomainObject.Predmet.OstaliListFormated>
    <izvorni_sadrzaj>
      <item>Filip Jazvić punomoćnik sudionika u postupku JAZVIĆ d.o.o.</item>
    </izvorni_sadrzaj>
    <derivirana_varijabla naziv="DomainObject.Predmet.OstaliListFormated_1">
      <item>Filip Jazvić punomoćnik sudionika u postupku JAZVIĆ d.o.o.</item>
    </derivirana_varijabla>
  </DomainObject.Predmet.OstaliListFormated>
  <DomainObject.Predmet.OstaliListFormatedOIB>
    <izvorni_sadrzaj>
      <item>Filip Jazvić, OIB 31292754032 punomoćnik sudionika u postupku JAZVIĆ d.o.o.</item>
    </izvorni_sadrzaj>
    <derivirana_varijabla naziv="DomainObject.Predmet.OstaliListFormatedOIB_1">
      <item>Filip Jazvić, OIB 31292754032 punomoćnik sudionika u postupku JAZVIĆ d.o.o.</item>
    </derivirana_varijabla>
  </DomainObject.Predmet.OstaliListFormatedOIB>
  <DomainObject.Predmet.OstaliListFormatedWithAdress>
    <izvorni_sadrzaj>
      <item>Filip Jazvić, Školska 32, 10314 Križ punomoćnik sudionika u postupku JAZVIĆ d.o.o.</item>
    </izvorni_sadrzaj>
    <derivirana_varijabla naziv="DomainObject.Predmet.OstaliListFormatedWithAdress_1">
      <item>Filip Jazvić, Školska 32, 10314 Križ punomoćnik sudionika u postupku JAZVIĆ d.o.o.</item>
    </derivirana_varijabla>
  </DomainObject.Predmet.OstaliListFormatedWithAdress>
  <DomainObject.Predmet.OstaliListFormatedWithAdressOIB>
    <izvorni_sadrzaj>
      <item>Filip Jazvić, OIB 31292754032, Školska 32, 10314 Križ punomoćnik sudionika u postupku JAZVIĆ d.o.o.</item>
    </izvorni_sadrzaj>
    <derivirana_varijabla naziv="DomainObject.Predmet.OstaliListFormatedWithAdressOIB_1">
      <item>Filip Jazvić, OIB 31292754032, Školska 32, 10314 Križ punomoćnik sudionika u postupku JAZVIĆ d.o.o.</item>
    </derivirana_varijabla>
  </DomainObject.Predmet.OstaliListFormatedWithAdressOIB>
  <DomainObject.Predmet.OstaliListNazivFormated>
    <izvorni_sadrzaj>
      <item>Filip Jazvić</item>
    </izvorni_sadrzaj>
    <derivirana_varijabla naziv="DomainObject.Predmet.OstaliListNazivFormated_1">
      <item>Filip Jazvić</item>
    </derivirana_varijabla>
  </DomainObject.Predmet.OstaliListNazivFormated>
  <DomainObject.Predmet.OstaliListNazivFormatedOIB>
    <izvorni_sadrzaj>
      <item>Filip Jazvić, OIB 31292754032</item>
    </izvorni_sadrzaj>
    <derivirana_varijabla naziv="DomainObject.Predmet.OstaliListNazivFormatedOIB_1">
      <item>Filip Jazvić, OIB 31292754032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JAZVIĆ d.o.o.</izvorni_sadrzaj>
    <derivirana_varijabla naziv="DomainObject.Predmet.ProtustrankaIDrugi_1">JAZVIĆ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JAZVIĆ d.o.o., OIB 08703632891, Zagrebačka 11, 10314 Križ</izvorni_sadrzaj>
    <derivirana_varijabla naziv="DomainObject.Predmet.ProtustrankaIDrugiAdressOIB_1">JAZVIĆ d.o.o., OIB 08703632891, Zagrebačka 11,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JAZVIĆ d.o.o.</item>
      <item>Filip Jazvić</item>
    </izvorni_sadrzaj>
    <derivirana_varijabla naziv="DomainObject.Predmet.SudioniciListNaziv_1">
      <item>FINA Regionalni centar Zagreb</item>
      <item>JAZVIĆ d.o.o.</item>
      <item>Filip Jazvić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JAZVIĆ d.o.o., OIB 08703632891, Zagrebačka 11,10314 Križ</item>
      <item>Filip Jazvić, OIB 31292754032, Školska 32,10314 Križ</item>
    </izvorni_sadrzaj>
    <derivirana_varijabla naziv="DomainObject.Predmet.SudioniciListAdressOIB_1">
      <item>FINA Regionalni centar Zagreb, OIB 85821130368, Trg svibanjskih žrtava 1995. 1,10000 Zagreb</item>
      <item>JAZVIĆ d.o.o., OIB 08703632891, Zagrebačka 11,10314 Križ</item>
      <item>Filip Jazvić, OIB 31292754032, Školska 32,10314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08703632891</item>
      <item>, OIB 31292754032</item>
    </izvorni_sadrzaj>
    <derivirana_varijabla naziv="DomainObject.Predmet.SudioniciListNazivOIB_1">
      <item>, OIB 85821130368</item>
      <item>, OIB 08703632891</item>
      <item>, OIB 31292754032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1505</properties:Characters>
  <properties:Lines>43</properties:Lines>
  <properties:Paragraphs>18</properties:Paragraphs>
  <properties:TotalTime>695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2016-03-02T07:28:00Z</cp:lastPrinted>
  <dcterms:modified xmlns:xsi="http://www.w3.org/2001/XMLSchema-instance" xsi:type="dcterms:W3CDTF">2016-03-02T07:31:00Z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