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c698" w14:paraId="2cac69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E07552">
        <w:rPr>
          <w:lang w:val="hr-HR"/>
        </w:rPr>
        <w:t>40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ED1322">
        <w:rPr>
          <w:lang w:val="hr-HR"/>
        </w:rPr>
        <w:t xml:space="preserve">MI SPORT d.o.o. za sportske djelatnosti, trgovinu i usluge, Virovitica, Trg dr. Franje Tuđmana 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ED1322">
        <w:rPr>
          <w:lang w:val="hr-HR"/>
        </w:rPr>
        <w:t>71104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ED1322">
        <w:rPr>
          <w:lang w:val="hr-HR"/>
        </w:rPr>
        <w:t>54197893172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ED1322">
        <w:rPr>
          <w:lang w:val="hr-HR"/>
        </w:rPr>
        <w:t>40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2D1E">
        <w:rPr>
          <w:lang w:val="hr-HR"/>
        </w:rPr>
        <w:t>2.461.010,96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7C2D1E">
        <w:rPr>
          <w:lang w:val="hr-HR"/>
        </w:rPr>
        <w:t xml:space="preserve">Marija </w:t>
      </w:r>
      <w:proofErr w:type="spellStart"/>
      <w:r w:rsidR="007C2D1E">
        <w:rPr>
          <w:lang w:val="hr-HR"/>
        </w:rPr>
        <w:t>Hanzić</w:t>
      </w:r>
      <w:proofErr w:type="spellEnd"/>
      <w:r w:rsidR="007C2D1E">
        <w:rPr>
          <w:lang w:val="hr-HR"/>
        </w:rPr>
        <w:t xml:space="preserve">, </w:t>
      </w:r>
      <w:proofErr w:type="spellStart"/>
      <w:r w:rsidR="007C2D1E">
        <w:rPr>
          <w:lang w:val="hr-HR"/>
        </w:rPr>
        <w:t>Korija</w:t>
      </w:r>
      <w:proofErr w:type="spellEnd"/>
      <w:r w:rsidR="007C2D1E">
        <w:rPr>
          <w:lang w:val="hr-HR"/>
        </w:rPr>
        <w:t xml:space="preserve">, Stjepana Radića 11, </w:t>
      </w:r>
      <w:r w:rsidR="006612D1">
        <w:rPr>
          <w:lang w:val="hr-HR"/>
        </w:rPr>
        <w:t xml:space="preserve">OIB: </w:t>
      </w:r>
      <w:r w:rsidR="007C2D1E">
        <w:rPr>
          <w:lang w:val="hr-HR"/>
        </w:rPr>
        <w:t>15846230339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AE8" w:rsidR="00DC4AE8">
      <w:r>
        <w:separator/>
      </w:r>
    </w:p>
  </w:endnote>
  <w:endnote w:id="0" w:type="continuationSeparator">
    <w:p w:rsidRDefault="00DC4AE8" w:rsidR="00DC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AE8" w:rsidR="00DC4AE8">
      <w:r>
        <w:separator/>
      </w:r>
    </w:p>
  </w:footnote>
  <w:footnote w:id="0" w:type="continuationSeparator">
    <w:p w:rsidRDefault="00DC4AE8" w:rsidR="00DC4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1F78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6175B"/>
    <w:rsid w:val="0079131C"/>
    <w:rsid w:val="007B6FF3"/>
    <w:rsid w:val="007C2D1E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4AE8"/>
    <w:rsid w:val="00DC7979"/>
    <w:rsid w:val="00E07552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ED1322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1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1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St-440/2015-2</izvorni_sadrzaj>
    <derivirana_varijabla naziv="DomainObject.Oznaka_1">St-440/2015-2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SPORT d.o.o. za sportske djelatnosti, trgovinu i usluge, Virovitica</izvorni_sadrzaj>
    <derivirana_varijabla naziv="DomainObject.Predmet.ProtustrankaFormated_1">  MI SPORT d.o.o. za sportske djelatnosti, trgovinu i usluge, Virovitica</derivirana_varijabla>
  </DomainObject.Predmet.ProtustrankaFormated>
  <DomainObject.Predmet.ProtustrankaFormatedOIB>
    <izvorni_sadrzaj>  MI SPORT d.o.o. za sportske djelatnosti, trgovinu i usluge, Virovitica, OIB 54197893172</izvorni_sadrzaj>
    <derivirana_varijabla naziv="DomainObject.Predmet.ProtustrankaFormatedOIB_1">  MI SPORT d.o.o. za sportske djelatnosti, trgovinu i usluge, Virovitica, OIB 54197893172</derivirana_varijabla>
  </DomainObject.Predmet.ProtustrankaFormatedOIB>
  <DomainObject.Predmet.ProtustrankaFormatedWithAdress>
    <izvorni_sadrzaj> MI SPORT d.o.o. za sportske djelatnosti, trgovinu i usluge, Virovitica, Trg dr. Franje Tuđmana 1, 33000 Virovitica</izvorni_sadrzaj>
    <derivirana_varijabla naziv="DomainObject.Predmet.ProtustrankaFormatedWithAdress_1"> MI SPORT d.o.o. za sportske djelatnosti, trgovinu i usluge, Virovitica, Trg dr. Franje Tuđmana 1, 33000 Virovitica</derivirana_varijabla>
  </DomainObject.Predmet.ProtustrankaFormatedWithAdress>
  <DomainObject.Predmet.ProtustrankaFormatedWithAdressOIB>
    <izvorni_sadrzaj> MI SPORT d.o.o. za sportske djelatnosti, trgovinu i usluge, Virovitica, OIB 54197893172, Trg dr. Franje Tuđmana 1, 33000 Virovitica</izvorni_sadrzaj>
    <derivirana_varijabla naziv="DomainObject.Predmet.ProtustrankaFormatedWithAdressOIB_1"> MI SPORT d.o.o. za sportske djelatnosti, trgovinu i usluge, Virovitica, OIB 54197893172, Trg dr. Franje Tuđmana 1, 33000 Virovitica</derivirana_varijabla>
  </DomainObject.Predmet.ProtustrankaFormatedWithAdressOIB>
  <DomainObject.Predmet.ProtustrankaWithAdress>
    <izvorni_sadrzaj>MI SPORT d.o.o. za sportske djelatnosti, trgovinu i usluge, Virovitica Trg dr. Franje Tuđmana 1, 33000 Virovitica</izvorni_sadrzaj>
    <derivirana_varijabla naziv="DomainObject.Predmet.ProtustrankaWithAdress_1">MI SPORT d.o.o. za sportske djelatnosti, trgovinu i usluge, Virovitica Trg dr. Franje Tuđmana 1, 33000 Virovitica</derivirana_varijabla>
  </DomainObject.Predmet.ProtustrankaWithAdress>
  <DomainObject.Predmet.ProtustrankaWithAdressOIB>
    <izvorni_sadrzaj>MI SPORT d.o.o. za sportske djelatnosti, trgovinu i usluge, Virovitica, OIB 54197893172, Trg dr. Franje Tuđmana 1, 33000 Virovitica</izvorni_sadrzaj>
    <derivirana_varijabla naziv="DomainObject.Predmet.ProtustrankaWithAdressOIB_1">MI SPORT d.o.o. za sportske djelatnosti, trgovinu i usluge, Virovitica, OIB 54197893172, Trg dr. Franje Tuđmana 1, 33000 Virovitica</derivirana_varijabla>
  </DomainObject.Predmet.ProtustrankaWithAdressOIB>
  <DomainObject.Predmet.ProtustrankaNazivFormated>
    <izvorni_sadrzaj>MI SPORT d.o.o. za sportske djelatnosti, trgovinu i usluge, Virovitica</izvorni_sadrzaj>
    <derivirana_varijabla naziv="DomainObject.Predmet.ProtustrankaNazivFormated_1">MI SPORT d.o.o. za sportske djelatnosti, trgovinu i usluge, Virovitica</derivirana_varijabla>
  </DomainObject.Predmet.ProtustrankaNazivFormated>
  <DomainObject.Predmet.ProtustrankaNazivFormatedOIB>
    <izvorni_sadrzaj>MI SPORT d.o.o. za sportske djelatnosti, trgovinu i usluge, Virovitica, OIB 54197893172</izvorni_sadrzaj>
    <derivirana_varijabla naziv="DomainObject.Predmet.ProtustrankaNazivFormatedOIB_1">MI SPORT d.o.o. za sportske djelatnosti, trgovinu i usluge, Virovitica, OIB 54197893172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 SPORT d.o.o. za sportske djelatnosti, trgovinu i usluge, Virovitica</item>
    </izvorni_sadrzaj>
    <derivirana_varijabla naziv="DomainObject.Predmet.ProtuStrankaListFormated_1">
      <item>MI SPORT d.o.o. za sportske djelatnosti, trgovinu i usluge, Virovitica</item>
    </derivirana_varijabla>
  </DomainObject.Predmet.ProtuStrankaListFormated>
  <DomainObject.Predmet.ProtuStrankaListFormatedOIB>
    <izvorni_sadrzaj>
      <item>MI SPORT d.o.o. za sportske djelatnosti, trgovinu i usluge, Virovitica, OIB 54197893172</item>
    </izvorni_sadrzaj>
    <derivirana_varijabla naziv="DomainObject.Predmet.ProtuStrankaListFormatedOIB_1">
      <item>MI SPORT d.o.o. za sportske djelatnosti, trgovinu i usluge, Virovitica, OIB 54197893172</item>
    </derivirana_varijabla>
  </DomainObject.Predmet.ProtuStrankaListFormatedOIB>
  <DomainObject.Predmet.ProtuStrankaListFormatedWithAdress>
    <izvorni_sadrzaj>
      <item>MI SPORT d.o.o. za sportske djelatnosti, trgovinu i usluge, Virovitica, Trg dr. Franje Tuđmana 1, 33000 Virovitica</item>
    </izvorni_sadrzaj>
    <derivirana_varijabla naziv="DomainObject.Predmet.ProtuStrankaListFormatedWithAdress_1">
      <item>MI SPORT d.o.o. za sportske djelatnosti, trgovinu i usluge, Virovitica, Trg dr. Franje Tuđmana 1, 33000 Virovitica</item>
    </derivirana_varijabla>
  </DomainObject.Predmet.ProtuStrankaListFormatedWithAdress>
  <DomainObject.Predmet.ProtuStrankaListFormatedWithAdressOIB>
    <izvorni_sadrzaj>
      <item>MI SPORT d.o.o. za sportske djelatnosti, trgovinu i usluge, Virovitica, OIB 54197893172, Trg dr. Franje Tuđmana 1, 33000 Virovitica</item>
    </izvorni_sadrzaj>
    <derivirana_varijabla naziv="DomainObject.Predmet.ProtuStrankaListFormatedWithAdressOIB_1">
      <item>MI SPORT d.o.o. za sportske djelatnosti, trgovinu i usluge, Virovitica, OIB 54197893172, Trg dr. Franje Tuđmana 1, 33000 Virovitica</item>
    </derivirana_varijabla>
  </DomainObject.Predmet.ProtuStrankaListFormatedWithAdressOIB>
  <DomainObject.Predmet.ProtuStrankaListNazivFormated>
    <izvorni_sadrzaj>
      <item>MI SPORT d.o.o. za sportske djelatnosti, trgovinu i usluge, Virovitica</item>
    </izvorni_sadrzaj>
    <derivirana_varijabla naziv="DomainObject.Predmet.ProtuStrankaListNazivFormated_1">
      <item>MI SPORT d.o.o. za sportske djelatnosti, trgovinu i usluge, Virovitica</item>
    </derivirana_varijabla>
  </DomainObject.Predmet.ProtuStrankaListNazivFormated>
  <DomainObject.Predmet.ProtuStrankaListNazivFormatedOIB>
    <izvorni_sadrzaj>
      <item>MI SPORT d.o.o. za sportske djelatnosti, trgovinu i usluge, Virovitica, OIB 54197893172</item>
    </izvorni_sadrzaj>
    <derivirana_varijabla naziv="DomainObject.Predmet.ProtuStrankaListNazivFormatedOIB_1">
      <item>MI SPORT d.o.o. za sportske djelatnosti, trgovinu i usluge, Virovitica, OIB 54197893172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St-440/2015-2</izvorni_sadrzaj>
    <derivirana_varijabla naziv="DomainObject.PoslovniBrojDokumenta_1">St-440/2015-2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 SPORT d.o.o. za sportske djelatnosti, trgovinu i usluge, Virovitica</izvorni_sadrzaj>
    <derivirana_varijabla naziv="DomainObject.Predmet.ProtustrankaIDrugi_1">MI SPORT d.o.o. za sportske djelatnosti,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 SPORT d.o.o. za sportske djelatnosti, trgovinu i usluge, Virovitica, OIB 54197893172, Trg dr. Franje Tuđmana 1, 33000 Virovitica</izvorni_sadrzaj>
    <derivirana_varijabla naziv="DomainObject.Predmet.ProtustrankaIDrugiAdressOIB_1">MI SPORT d.o.o. za sportske djelatnosti, trgovinu i usluge, Virovitica, OIB 54197893172, Trg dr. Franje Tuđmana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 SPORT d.o.o. za sportske djelatnosti, trgovinu i usluge, Virovitica</item>
    </izvorni_sadrzaj>
    <derivirana_varijabla naziv="DomainObject.Predmet.SudioniciListNaziv_1">
      <item>FINA, RC ZAGREB, Podružnica Bjelovar</item>
      <item>MI SPORT d.o.o. za sportske djelatnosti,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MI SPORT d.o.o. za sportske djelatnosti, trgovinu i usluge, Virovitica, OIB 54197893172, Trg dr. Franje Tuđmana 1,33000 Virovitica</item>
    </izvorni_sadrzaj>
    <derivirana_varijabla naziv="DomainObject.Predmet.SudioniciListAdressOIB_1">
      <item>FINA, RC ZAGREB, Podružnica Bjelovar, OIB 85821130368, F. Supila 4,43000 Bjelovar</item>
      <item>MI SPORT d.o.o. za sportske djelatnosti, trgovinu i usluge, Virovitica, OIB 54197893172, Trg dr. Franje Tuđmana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54197893172</item>
    </izvorni_sadrzaj>
    <derivirana_varijabla naziv="DomainObject.Predmet.SudioniciListNazivOIB_1">
      <item>, OIB 85821130368</item>
      <item>, OIB 54197893172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1744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2015-12-16T10:30:00Z</dcterms:created>
  <dc:creator>ssabljic</dc:creator>
  <cp:lastModifiedBy>Suzana Sabljić</cp:lastModifiedBy>
  <cp:lastPrinted>2015-12-16T10:23:00Z</cp:lastPrinted>
  <dcterms:modified xmlns:xsi="http://www.w3.org/2001/XMLSchema-instance" xsi:type="dcterms:W3CDTF">2015-12-16T10:34:00Z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