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3d4a" w14:paraId="7a03d4a" w:rsidRDefault="00120463" w:rsidP="00120463" w:rsidR="00120463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C6342D" w:rsidP="00120463" w:rsidR="00C6342D" w:rsidRPr="008B1A21">
      <w:pPr>
        <w:ind w:left="5040"/>
        <w:rPr>
          <w:b/>
        </w:rPr>
      </w:pPr>
    </w:p>
    <w:p w:rsidRDefault="00A50CB3" w:rsidP="00A50CB3" w:rsidR="00A50CB3">
      <w:pPr>
        <w:ind w:firstLine="360"/>
        <w:jc w:val="right"/>
      </w:pPr>
      <w:r>
        <w:t>ZORAN</w:t>
      </w:r>
      <w:r w:rsidRPr="007A679F">
        <w:t xml:space="preserve"> ARALIC</w:t>
      </w:r>
      <w:r>
        <w:t>A</w:t>
      </w:r>
      <w:r w:rsidRPr="007A679F">
        <w:t xml:space="preserve">, </w:t>
      </w:r>
    </w:p>
    <w:p w:rsidRDefault="00A50CB3" w:rsidP="00A50CB3" w:rsidR="00A84B44">
      <w:pPr>
        <w:ind w:firstLine="360"/>
        <w:jc w:val="right"/>
      </w:pPr>
      <w:r w:rsidRPr="007A679F">
        <w:t>Ante Starčevića 24</w:t>
      </w:r>
      <w:r>
        <w:t>,</w:t>
      </w:r>
    </w:p>
    <w:p w:rsidRDefault="00A50CB3" w:rsidP="00A50CB3" w:rsidR="00A50CB3">
      <w:pPr>
        <w:ind w:firstLine="360"/>
        <w:jc w:val="right"/>
      </w:pPr>
      <w:r>
        <w:t xml:space="preserve">Zadar </w:t>
      </w:r>
    </w:p>
    <w:p w:rsidRDefault="00A84B44" w:rsidP="00A75CA0" w:rsidR="00A84B44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2D33C7">
        <w:t>4</w:t>
      </w:r>
      <w:r w:rsidR="00D6543C">
        <w:t>1</w:t>
      </w:r>
      <w:r w:rsidR="00A84B44">
        <w:t>4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84B44" w:rsidRPr="007A679F">
        <w:t>SUPERUS GRUPA d.o.o., Zadar, Ante Starčevića 24, OIB: 48392025139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227022">
        <w:t>1</w:t>
      </w:r>
      <w:r w:rsidR="00940FAF">
        <w:t>3</w:t>
      </w:r>
      <w:r w:rsidR="007E2FCE">
        <w:t>,</w:t>
      </w:r>
      <w:r w:rsidR="00A84B44">
        <w:t>40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227022">
        <w:t>1</w:t>
      </w:r>
      <w:r w:rsidR="002D33C7">
        <w:t>3,</w:t>
      </w:r>
      <w:r w:rsidR="00317607">
        <w:t>4</w:t>
      </w:r>
      <w:r w:rsidR="00A84B44">
        <w:t>5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3486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2D33C7">
      <w:t>4</w:t>
    </w:r>
    <w:r w:rsidR="00D6543C">
      <w:t>1</w:t>
    </w:r>
    <w:r w:rsidR="00A84B44">
      <w:t>4</w:t>
    </w:r>
    <w:r w:rsidR="0053063B">
      <w:t>/1</w:t>
    </w:r>
    <w:r w:rsidR="00BE7BE4">
      <w:t>6</w:t>
    </w:r>
    <w:r w:rsidR="0053063B">
      <w:t>-</w:t>
    </w:r>
    <w:r w:rsidR="00A50CB3">
      <w:t>7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3F93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17607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0CB3"/>
    <w:rsid w:val="00A52F25"/>
    <w:rsid w:val="00A60137"/>
    <w:rsid w:val="00A62539"/>
    <w:rsid w:val="00A66D04"/>
    <w:rsid w:val="00A75CA0"/>
    <w:rsid w:val="00A82235"/>
    <w:rsid w:val="00A84B44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6543C"/>
    <w:rsid w:val="00D73E4E"/>
    <w:rsid w:val="00D817B8"/>
    <w:rsid w:val="00D863E6"/>
    <w:rsid w:val="00D93152"/>
    <w:rsid w:val="00D947D6"/>
    <w:rsid w:val="00DB4D46"/>
    <w:rsid w:val="00DC069A"/>
    <w:rsid w:val="00DF5870"/>
    <w:rsid w:val="00E02036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2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0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03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03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03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2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0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03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03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03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SUPERUS GRUPA d.o.o. za trgovinu i usluge</izvorni_sadrzaj>
    <derivirana_varijabla naziv="DomainObject.Predmet.ProtustrankaFormated_1">  SUPERUS GRUPA d.o.o. za trgovinu i usluge</derivirana_varijabla>
  </DomainObject.Predmet.ProtustrankaFormated>
  <DomainObject.Predmet.ProtustrankaFormatedOIB>
    <izvorni_sadrzaj>  SUPERUS GRUPA d.o.o. za trgovinu i usluge, OIB 48392025139</izvorni_sadrzaj>
    <derivirana_varijabla naziv="DomainObject.Predmet.ProtustrankaFormatedOIB_1">  SUPERUS GRUPA d.o.o. za trgovinu i usluge, OIB 48392025139</derivirana_varijabla>
  </DomainObject.Predmet.ProtustrankaFormatedOIB>
  <DomainObject.Predmet.ProtustrankaFormatedWithAdress>
    <izvorni_sadrzaj> SUPERUS GRUPA d.o.o. za trgovinu i usluge, Ante Starčevića 24, 23000 Zadar</izvorni_sadrzaj>
    <derivirana_varijabla naziv="DomainObject.Predmet.ProtustrankaFormatedWithAdress_1"> SUPERUS GRUPA d.o.o. za trgovinu i usluge, Ante Starčevića 24, 23000 Zadar</derivirana_varijabla>
  </DomainObject.Predmet.ProtustrankaFormatedWithAdress>
  <DomainObject.Predmet.ProtustrankaFormatedWithAdressOIB>
    <izvorni_sadrzaj> SUPERUS GRUPA d.o.o. za trgovinu i usluge, OIB 48392025139, Ante Starčevića 24, 23000 Zadar</izvorni_sadrzaj>
    <derivirana_varijabla naziv="DomainObject.Predmet.ProtustrankaFormatedWithAdressOIB_1"> SUPERUS GRUPA d.o.o. za trgovinu i usluge, OIB 48392025139, Ante Starčevića 24, 23000 Zadar</derivirana_varijabla>
  </DomainObject.Predmet.ProtustrankaFormatedWithAdressOIB>
  <DomainObject.Predmet.ProtustrankaWithAdress>
    <izvorni_sadrzaj>SUPERUS GRUPA d.o.o. za trgovinu i usluge Ante Starčevića 24, 23000 Zadar</izvorni_sadrzaj>
    <derivirana_varijabla naziv="DomainObject.Predmet.ProtustrankaWithAdress_1">SUPERUS GRUPA d.o.o. za trgovinu i usluge Ante Starčevića 24, 23000 Zadar</derivirana_varijabla>
  </DomainObject.Predmet.ProtustrankaWithAdress>
  <DomainObject.Predmet.ProtustrankaWithAdressOIB>
    <izvorni_sadrzaj>SUPERUS GRUPA d.o.o. za trgovinu i usluge, OIB 48392025139, Ante Starčevića 24, 23000 Zadar</izvorni_sadrzaj>
    <derivirana_varijabla naziv="DomainObject.Predmet.ProtustrankaWithAdressOIB_1">SUPERUS GRUPA d.o.o. za trgovinu i usluge, OIB 48392025139, Ante Starčevića 24, 23000 Zadar</derivirana_varijabla>
  </DomainObject.Predmet.ProtustrankaWithAdressOIB>
  <DomainObject.Predmet.ProtustrankaNazivFormated>
    <izvorni_sadrzaj>SUPERUS GRUPA d.o.o. za trgovinu i usluge</izvorni_sadrzaj>
    <derivirana_varijabla naziv="DomainObject.Predmet.ProtustrankaNazivFormated_1">SUPERUS GRUPA d.o.o. za trgovinu i usluge</derivirana_varijabla>
  </DomainObject.Predmet.ProtustrankaNazivFormated>
  <DomainObject.Predmet.ProtustrankaNazivFormatedOIB>
    <izvorni_sadrzaj>SUPERUS GRUPA d.o.o. za trgovinu i usluge, OIB 48392025139</izvorni_sadrzaj>
    <derivirana_varijabla naziv="DomainObject.Predmet.ProtustrankaNazivFormatedOIB_1">SUPERUS GRUPA d.o.o. za trgovinu i usluge, OIB 48392025139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101649.31</izvorni_sadrzaj>
    <derivirana_varijabla naziv="DomainObject.Predmet.TrenutnaVrijednost_1">101649.31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SUPERUS GRUPA d.o.o. za trgovinu i usluge</item>
    </izvorni_sadrzaj>
    <derivirana_varijabla naziv="DomainObject.Predmet.ProtuStrankaListFormated_1">
      <item>SUPERUS GRUPA d.o.o. za trgovinu i usluge</item>
    </derivirana_varijabla>
  </DomainObject.Predmet.ProtuStrankaListFormated>
  <DomainObject.Predmet.ProtuStrankaListFormatedOIB>
    <izvorni_sadrzaj>
      <item>SUPERUS GRUPA d.o.o. za trgovinu i usluge, OIB 48392025139</item>
    </izvorni_sadrzaj>
    <derivirana_varijabla naziv="DomainObject.Predmet.ProtuStrankaListFormatedOIB_1">
      <item>SUPERUS GRUPA d.o.o. za trgovinu i usluge, OIB 48392025139</item>
    </derivirana_varijabla>
  </DomainObject.Predmet.ProtuStrankaListFormatedOIB>
  <DomainObject.Predmet.ProtuStrankaListFormatedWithAdress>
    <izvorni_sadrzaj>
      <item>SUPERUS GRUPA d.o.o. za trgovinu i usluge, Ante Starčevića 24, 23000 Zadar</item>
    </izvorni_sadrzaj>
    <derivirana_varijabla naziv="DomainObject.Predmet.ProtuStrankaListFormatedWithAdress_1">
      <item>SUPERUS GRUPA d.o.o. za trgovinu i usluge, Ante Starčevića 24, 23000 Zadar</item>
    </derivirana_varijabla>
  </DomainObject.Predmet.ProtuStrankaListFormatedWithAdress>
  <DomainObject.Predmet.ProtuStrankaListFormatedWithAdressOIB>
    <izvorni_sadrzaj>
      <item>SUPERUS GRUPA d.o.o. za trgovinu i usluge, OIB 48392025139, Ante Starčevića 24, 23000 Zadar</item>
    </izvorni_sadrzaj>
    <derivirana_varijabla naziv="DomainObject.Predmet.ProtuStrankaListFormatedWithAdressOIB_1">
      <item>SUPERUS GRUPA d.o.o. za trgovinu i usluge, OIB 48392025139, Ante Starčevića 24, 23000 Zadar</item>
    </derivirana_varijabla>
  </DomainObject.Predmet.ProtuStrankaListFormatedWithAdressOIB>
  <DomainObject.Predmet.ProtuStrankaListNazivFormated>
    <izvorni_sadrzaj>
      <item>SUPERUS GRUPA d.o.o. za trgovinu i usluge</item>
    </izvorni_sadrzaj>
    <derivirana_varijabla naziv="DomainObject.Predmet.ProtuStrankaListNazivFormated_1">
      <item>SUPERUS GRUPA d.o.o. za trgovinu i usluge</item>
    </derivirana_varijabla>
  </DomainObject.Predmet.ProtuStrankaListNazivFormated>
  <DomainObject.Predmet.ProtuStrankaListNazivFormatedOIB>
    <izvorni_sadrzaj>
      <item>SUPERUS GRUPA d.o.o. za trgovinu i usluge, OIB 48392025139</item>
    </izvorni_sadrzaj>
    <derivirana_varijabla naziv="DomainObject.Predmet.ProtuStrankaListNazivFormatedOIB_1">
      <item>SUPERUS GRUPA d.o.o. za trgovinu i usluge, OIB 48392025139</item>
    </derivirana_varijabla>
  </DomainObject.Predmet.ProtuStrankaListNazivFormatedOIB>
  <DomainObject.Predmet.OstaliListFormated>
    <izvorni_sadrzaj>
      <item>Zoran Aralica</item>
      <item>Henri Radović</item>
    </izvorni_sadrzaj>
    <derivirana_varijabla naziv="DomainObject.Predmet.OstaliListFormated_1">
      <item>Zoran Aralica</item>
      <item>Henri Radović</item>
    </derivirana_varijabla>
  </DomainObject.Predmet.OstaliListFormated>
  <DomainObject.Predmet.OstaliListFormatedOIB>
    <izvorni_sadrzaj>
      <item>Zoran Aralica, OIB 28866821639</item>
      <item>Henri Radović, OIB 38605898766</item>
    </izvorni_sadrzaj>
    <derivirana_varijabla naziv="DomainObject.Predmet.OstaliListFormatedOIB_1">
      <item>Zoran Aralica, OIB 28866821639</item>
      <item>Henri Radović, OIB 38605898766</item>
    </derivirana_varijabla>
  </DomainObject.Predmet.OstaliListFormatedOIB>
  <DomainObject.Predmet.OstaliListFormatedWithAdress>
    <izvorni_sadrzaj>
      <item>Zoran Aralica, Ante Starčevića 24, 23000 Zadar</item>
      <item>Henri Radović, Put Podvornic 20, 23234 Vir</item>
    </izvorni_sadrzaj>
    <derivirana_varijabla naziv="DomainObject.Predmet.OstaliListFormatedWithAdress_1">
      <item>Zoran Aralica, Ante Starčevića 24, 23000 Zadar</item>
      <item>Henri Radović, Put Podvornic 20, 23234 Vir</item>
    </derivirana_varijabla>
  </DomainObject.Predmet.OstaliListFormatedWithAdress>
  <DomainObject.Predmet.OstaliListFormatedWithAdressOIB>
    <izvorni_sadrzaj>
      <item>Zoran Aralica, OIB 28866821639, Ante Starčevića 24, 23000 Zadar</item>
      <item>Henri Radović, OIB 38605898766, Put Podvornic 20, 23234 Vir</item>
    </izvorni_sadrzaj>
    <derivirana_varijabla naziv="DomainObject.Predmet.OstaliListFormatedWithAdressOIB_1">
      <item>Zoran Aralica, OIB 28866821639, Ante Starčevića 24, 23000 Zadar</item>
      <item>Henri Radović, OIB 38605898766, Put Podvornic 20, 23234 Vir</item>
    </derivirana_varijabla>
  </DomainObject.Predmet.OstaliListFormatedWithAdressOIB>
  <DomainObject.Predmet.OstaliListNazivFormated>
    <izvorni_sadrzaj>
      <item>Zoran Aralica</item>
      <item>Henri Radović</item>
    </izvorni_sadrzaj>
    <derivirana_varijabla naziv="DomainObject.Predmet.OstaliListNazivFormated_1">
      <item>Zoran Aralica</item>
      <item>Henri Radović</item>
    </derivirana_varijabla>
  </DomainObject.Predmet.OstaliListNazivFormated>
  <DomainObject.Predmet.OstaliListNazivFormatedOIB>
    <izvorni_sadrzaj>
      <item>Zoran Aralica, OIB 28866821639</item>
      <item>Henri Radović, OIB 38605898766</item>
    </izvorni_sadrzaj>
    <derivirana_varijabla naziv="DomainObject.Predmet.OstaliListNazivFormatedOIB_1">
      <item>Zoran Aralica, OIB 28866821639</item>
      <item>Henri Radović, OIB 38605898766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SUPERUS GRUPA d.o.o. za trgovinu i usluge</izvorni_sadrzaj>
    <derivirana_varijabla naziv="DomainObject.Predmet.ProtustrankaIDrugi_1">SUPERUS GRUPA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SUPERUS GRUPA d.o.o. za trgovinu i usluge, OIB 48392025139, Ante Starčevića 24, 23000 Zadar</izvorni_sadrzaj>
    <derivirana_varijabla naziv="DomainObject.Predmet.ProtustrankaIDrugiAdressOIB_1">SUPERUS GRUPA d.o.o. za trgovinu i usluge, OIB 48392025139,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SUPERUS GRUPA d.o.o. za trgovinu i usluge</item>
      <item>Zoran Aralica</item>
      <item>Henri Radović</item>
    </izvorni_sadrzaj>
    <derivirana_varijabla naziv="DomainObject.Predmet.SudioniciListNaziv_1">
      <item>FINA</item>
      <item>SUPERUS GRUPA d.o.o. za trgovinu i usluge</item>
      <item>Zoran Aralica</item>
      <item>Henri Radović</item>
    </derivirana_varijabla>
  </DomainObject.Predmet.SudioniciListNaziv>
  <DomainObject.Predmet.SudioniciListAdressOIB>
    <izvorni_sadrzaj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izvorni_sadrzaj>
    <derivirana_varijabla naziv="DomainObject.Predmet.SudioniciListAdressOIB_1"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48392025139</item>
      <item>, OIB 28866821639</item>
      <item>, OIB 38605898766</item>
    </izvorni_sadrzaj>
    <derivirana_varijabla naziv="DomainObject.Predmet.SudioniciListNazivOIB_1">
      <item>, OIB 85821130368</item>
      <item>, OIB 48392025139</item>
      <item>, OIB 28866821639</item>
      <item>, OIB 38605898766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16D8E-BAF1-4858-9069-F25AC779D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811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2016-03-23T08:27:00Z</dcterms:created>
  <dc:creator>Ardena Bajlo</dc:creator>
  <cp:lastModifiedBy>Merlina Klišmanić</cp:lastModifiedBy>
  <cp:lastPrinted>2016-03-22T12:39:00Z</cp:lastPrinted>
  <dcterms:modified xmlns:xsi="http://www.w3.org/2001/XMLSchema-instance" xsi:type="dcterms:W3CDTF">2016-03-24T13:28:00Z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