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f39d" w14:paraId="556f39d" w:rsidRDefault="005D3008" w:rsidP="005D3008" w:rsidR="005D3008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5D3008" w:rsidP="005D3008" w:rsidR="005D3008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5D3008" w:rsidP="005D3008" w:rsidR="005D3008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5D3008" w:rsidP="005D3008" w:rsidR="005D3008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743</w:t>
      </w:r>
      <w:r w:rsidRPr="00897965">
        <w:t>/1</w:t>
      </w:r>
      <w:r>
        <w:t>6</w:t>
      </w:r>
      <w:r w:rsidRPr="00897965">
        <w:t>-</w:t>
      </w:r>
      <w:r w:rsidR="00C60797">
        <w:t>71</w:t>
      </w:r>
    </w:p>
    <w:p w:rsidRDefault="006878E0" w:rsidP="005D3008" w:rsidR="005D3008">
      <w:r>
        <w:tab/>
      </w:r>
      <w:r>
        <w:tab/>
      </w:r>
      <w:r>
        <w:tab/>
        <w:t xml:space="preserve">     </w:t>
      </w:r>
    </w:p>
    <w:p w:rsidRDefault="006878E0" w:rsidP="005D3008" w:rsidR="006878E0" w:rsidRPr="0020276D">
      <w:pPr>
        <w:rPr>
          <w:sz w:val="20"/>
          <w:szCs w:val="20"/>
        </w:rPr>
      </w:pPr>
    </w:p>
    <w:p w:rsidRDefault="005D3008" w:rsidP="005D3008" w:rsidR="005D3008">
      <w:pPr>
        <w:jc w:val="center"/>
      </w:pPr>
      <w:r w:rsidRPr="00F83270">
        <w:t>R E P U B L I K A  H R V A T S K A</w:t>
      </w:r>
    </w:p>
    <w:p w:rsidRDefault="006878E0" w:rsidP="005D3008" w:rsidR="006878E0" w:rsidRPr="00F83270">
      <w:pPr>
        <w:jc w:val="center"/>
      </w:pPr>
    </w:p>
    <w:p w:rsidRDefault="005D3008" w:rsidP="005D3008" w:rsidR="005D3008">
      <w:pPr>
        <w:jc w:val="center"/>
      </w:pPr>
      <w:r w:rsidRPr="00F83270">
        <w:t>R J E Š E NJ E</w:t>
      </w:r>
    </w:p>
    <w:p w:rsidRDefault="005D3008" w:rsidP="005D3008" w:rsidR="005D3008" w:rsidRPr="00F83270">
      <w:pPr>
        <w:jc w:val="both"/>
      </w:pPr>
    </w:p>
    <w:p w:rsidRDefault="005D3008" w:rsidP="005D3008" w:rsidR="005D3008" w:rsidRPr="00DE7BF7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</w:t>
      </w:r>
      <w:r w:rsidRPr="001B00B4">
        <w:t>ISTRA ALUMINIJ d.o.o.</w:t>
      </w:r>
      <w:r>
        <w:t xml:space="preserve"> u stečaju</w:t>
      </w:r>
      <w:r w:rsidRPr="001B00B4">
        <w:t>, Lupoglav, Lupoglav 8, OIB: 35282955037</w:t>
      </w:r>
      <w:r>
        <w:t>,</w:t>
      </w:r>
      <w:r w:rsidRPr="00FA23DA">
        <w:t xml:space="preserve"> </w:t>
      </w:r>
      <w:r w:rsidRPr="00DE7BF7">
        <w:t>da</w:t>
      </w:r>
      <w:r w:rsidRPr="00C60797">
        <w:t>na 1</w:t>
      </w:r>
      <w:r w:rsidR="00C60797" w:rsidRPr="00C60797">
        <w:t>2</w:t>
      </w:r>
      <w:r w:rsidRPr="00C60797">
        <w:t>. travnja 2017.,</w:t>
      </w:r>
      <w:r w:rsidRPr="00DE7BF7">
        <w:t xml:space="preserve"> </w:t>
      </w:r>
    </w:p>
    <w:p w:rsidRDefault="005D3008" w:rsidP="005D3008" w:rsidR="005D3008" w:rsidRPr="00F100FA">
      <w:pPr>
        <w:jc w:val="both"/>
      </w:pPr>
    </w:p>
    <w:p w:rsidRDefault="005D3008" w:rsidP="005D3008" w:rsidR="005D3008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5D3008" w:rsidP="005D3008" w:rsidR="005D3008">
      <w:pPr>
        <w:ind w:left="705"/>
        <w:jc w:val="both"/>
      </w:pPr>
    </w:p>
    <w:p w:rsidRDefault="005D3008" w:rsidP="005D3008" w:rsidR="005D3008" w:rsidRPr="002F2F2A">
      <w:pPr>
        <w:jc w:val="both"/>
      </w:pPr>
      <w:r w:rsidRPr="002F2F2A">
        <w:tab/>
        <w:t xml:space="preserve">Određuje se naknada stvarnih troškova stečajnom upravitelju </w:t>
      </w:r>
      <w:r w:rsidRPr="00AA7AE3">
        <w:t>Alein</w:t>
      </w:r>
      <w:r>
        <w:t>u</w:t>
      </w:r>
      <w:r w:rsidRPr="00AA7AE3">
        <w:t xml:space="preserve"> Khan</w:t>
      </w:r>
      <w:r>
        <w:t>u</w:t>
      </w:r>
      <w:r w:rsidRPr="00AA7AE3">
        <w:t xml:space="preserve"> iz Rijeke, Trg sv. Barbare 1, OIB: 25613472359</w:t>
      </w:r>
      <w:r w:rsidRPr="002F2F2A">
        <w:t xml:space="preserve">, za poslove obavljene u stečajnom postupku nad stečajnim dužnikom </w:t>
      </w:r>
      <w:r w:rsidRPr="001B00B4">
        <w:t>ISTRA ALUMINIJ d.o.o.</w:t>
      </w:r>
      <w:r>
        <w:t xml:space="preserve"> u stečaju</w:t>
      </w:r>
      <w:r w:rsidRPr="001B00B4">
        <w:t>, Lupoglav, Lupoglav 8, OIB: 35282955037</w:t>
      </w:r>
      <w:r w:rsidRPr="002F2F2A">
        <w:t xml:space="preserve">, po </w:t>
      </w:r>
      <w:r w:rsidR="00C60797">
        <w:t xml:space="preserve">zahtjevu za naknadu </w:t>
      </w:r>
      <w:r w:rsidRPr="002F2F2A">
        <w:t xml:space="preserve">zaprimljenom </w:t>
      </w:r>
      <w:r>
        <w:t>21. veljače</w:t>
      </w:r>
      <w:r w:rsidRPr="002F2F2A">
        <w:t xml:space="preserve"> 2017. u iznosu od </w:t>
      </w:r>
      <w:r>
        <w:t>2.158</w:t>
      </w:r>
      <w:r w:rsidRPr="002F2F2A">
        <w:t xml:space="preserve">,00 kn. </w:t>
      </w:r>
    </w:p>
    <w:p w:rsidRDefault="005D3008" w:rsidP="005D3008" w:rsidR="005D3008" w:rsidRPr="00F73A20">
      <w:pPr>
        <w:jc w:val="both"/>
      </w:pPr>
    </w:p>
    <w:p w:rsidRDefault="005D3008" w:rsidP="005D3008" w:rsidR="005D3008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5D3008" w:rsidP="005D3008" w:rsidR="005D3008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5D3008" w:rsidP="005D3008" w:rsidR="005D3008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5D3008" w:rsidP="005D3008" w:rsidR="005D3008" w:rsidRPr="0020276D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 w:rsidRPr="00AA7AE3">
        <w:t>Alein Khan iz Rijeke, Trg sv. Barbare 1, OIB: 25613472359</w:t>
      </w:r>
      <w:r>
        <w:t>, dostavio</w:t>
      </w:r>
      <w:r w:rsidRPr="00A56ABD">
        <w:t xml:space="preserve"> je </w:t>
      </w:r>
      <w:r>
        <w:t>21. veljače</w:t>
      </w:r>
      <w:r w:rsidRPr="00A56ABD">
        <w:t xml:space="preserve"> 2017. obračun stvarnih troškova nastalih u stečajnom postupku u iznosu od </w:t>
      </w:r>
      <w:r>
        <w:t>2.158</w:t>
      </w:r>
      <w:r w:rsidRPr="002F2F2A">
        <w:t>,00</w:t>
      </w:r>
      <w:r w:rsidRPr="00A56ABD">
        <w:t xml:space="preserve"> kn</w:t>
      </w:r>
      <w:r w:rsidR="006878E0">
        <w:t xml:space="preserve"> a odnose se na putni trošak </w:t>
      </w:r>
      <w:r w:rsidRPr="00A56ABD">
        <w:t>u iznosu od 1.</w:t>
      </w:r>
      <w:r w:rsidR="006878E0">
        <w:t>844</w:t>
      </w:r>
      <w:r w:rsidRPr="00A56ABD">
        <w:t>,00 kn</w:t>
      </w:r>
      <w:r w:rsidR="006878E0">
        <w:t>, za izradu pečata u iznosu od 120,00 kn, biljege za podnesak Poreznoj upravi u iznosu od 90,00 kn, za fotokopiranje u iznosu od 20,00 kn i za poštarinu u iznosu od 84,80 kn, na koje okolnosti su dostavljeni preslici računa i specifikacija putnih naloga, pa se ocjenjuje</w:t>
      </w:r>
      <w:r w:rsidRPr="0020276D">
        <w:t xml:space="preserve"> da je stečajnom upravitelju nastao zatraženi, obrazloženi i dokumentirani trošak, te da je bio potreban za obavljanje poslova u stečajnom postupku.</w:t>
      </w:r>
    </w:p>
    <w:p w:rsidRDefault="005D3008" w:rsidP="005D3008" w:rsidR="005D3008" w:rsidRPr="0020276D">
      <w:pPr>
        <w:jc w:val="both"/>
      </w:pPr>
      <w:r w:rsidRPr="0020276D">
        <w:tab/>
        <w:t>Uvažavajući navedeno donesena je odluka kao u izreci.</w:t>
      </w:r>
    </w:p>
    <w:p w:rsidRDefault="005D3008" w:rsidP="005D3008" w:rsidR="005D3008" w:rsidRPr="00F100FA">
      <w:pPr>
        <w:jc w:val="both"/>
      </w:pPr>
    </w:p>
    <w:p w:rsidRDefault="005D3008" w:rsidP="005D3008" w:rsidR="005D3008" w:rsidRPr="00F100FA">
      <w:pPr>
        <w:jc w:val="center"/>
      </w:pPr>
      <w:r w:rsidRPr="00F100FA">
        <w:t>U Pazinu da</w:t>
      </w:r>
      <w:r w:rsidRPr="00C60797">
        <w:t xml:space="preserve">na </w:t>
      </w:r>
      <w:r w:rsidR="00C60797" w:rsidRPr="00C60797">
        <w:t>12</w:t>
      </w:r>
      <w:r w:rsidRPr="00C60797">
        <w:t>. travnja 201</w:t>
      </w:r>
      <w:r>
        <w:t>7.</w:t>
      </w:r>
    </w:p>
    <w:p w:rsidRDefault="005D3008" w:rsidP="005D3008" w:rsidR="005D3008" w:rsidRPr="00F100FA">
      <w:pPr>
        <w:jc w:val="both"/>
      </w:pPr>
    </w:p>
    <w:p w:rsidRDefault="005D3008" w:rsidP="005D3008" w:rsidR="005D3008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5D3008" w:rsidP="005D3008" w:rsidR="005D3008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5D3008" w:rsidP="005D3008" w:rsidR="005D3008"/>
    <w:p w:rsidRDefault="006878E0" w:rsidP="005D3008" w:rsidR="006878E0" w:rsidRPr="00F100FA"/>
    <w:p w:rsidRDefault="005D3008" w:rsidP="005D3008" w:rsidR="005D3008" w:rsidRPr="00BB4AC9">
      <w:r w:rsidRPr="00BB4AC9">
        <w:t>UPUTA O PRAVNOM LIJEKU:</w:t>
      </w:r>
    </w:p>
    <w:p w:rsidRDefault="005D3008" w:rsidP="005D3008" w:rsidR="005D3008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5D3008" w:rsidP="005D3008" w:rsidR="005D3008" w:rsidRPr="00BB4AC9">
      <w:pPr>
        <w:jc w:val="both"/>
      </w:pPr>
    </w:p>
    <w:p w:rsidRDefault="005D3008" w:rsidP="005D3008" w:rsidR="005D3008" w:rsidRPr="00BB4AC9">
      <w:r w:rsidRPr="00BB4AC9">
        <w:t>DNA:</w:t>
      </w:r>
    </w:p>
    <w:p w:rsidRDefault="005D3008" w:rsidP="005D3008" w:rsidR="005D3008" w:rsidRPr="00BB4AC9">
      <w:r w:rsidRPr="00BB4AC9">
        <w:t>- stečajni upravitelj</w:t>
      </w:r>
      <w:r w:rsidRPr="00B4136E">
        <w:t xml:space="preserve"> </w:t>
      </w:r>
      <w:r>
        <w:t>Alein Khan,</w:t>
      </w:r>
      <w:r w:rsidRPr="00AA7AE3">
        <w:t xml:space="preserve"> Rijek</w:t>
      </w:r>
      <w:r>
        <w:t>a</w:t>
      </w:r>
      <w:r w:rsidRPr="00AA7AE3">
        <w:t>, Trg sv. Barbare 1</w:t>
      </w:r>
    </w:p>
    <w:p w:rsidRDefault="005D3008" w:rsidP="005D3008" w:rsidR="005D3008" w:rsidRPr="00A53B34">
      <w:r w:rsidRPr="00BB4AC9">
        <w:t>- e-Oglasna ploča 8 dana</w:t>
      </w:r>
    </w:p>
    <w:p w:rsidRDefault="005D3008" w:rsidP="005D3008" w:rsidR="005D3008" w:rsidRPr="00A53B34"/>
    <w:p w:rsidRDefault="005D3008" w:rsidP="005D3008" w:rsidR="005D3008" w:rsidRPr="00F100FA"/>
    <w:p w:rsidRDefault="005D3008" w:rsidP="005D3008" w:rsidR="005D3008" w:rsidRPr="00F100FA"/>
    <w:p w:rsidRDefault="005D3008" w:rsidP="005D3008" w:rsidR="005D3008" w:rsidRPr="00F100FA"/>
    <w:p w:rsidRDefault="005D3008" w:rsidP="005D3008" w:rsidR="005D3008" w:rsidRPr="00F100FA"/>
    <w:p w:rsidRDefault="005D3008" w:rsidP="005D3008" w:rsidR="005D3008"/>
    <w:p w:rsidRDefault="005D3008" w:rsidP="005D3008" w:rsidR="005D3008"/>
    <w:p w:rsidRDefault="005D3008" w:rsidP="005D3008" w:rsidR="005D3008"/>
    <w:p w:rsidRDefault="005D3008" w:rsidP="005D3008" w:rsidR="005D3008"/>
    <w:p w:rsidRDefault="005D3008" w:rsidP="005D3008" w:rsidR="005D3008"/>
    <w:p w:rsidRDefault="005D3008" w:rsidP="005D3008" w:rsidR="005D3008"/>
    <w:p w:rsidRDefault="00CA18D5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008" w:rsidP="005D3008" w:rsidR="005D3008">
      <w:r>
        <w:separator/>
      </w:r>
    </w:p>
  </w:endnote>
  <w:endnote w:id="0" w:type="continuationSeparator">
    <w:p w:rsidRDefault="005D3008" w:rsidP="005D3008" w:rsidR="005D3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008" w:rsidP="005D3008" w:rsidR="005D3008">
      <w:r>
        <w:separator/>
      </w:r>
    </w:p>
  </w:footnote>
  <w:footnote w:id="0" w:type="continuationSeparator">
    <w:p w:rsidRDefault="005D3008" w:rsidP="005D3008" w:rsidR="005D3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54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8D5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54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8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254C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5D3008">
      <w:t>Posl.br.: 2</w:t>
    </w:r>
    <w:r w:rsidR="005D3008" w:rsidRPr="00F83270">
      <w:t xml:space="preserve"> St-</w:t>
    </w:r>
    <w:r w:rsidR="005D3008">
      <w:t>743</w:t>
    </w:r>
    <w:r w:rsidR="005D3008" w:rsidRPr="00897965">
      <w:t>/1</w:t>
    </w:r>
    <w:r w:rsidR="005D3008">
      <w:t>6</w:t>
    </w:r>
    <w:r w:rsidR="005D3008" w:rsidRPr="00897965">
      <w:t>-</w:t>
    </w:r>
    <w:r w:rsidR="006878E0">
      <w:t>71</w:t>
    </w:r>
  </w:p>
  <w:p w:rsidRDefault="00CA18D5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3008"/>
    <w:rsid w:val="001A254C"/>
    <w:rsid w:val="00554328"/>
    <w:rsid w:val="005D3008"/>
    <w:rsid w:val="006878E0"/>
    <w:rsid w:val="00985388"/>
    <w:rsid w:val="00C60797"/>
    <w:rsid w:val="00CA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300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30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300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3008"/>
  </w:style>
  <w:style w:styleId="Tekstbalonia" w:type="paragraph">
    <w:name w:val="Balloon Text"/>
    <w:basedOn w:val="Normal"/>
    <w:link w:val="TekstbaloniaChar"/>
    <w:uiPriority w:val="99"/>
    <w:semiHidden/>
    <w:unhideWhenUsed/>
    <w:rsid w:val="005D30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30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30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30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8D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8D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8D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8D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300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30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300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3008"/>
  </w:style>
  <w:style w:styleId="Tekstbalonia" w:type="paragraph">
    <w:name w:val="Balloon Text"/>
    <w:basedOn w:val="Normal"/>
    <w:link w:val="TekstbaloniaChar"/>
    <w:uiPriority w:val="99"/>
    <w:semiHidden/>
    <w:unhideWhenUsed/>
    <w:rsid w:val="005D30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30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30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30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8D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8D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8D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8D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1909</properties:Characters>
  <properties:Lines>64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2017-04-11T12:29:00Z</dcterms:created>
  <dc:creator>Jasmina Matika</dc:creator>
  <cp:lastModifiedBy>Jasmina Matika</cp:lastModifiedBy>
  <dcterms:modified xmlns:xsi="http://www.w3.org/2001/XMLSchema-instance" xsi:type="dcterms:W3CDTF">2017-04-12T08:56:00Z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