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dd643de" w14:paraId="dd643de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3561B6">
        <w:rPr>
          <w:sz w:val="24"/>
          <w:szCs w:val="24"/>
        </w:rPr>
        <w:t>737</w:t>
      </w:r>
      <w:r w:rsidR="00583C9B">
        <w:rPr>
          <w:sz w:val="24"/>
          <w:szCs w:val="24"/>
        </w:rPr>
        <w:t>/2018-</w:t>
      </w:r>
      <w:r w:rsidR="00B22F5B">
        <w:rPr>
          <w:sz w:val="24"/>
          <w:szCs w:val="24"/>
        </w:rPr>
        <w:t>8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CC4221">
        <w:t>TILOVINA j.d.o.o., Tice 11, Stanići, OIB: 56615249355</w:t>
      </w:r>
      <w:r w:rsidR="009D4BCE">
        <w:t xml:space="preserve">, </w:t>
      </w:r>
      <w:r w:rsidR="00CC4221">
        <w:t>20</w:t>
      </w:r>
      <w:r w:rsidR="004E66ED">
        <w:t xml:space="preserve">. </w:t>
      </w:r>
      <w:r w:rsidR="00CC4221">
        <w:t>prosinca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CC4221">
        <w:t>TILOVINA j.d.o.o., Tice 11, Stanići, OIB: 56615249355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CC4221">
        <w:t>17</w:t>
      </w:r>
      <w:r w:rsidR="00B22F5B">
        <w:t>. rujna</w:t>
      </w:r>
      <w:r w:rsidR="00583C9B">
        <w:t xml:space="preserve"> 2018</w:t>
      </w:r>
      <w:r>
        <w:t xml:space="preserve">. zahtjev za provedbu skraćenog stečajnog postupka nad </w:t>
      </w:r>
      <w:r w:rsidR="00CC4221">
        <w:t>TILOVINA j.d.o.o., Tice 11, Stanići, OIB: 56615249355</w:t>
      </w:r>
      <w:r>
        <w:t xml:space="preserve">, navodeći da dužnik nema zaposlenih, a da na </w:t>
      </w:r>
      <w:r w:rsidR="004E66ED">
        <w:t xml:space="preserve">dan </w:t>
      </w:r>
      <w:r w:rsidR="00CC4221">
        <w:t>13</w:t>
      </w:r>
      <w:r w:rsidR="00B22F5B">
        <w:t>. rujna</w:t>
      </w:r>
      <w:r w:rsidR="004E66ED">
        <w:t xml:space="preserve"> 2018</w:t>
      </w:r>
      <w:r>
        <w:t xml:space="preserve">. u Očevidniku redoslijeda osnova za plaćanje, ima evidentirane neizvršene osnove za plaćanje u neprekinutom razdoblju od </w:t>
      </w:r>
      <w:r w:rsidR="00583C9B">
        <w:t>120</w:t>
      </w:r>
      <w:r>
        <w:t xml:space="preserve"> dana, u ukupnom iznosu od </w:t>
      </w:r>
      <w:r w:rsidR="00CC4221">
        <w:t>8.131,83</w:t>
      </w:r>
      <w:r>
        <w:t xml:space="preserve"> </w:t>
      </w:r>
      <w:r w:rsidR="004E66ED">
        <w:t>kuna</w:t>
      </w:r>
      <w:r>
        <w:t>.</w:t>
      </w:r>
    </w:p>
    <w:p w:rsidRDefault="005E7458" w:rsidP="005E7458" w:rsidR="005E7458">
      <w:pPr>
        <w:spacing w:before="200"/>
        <w:ind w:firstLine="709"/>
        <w:jc w:val="both"/>
      </w:pPr>
      <w:r>
        <w:t>Budući da su prema podacima iz podnesenog zahtjeva bile ispunjene pretpostavke iz čl</w:t>
      </w:r>
      <w:r w:rsidR="00583C9B">
        <w:t>anka</w:t>
      </w:r>
      <w:r>
        <w:t xml:space="preserve"> 428. Stečajnog zakona (˝Narodne novine˝ broj 71/15 i 104/17; dalje: SZ) ovaj sud je </w:t>
      </w:r>
      <w:r w:rsidR="00CC4221">
        <w:t>24</w:t>
      </w:r>
      <w:r w:rsidR="00B22F5B">
        <w:t>. rujna</w:t>
      </w:r>
      <w:r w:rsidR="00583C9B">
        <w:t xml:space="preserve"> 2018</w:t>
      </w:r>
      <w:r>
        <w:t>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Vjerovnik Republika Hrvatska - Ministarstvo financija je </w:t>
      </w:r>
      <w:r w:rsidR="00CC4221">
        <w:t>4</w:t>
      </w:r>
      <w:r w:rsidR="004E66ED">
        <w:t>. listopada</w:t>
      </w:r>
      <w:r w:rsidR="00583C9B">
        <w:t xml:space="preserve"> 2018</w:t>
      </w:r>
      <w:r>
        <w:t xml:space="preserve">. podnio sudu prijedlog za otvaranje stečajnog postupka nad dužnikom (list </w:t>
      </w:r>
      <w:r w:rsidR="00B22F5B">
        <w:t>8</w:t>
      </w:r>
      <w:r>
        <w:t xml:space="preserve"> spisa) uz koji je dostavio dokaze o postojanju tražbine (list </w:t>
      </w:r>
      <w:r w:rsidR="004E66ED">
        <w:t>9-</w:t>
      </w:r>
      <w:r w:rsidR="00CC4221">
        <w:t>13</w:t>
      </w:r>
      <w:r>
        <w:t xml:space="preserve"> spisa).</w:t>
      </w:r>
    </w:p>
    <w:p w:rsidRDefault="005E7458" w:rsidP="005E7458" w:rsidR="005E7458">
      <w:pPr>
        <w:spacing w:before="200"/>
        <w:ind w:firstLine="709"/>
        <w:jc w:val="both"/>
      </w:pPr>
      <w:r>
        <w:t xml:space="preserve">Odredbom članka 431. stavak 1.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</w:t>
      </w:r>
      <w:r>
        <w:lastRenderedPageBreak/>
        <w:t xml:space="preserve">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E7458" w:rsidP="005E7458" w:rsidR="005E7458" w:rsidRPr="009B1727">
      <w:pPr>
        <w:spacing w:before="200"/>
        <w:ind w:firstLine="709"/>
        <w:jc w:val="both"/>
      </w:pPr>
      <w:r>
        <w:t>Nadalje, odredbom članka</w:t>
      </w:r>
      <w:r w:rsidRPr="009B1727">
        <w:t xml:space="preserve"> 433. SZ ako nisu ispunjene pretpostavke za istodobno otvaranje i zaključenje skraćenoga stečajnog postupka prema čl</w:t>
      </w:r>
      <w:r w:rsidR="00583C9B">
        <w:t>anka</w:t>
      </w:r>
      <w:r w:rsidRPr="009B1727">
        <w:t xml:space="preserve"> 431. SZ, sud će obustaviti skraćeni stečajni postupak i odgovarajućom primjenom općih odredbi stečajnoga postupka donijeti rješenje o pokretanju prethodnoga postupka odnosno otvaranju stečajnoga postupka.</w:t>
      </w:r>
    </w:p>
    <w:p w:rsidRDefault="005E7458" w:rsidP="005E7458" w:rsidR="005E7458" w:rsidRPr="00E300CF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="00583C9B">
        <w:t xml:space="preserve"> 3. SZ</w:t>
      </w:r>
      <w:r w:rsidRPr="00E300CF">
        <w:t xml:space="preserve"> oslobođen plaćanja predujma za namirenje troškova stečajnog postupka iz čl</w:t>
      </w:r>
      <w:r>
        <w:t>anka</w:t>
      </w:r>
      <w:r w:rsidRPr="00E300CF">
        <w:t xml:space="preserve"> 114. st</w:t>
      </w:r>
      <w:r>
        <w:t>avka</w:t>
      </w:r>
      <w:r w:rsidR="00D4426A">
        <w:t xml:space="preserve">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</w:t>
      </w:r>
      <w:r w:rsidR="00583C9B">
        <w:t>anka</w:t>
      </w:r>
      <w:r w:rsidRPr="00E300CF">
        <w:t xml:space="preserve"> 433. </w:t>
      </w:r>
      <w:r w:rsidR="00D4426A">
        <w:t>SZ</w:t>
      </w:r>
      <w:r w:rsidRPr="00E300CF">
        <w:t xml:space="preserve"> riješio kao u izreci. 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</w:t>
      </w:r>
      <w:r>
        <w:t xml:space="preserve">nim zakonom donijeti rješenje o </w:t>
      </w:r>
      <w:r w:rsidRPr="00E300CF">
        <w:t>pokretanju prethodnoga postupka odnosno otvaranju stečajnoga postupka.</w:t>
      </w:r>
    </w:p>
    <w:p w:rsidRDefault="005E7458" w:rsidP="005E7458" w:rsidR="005E7458"/>
    <w:p w:rsidRDefault="005E7458" w:rsidP="005E7458" w:rsidR="005E7458">
      <w:pPr>
        <w:jc w:val="center"/>
      </w:pPr>
      <w:r>
        <w:t>U Splitu</w:t>
      </w:r>
      <w:r w:rsidR="004E66ED">
        <w:t>,</w:t>
      </w:r>
      <w:r w:rsidR="00583C9B">
        <w:t xml:space="preserve"> </w:t>
      </w:r>
      <w:r w:rsidR="00CC4221">
        <w:t>20</w:t>
      </w:r>
      <w:r w:rsidR="00B22F5B">
        <w:t xml:space="preserve">. </w:t>
      </w:r>
      <w:r w:rsidR="00CC4221">
        <w:t>prosinca</w:t>
      </w:r>
      <w:r>
        <w:t xml:space="preserve"> 2018.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  <w:r>
        <w:t>Sudac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</w:p>
    <w:p w:rsidRDefault="005E7458" w:rsidP="005E7458" w:rsidR="00AE4112">
      <w:pPr>
        <w:ind w:left="6480"/>
        <w:jc w:val="center"/>
      </w:pPr>
      <w:r>
        <w:t>Katarina Mikulić</w:t>
      </w:r>
      <w:r w:rsidR="00AE4112">
        <w:t>,v.r.</w:t>
      </w:r>
    </w:p>
    <w:p w:rsidRDefault="00AE4112" w:rsidP="00AE4112" w:rsidR="00AE4112">
      <w:pPr>
        <w:jc w:val="right"/>
      </w:pPr>
      <w:r>
        <w:t>za točnost otpravka-ovlašteni službenik</w:t>
      </w:r>
    </w:p>
    <w:p w:rsidRDefault="00AE4112" w:rsidP="005E7458" w:rsidR="005E7458">
      <w:pPr>
        <w:ind w:left="6480"/>
        <w:jc w:val="center"/>
      </w:pPr>
      <w:r>
        <w:t xml:space="preserve">Ivana Hajder </w:t>
      </w:r>
      <w:r w:rsidR="005E7458">
        <w:t xml:space="preserve"> </w:t>
      </w:r>
    </w:p>
    <w:p w:rsidRDefault="005E7458" w:rsidP="005E7458" w:rsidR="005E7458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E7458" w:rsidP="005E7458" w:rsidR="005E7458">
      <w:pPr>
        <w:jc w:val="both"/>
      </w:pPr>
    </w:p>
    <w:p w:rsidRDefault="00853B3E" w:rsidP="005E7458" w:rsidR="00853B3E">
      <w:pPr>
        <w:spacing w:before="200"/>
        <w:ind w:firstLine="708"/>
        <w:jc w:val="both"/>
      </w:pPr>
    </w:p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AE4112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3561B6">
          <w:rPr>
            <w:sz w:val="24"/>
            <w:szCs w:val="24"/>
          </w:rPr>
          <w:t>737</w:t>
        </w:r>
        <w:r w:rsidR="004E66ED">
          <w:rPr>
            <w:sz w:val="24"/>
            <w:szCs w:val="24"/>
          </w:rPr>
          <w:t>/2018-</w:t>
        </w:r>
        <w:r w:rsidR="00B22F5B">
          <w:rPr>
            <w:sz w:val="24"/>
            <w:szCs w:val="24"/>
          </w:rPr>
          <w:t>8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AE4112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561B6"/>
    <w:rsid w:val="003C2F22"/>
    <w:rsid w:val="00400B11"/>
    <w:rsid w:val="00417EA6"/>
    <w:rsid w:val="004350CB"/>
    <w:rsid w:val="004E66ED"/>
    <w:rsid w:val="00583C9B"/>
    <w:rsid w:val="005E7458"/>
    <w:rsid w:val="0071519E"/>
    <w:rsid w:val="007B01D4"/>
    <w:rsid w:val="007F7A84"/>
    <w:rsid w:val="00814EDB"/>
    <w:rsid w:val="00815142"/>
    <w:rsid w:val="00853B3E"/>
    <w:rsid w:val="008860AB"/>
    <w:rsid w:val="008F17F7"/>
    <w:rsid w:val="00981D37"/>
    <w:rsid w:val="009D4BCE"/>
    <w:rsid w:val="00A51DE9"/>
    <w:rsid w:val="00AE4112"/>
    <w:rsid w:val="00B22F5B"/>
    <w:rsid w:val="00B7506F"/>
    <w:rsid w:val="00CC4221"/>
    <w:rsid w:val="00D4426A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1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1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1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1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1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1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1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1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St-737/2018</izvorni_sadrzaj>
    <derivirana_varijabla naziv="DomainObject.Predmet.OznakaBroj_1">St-737/2018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otustrankaFormated>
    <izvorni_sadrzaj>  TILOVINA j.d.o.o. za ugostiteljstvo i turizam</izvorni_sadrzaj>
    <derivirana_varijabla naziv="DomainObject.Predmet.ProtustrankaFormated_1">  TILOVINA j.d.o.o. za ugostiteljstvo i turizam</derivirana_varijabla>
  </DomainObject.Predmet.ProtustrankaFormated>
  <DomainObject.Predmet.ProtustrankaFormatedOIB>
    <izvorni_sadrzaj>  TILOVINA j.d.o.o. za ugostiteljstvo i turizam, OIB 56615249355</izvorni_sadrzaj>
    <derivirana_varijabla naziv="DomainObject.Predmet.ProtustrankaFormatedOIB_1">  TILOVINA j.d.o.o. za ugostiteljstvo i turizam, OIB 56615249355</derivirana_varijabla>
  </DomainObject.Predmet.ProtustrankaFormatedOIB>
  <DomainObject.Predmet.ProtustrankaFormatedWithAdress>
    <izvorni_sadrzaj> TILOVINA j.d.o.o. za ugostiteljstvo i turizam, Tice 11, 21310 Stanići</izvorni_sadrzaj>
    <derivirana_varijabla naziv="DomainObject.Predmet.ProtustrankaFormatedWithAdress_1"> TILOVINA j.d.o.o. za ugostiteljstvo i turizam, Tice 11, 21310 Stanići</derivirana_varijabla>
  </DomainObject.Predmet.ProtustrankaFormatedWithAdress>
  <DomainObject.Predmet.ProtustrankaFormatedWithAdressOIB>
    <izvorni_sadrzaj> TILOVINA j.d.o.o. za ugostiteljstvo i turizam, OIB 56615249355, Tice 11, 21310 Stanići</izvorni_sadrzaj>
    <derivirana_varijabla naziv="DomainObject.Predmet.ProtustrankaFormatedWithAdressOIB_1"> TILOVINA j.d.o.o. za ugostiteljstvo i turizam, OIB 56615249355, Tice 11, 21310 Stanići</derivirana_varijabla>
  </DomainObject.Predmet.ProtustrankaFormatedWithAdressOIB>
  <DomainObject.Predmet.ProtustrankaWithAdress>
    <izvorni_sadrzaj>TILOVINA j.d.o.o. za ugostiteljstvo i turizam Tice 11, 21310 Stanići</izvorni_sadrzaj>
    <derivirana_varijabla naziv="DomainObject.Predmet.ProtustrankaWithAdress_1">TILOVINA j.d.o.o. za ugostiteljstvo i turizam Tice 11, 21310 Stanići</derivirana_varijabla>
  </DomainObject.Predmet.ProtustrankaWithAdress>
  <DomainObject.Predmet.ProtustrankaWithAdressOIB>
    <izvorni_sadrzaj>TILOVINA j.d.o.o. za ugostiteljstvo i turizam, OIB 56615249355, Tice 11, 21310 Stanići</izvorni_sadrzaj>
    <derivirana_varijabla naziv="DomainObject.Predmet.ProtustrankaWithAdressOIB_1">TILOVINA j.d.o.o. za ugostiteljstvo i turizam, OIB 56615249355, Tice 11, 21310 Stanići</derivirana_varijabla>
  </DomainObject.Predmet.ProtustrankaWithAdressOIB>
  <DomainObject.Predmet.ProtustrankaNazivFormated>
    <izvorni_sadrzaj>TILOVINA j.d.o.o. za ugostiteljstvo i turizam</izvorni_sadrzaj>
    <derivirana_varijabla naziv="DomainObject.Predmet.ProtustrankaNazivFormated_1">TILOVINA j.d.o.o. za ugostiteljstvo i turizam</derivirana_varijabla>
  </DomainObject.Predmet.ProtustrankaNazivFormated>
  <DomainObject.Predmet.ProtustrankaNazivFormatedOIB>
    <izvorni_sadrzaj>TILOVINA j.d.o.o. za ugostiteljstvo i turizam, OIB 56615249355</izvorni_sadrzaj>
    <derivirana_varijabla naziv="DomainObject.Predmet.ProtustrankaNazivFormatedOIB_1">TILOVINA j.d.o.o. za ugostiteljstvo i turizam, OIB 56615249355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8131.83</izvorni_sadrzaj>
    <derivirana_varijabla naziv="DomainObject.Predmet.TrenutnaVrijednost_1">8131.83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TILOVINA j.d.o.o. za ugostiteljstvo i turizam</item>
    </izvorni_sadrzaj>
    <derivirana_varijabla naziv="DomainObject.Predmet.ProtuStrankaListFormated_1">
      <item>TILOVINA j.d.o.o. za ugostiteljstvo i turizam</item>
    </derivirana_varijabla>
  </DomainObject.Predmet.ProtuStrankaListFormated>
  <DomainObject.Predmet.ProtuStrankaListFormatedOIB>
    <izvorni_sadrzaj>
      <item>TILOVINA j.d.o.o. za ugostiteljstvo i turizam, OIB 56615249355</item>
    </izvorni_sadrzaj>
    <derivirana_varijabla naziv="DomainObject.Predmet.ProtuStrankaListFormatedOIB_1">
      <item>TILOVINA j.d.o.o. za ugostiteljstvo i turizam, OIB 56615249355</item>
    </derivirana_varijabla>
  </DomainObject.Predmet.ProtuStrankaListFormatedOIB>
  <DomainObject.Predmet.ProtuStrankaListFormatedWithAdress>
    <izvorni_sadrzaj>
      <item>TILOVINA j.d.o.o. za ugostiteljstvo i turizam, Tice 11, 21310 Stanići</item>
    </izvorni_sadrzaj>
    <derivirana_varijabla naziv="DomainObject.Predmet.ProtuStrankaListFormatedWithAdress_1">
      <item>TILOVINA j.d.o.o. za ugostiteljstvo i turizam, Tice 11, 21310 Stanići</item>
    </derivirana_varijabla>
  </DomainObject.Predmet.ProtuStrankaListFormatedWithAdress>
  <DomainObject.Predmet.ProtuStrankaListFormatedWithAdressOIB>
    <izvorni_sadrzaj>
      <item>TILOVINA j.d.o.o. za ugostiteljstvo i turizam, OIB 56615249355, Tice 11, 21310 Stanići</item>
    </izvorni_sadrzaj>
    <derivirana_varijabla naziv="DomainObject.Predmet.ProtuStrankaListFormatedWithAdressOIB_1">
      <item>TILOVINA j.d.o.o. za ugostiteljstvo i turizam, OIB 56615249355, Tice 11, 21310 Stanići</item>
    </derivirana_varijabla>
  </DomainObject.Predmet.ProtuStrankaListFormatedWithAdressOIB>
  <DomainObject.Predmet.ProtuStrankaListNazivFormated>
    <izvorni_sadrzaj>
      <item>TILOVINA j.d.o.o. za ugostiteljstvo i turizam</item>
    </izvorni_sadrzaj>
    <derivirana_varijabla naziv="DomainObject.Predmet.ProtuStrankaListNazivFormated_1">
      <item>TILOVINA j.d.o.o. za ugostiteljstvo i turizam</item>
    </derivirana_varijabla>
  </DomainObject.Predmet.ProtuStrankaListNazivFormated>
  <DomainObject.Predmet.ProtuStrankaListNazivFormatedOIB>
    <izvorni_sadrzaj>
      <item>TILOVINA j.d.o.o. za ugostiteljstvo i turizam, OIB 56615249355</item>
    </izvorni_sadrzaj>
    <derivirana_varijabla naziv="DomainObject.Predmet.ProtuStrankaListNazivFormatedOIB_1">
      <item>TILOVINA j.d.o.o. za ugostiteljstvo i turizam, OIB 56615249355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</izvorni_sadrzaj>
    <derivirana_varijabla naziv="DomainObject.Predmet.OstaliListFormatedOIB_1"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TILOVINA j.d.o.o. za ugostiteljstvo i turizam</izvorni_sadrzaj>
    <derivirana_varijabla naziv="DomainObject.Predmet.ProtustrankaIDrugi_1">TILOVINA j.d.o.o. za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TILOVINA j.d.o.o. za ugostiteljstvo i turizam, OIB 56615249355, Tice 11, 21310 Stanići</izvorni_sadrzaj>
    <derivirana_varijabla naziv="DomainObject.Predmet.ProtustrankaIDrugiAdressOIB_1">TILOVINA j.d.o.o. za ugostiteljstvo i turizam, OIB 56615249355, Tice 11,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TILOVINA j.d.o.o. za ugostiteljstvo 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TILOVINA j.d.o.o. za ugostiteljstvo 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TILOVINA j.d.o.o. za ugostiteljstvo i turizam, OIB 56615249355, Tice 11,21310 Stanići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TILOVINA j.d.o.o. za ugostiteljstvo i turizam, OIB 56615249355, Tice 11,21310 Stanići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56615249355</item>
      <item>, OIB 85821130368</item>
      <item>, OIB 18683136487</item>
      <item>, OIB 70793241859</item>
    </izvorni_sadrzaj>
    <derivirana_varijabla naziv="DomainObject.Predmet.SudioniciListNazivOIB_1">
      <item>, OIB 56615249355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626</properties:Words>
  <properties:Characters>3677</properties:Characters>
  <properties:Lines>72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2018-12-20T08:23:00Z</cp:lastPrinted>
  <dcterms:modified xmlns:xsi="http://www.w3.org/2001/XMLSchema-instance" xsi:type="dcterms:W3CDTF">2018-12-20T08:23:00Z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