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4a04f" w14:paraId="a24a04f" w:rsidRDefault="00AE05AA" w:rsidP="005E75AB" w:rsidR="00AE05AA" w:rsidRPr="00E03665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E03665">
        <w:rPr>
          <w:rFonts w:eastAsia="Calibri"/>
          <w:szCs w:val="24"/>
          <w:lang w:eastAsia="en-US" w:val="hr-HR"/>
        </w:rPr>
        <w:tab/>
      </w:r>
      <w:r w:rsidR="005E75AB" w:rsidRPr="00E03665">
        <w:rPr>
          <w:rFonts w:eastAsia="Calibri"/>
          <w:szCs w:val="24"/>
          <w:lang w:eastAsia="en-US" w:val="hr-HR"/>
        </w:rPr>
        <w:t xml:space="preserve">          </w:t>
      </w:r>
      <w:r w:rsidRPr="00E03665">
        <w:rPr>
          <w:bCs/>
          <w:szCs w:val="24"/>
          <w:lang w:val="hr-HR"/>
        </w:rPr>
        <w:t xml:space="preserve">   </w:t>
      </w:r>
      <w:r w:rsidRPr="00E03665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 w:rsidRPr="00E03665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E03665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E03665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E03665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E03665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E03665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E03665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E03665">
        <w:rPr>
          <w:rFonts w:eastAsia="Calibri"/>
          <w:szCs w:val="24"/>
          <w:lang w:eastAsia="en-US" w:val="hr-HR"/>
        </w:rPr>
        <w:t xml:space="preserve">     </w:t>
      </w:r>
      <w:r w:rsidR="00347782" w:rsidRPr="00E03665">
        <w:rPr>
          <w:rFonts w:eastAsia="Calibri"/>
          <w:szCs w:val="24"/>
          <w:lang w:eastAsia="en-US" w:val="hr-HR"/>
        </w:rPr>
        <w:t xml:space="preserve"> </w:t>
      </w:r>
      <w:r w:rsidRPr="00E03665"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 w:rsidRPr="00E03665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B116D9" w:rsidP="00AE05AA" w:rsidR="00B116D9" w:rsidRPr="00E03665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 w:rsidRPr="00E03665">
      <w:pPr>
        <w:jc w:val="both"/>
        <w:rPr>
          <w:bCs/>
          <w:szCs w:val="24"/>
          <w:lang w:val="hr-HR"/>
        </w:rPr>
      </w:pPr>
    </w:p>
    <w:p w:rsidRDefault="004A56BC" w:rsidP="004A56BC" w:rsidR="004A56BC" w:rsidRPr="00E03665">
      <w:pPr>
        <w:jc w:val="center"/>
        <w:rPr>
          <w:szCs w:val="24"/>
          <w:lang w:val="hr-HR"/>
        </w:rPr>
      </w:pPr>
      <w:r w:rsidRPr="00E03665">
        <w:rPr>
          <w:szCs w:val="24"/>
          <w:lang w:val="hr-HR"/>
        </w:rPr>
        <w:t>R E P U B L I K A   H R V A T S K A</w:t>
      </w:r>
    </w:p>
    <w:p w:rsidRDefault="004A56BC" w:rsidP="004C2B53" w:rsidR="004A56BC" w:rsidRPr="00E03665">
      <w:pPr>
        <w:jc w:val="center"/>
        <w:rPr>
          <w:bCs/>
          <w:szCs w:val="24"/>
          <w:lang w:val="hr-HR"/>
        </w:rPr>
      </w:pPr>
    </w:p>
    <w:p w:rsidRDefault="004C2B53" w:rsidP="004C2B53" w:rsidR="004C2B53" w:rsidRPr="00E03665">
      <w:pPr>
        <w:jc w:val="center"/>
        <w:rPr>
          <w:bCs/>
          <w:szCs w:val="24"/>
          <w:lang w:val="hr-HR"/>
        </w:rPr>
      </w:pPr>
      <w:r w:rsidRPr="00E03665">
        <w:rPr>
          <w:bCs/>
          <w:szCs w:val="24"/>
          <w:lang w:val="hr-HR"/>
        </w:rPr>
        <w:t>R J E Š E N J E</w:t>
      </w:r>
    </w:p>
    <w:p w:rsidRDefault="004C2B53" w:rsidP="00A15F9E" w:rsidR="004C2B53" w:rsidRPr="00E03665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E03665">
      <w:pPr>
        <w:ind w:firstLine="720"/>
        <w:jc w:val="both"/>
        <w:rPr>
          <w:bCs/>
          <w:szCs w:val="24"/>
          <w:lang w:val="hr-HR"/>
        </w:rPr>
      </w:pPr>
    </w:p>
    <w:p w:rsidRDefault="00AE05AA" w:rsidP="00AC2274" w:rsidR="0038631F" w:rsidRPr="00E03665">
      <w:pPr>
        <w:ind w:firstLine="720"/>
        <w:jc w:val="both"/>
        <w:rPr>
          <w:szCs w:val="24"/>
          <w:lang w:val="hr-HR"/>
        </w:rPr>
      </w:pPr>
      <w:r w:rsidRPr="00E03665">
        <w:rPr>
          <w:szCs w:val="24"/>
          <w:lang w:val="hr-HR"/>
        </w:rPr>
        <w:t xml:space="preserve">Trgovački sud u Rijeci, po </w:t>
      </w:r>
      <w:r w:rsidR="005E75AB" w:rsidRPr="00E03665">
        <w:rPr>
          <w:szCs w:val="24"/>
          <w:lang w:val="hr-HR"/>
        </w:rPr>
        <w:t xml:space="preserve">sucu </w:t>
      </w:r>
      <w:r w:rsidRPr="00E03665">
        <w:rPr>
          <w:szCs w:val="24"/>
          <w:lang w:val="hr-HR"/>
        </w:rPr>
        <w:t>Liljani Ugrin, kao s</w:t>
      </w:r>
      <w:r w:rsidR="005E75AB" w:rsidRPr="00E03665">
        <w:rPr>
          <w:szCs w:val="24"/>
          <w:lang w:val="hr-HR"/>
        </w:rPr>
        <w:t xml:space="preserve">ucu pojedincu  u stečajnom predmetu, </w:t>
      </w:r>
      <w:r w:rsidRPr="00E03665">
        <w:rPr>
          <w:szCs w:val="24"/>
          <w:lang w:val="hr-HR"/>
        </w:rPr>
        <w:t xml:space="preserve">odlučujući o prijedlogu </w:t>
      </w:r>
      <w:r w:rsidR="001F22CC" w:rsidRPr="00E03665">
        <w:rPr>
          <w:szCs w:val="24"/>
          <w:lang w:val="hr-HR"/>
        </w:rPr>
        <w:t>Financijsk</w:t>
      </w:r>
      <w:r w:rsidR="003A7162" w:rsidRPr="00E03665">
        <w:rPr>
          <w:szCs w:val="24"/>
          <w:lang w:val="hr-HR"/>
        </w:rPr>
        <w:t>e</w:t>
      </w:r>
      <w:r w:rsidR="001F22CC" w:rsidRPr="00E03665">
        <w:rPr>
          <w:szCs w:val="24"/>
          <w:lang w:val="hr-HR"/>
        </w:rPr>
        <w:t xml:space="preserve"> agencij</w:t>
      </w:r>
      <w:r w:rsidR="003A7162" w:rsidRPr="00E03665">
        <w:rPr>
          <w:szCs w:val="24"/>
          <w:lang w:val="hr-HR"/>
        </w:rPr>
        <w:t>e</w:t>
      </w:r>
      <w:r w:rsidRPr="00E03665">
        <w:rPr>
          <w:szCs w:val="24"/>
          <w:lang w:val="hr-HR"/>
        </w:rPr>
        <w:t xml:space="preserve"> </w:t>
      </w:r>
      <w:r w:rsidR="001F22CC" w:rsidRPr="00E03665">
        <w:rPr>
          <w:szCs w:val="24"/>
          <w:lang w:val="hr-HR"/>
        </w:rPr>
        <w:t xml:space="preserve">za </w:t>
      </w:r>
      <w:r w:rsidRPr="00E03665">
        <w:rPr>
          <w:szCs w:val="24"/>
          <w:lang w:val="hr-HR"/>
        </w:rPr>
        <w:t>otvaranj</w:t>
      </w:r>
      <w:r w:rsidR="001F22CC" w:rsidRPr="00E03665">
        <w:rPr>
          <w:szCs w:val="24"/>
          <w:lang w:val="hr-HR"/>
        </w:rPr>
        <w:t>e</w:t>
      </w:r>
      <w:r w:rsidRPr="00E03665">
        <w:rPr>
          <w:szCs w:val="24"/>
          <w:lang w:val="hr-HR"/>
        </w:rPr>
        <w:t xml:space="preserve"> stečajnog postupka nad dužnikom </w:t>
      </w:r>
      <w:r w:rsidR="0088652C" w:rsidRPr="00E03665">
        <w:rPr>
          <w:bCs/>
          <w:lang w:eastAsia="en-US" w:val="hr-HR"/>
        </w:rPr>
        <w:t>DOMA GRAD jednostavno društvo s ograničenom odgovornošću za graditeljstvo i usluge Rijeka, Osječka 39 ( MBS 040341668 – OIB 3630094812 )</w:t>
      </w:r>
      <w:r w:rsidR="00E279A3" w:rsidRPr="00E03665">
        <w:rPr>
          <w:bCs/>
          <w:lang w:eastAsia="en-US" w:val="hr-HR"/>
        </w:rPr>
        <w:t xml:space="preserve"> </w:t>
      </w:r>
      <w:r w:rsidR="00A15F9E" w:rsidRPr="00E03665">
        <w:rPr>
          <w:bCs/>
          <w:szCs w:val="24"/>
          <w:lang w:val="hr-HR"/>
        </w:rPr>
        <w:t>dana</w:t>
      </w:r>
      <w:r w:rsidR="009F6C63" w:rsidRPr="00E03665">
        <w:rPr>
          <w:bCs/>
          <w:szCs w:val="24"/>
          <w:lang w:val="hr-HR"/>
        </w:rPr>
        <w:t xml:space="preserve"> </w:t>
      </w:r>
      <w:r w:rsidR="007F7D13" w:rsidRPr="00E03665">
        <w:rPr>
          <w:bCs/>
          <w:szCs w:val="24"/>
          <w:lang w:val="hr-HR"/>
        </w:rPr>
        <w:t xml:space="preserve">27. veljače </w:t>
      </w:r>
      <w:r w:rsidR="004C2B53" w:rsidRPr="00E03665">
        <w:rPr>
          <w:bCs/>
          <w:szCs w:val="24"/>
          <w:lang w:val="hr-HR"/>
        </w:rPr>
        <w:t>2</w:t>
      </w:r>
      <w:r w:rsidR="00A15F9E" w:rsidRPr="00E03665">
        <w:rPr>
          <w:szCs w:val="24"/>
          <w:lang w:val="hr-HR"/>
        </w:rPr>
        <w:t>01</w:t>
      </w:r>
      <w:r w:rsidR="007F7D13" w:rsidRPr="00E03665">
        <w:rPr>
          <w:szCs w:val="24"/>
          <w:lang w:val="hr-HR"/>
        </w:rPr>
        <w:t>7</w:t>
      </w:r>
      <w:r w:rsidR="00A15F9E" w:rsidRPr="00E03665">
        <w:rPr>
          <w:szCs w:val="24"/>
          <w:lang w:val="hr-HR"/>
        </w:rPr>
        <w:t xml:space="preserve">. </w:t>
      </w:r>
    </w:p>
    <w:p w:rsidRDefault="006A689C" w:rsidP="005F4E54" w:rsidR="006A689C" w:rsidRPr="00E03665">
      <w:pPr>
        <w:jc w:val="center"/>
        <w:rPr>
          <w:szCs w:val="24"/>
          <w:lang w:val="hr-HR"/>
        </w:rPr>
      </w:pPr>
    </w:p>
    <w:p w:rsidRDefault="005F4E54" w:rsidP="005F4E54" w:rsidR="005F4E54" w:rsidRPr="00E03665">
      <w:pPr>
        <w:jc w:val="center"/>
        <w:rPr>
          <w:szCs w:val="24"/>
          <w:lang w:val="hr-HR"/>
        </w:rPr>
      </w:pPr>
      <w:r w:rsidRPr="00E03665">
        <w:rPr>
          <w:szCs w:val="24"/>
          <w:lang w:val="hr-HR"/>
        </w:rPr>
        <w:t xml:space="preserve">r i j e š i o      j e </w:t>
      </w:r>
    </w:p>
    <w:p w:rsidRDefault="005F4E54" w:rsidP="005F4E54" w:rsidR="005F4E54" w:rsidRPr="00E03665">
      <w:pPr>
        <w:rPr>
          <w:szCs w:val="24"/>
          <w:lang w:val="hr-HR"/>
        </w:rPr>
      </w:pPr>
    </w:p>
    <w:p w:rsidRDefault="006A689C" w:rsidP="005F4E54" w:rsidR="006A689C" w:rsidRPr="00E03665">
      <w:pPr>
        <w:rPr>
          <w:szCs w:val="24"/>
          <w:lang w:val="hr-HR"/>
        </w:rPr>
      </w:pPr>
    </w:p>
    <w:p w:rsidRDefault="005F4E54" w:rsidP="00E04D16" w:rsidR="005F4E54" w:rsidRPr="00E03665">
      <w:pPr>
        <w:jc w:val="both"/>
        <w:rPr>
          <w:szCs w:val="24"/>
          <w:lang w:val="hr-HR"/>
        </w:rPr>
      </w:pPr>
      <w:r w:rsidRPr="00E03665">
        <w:rPr>
          <w:szCs w:val="24"/>
          <w:lang w:val="hr-HR"/>
        </w:rPr>
        <w:t>I</w:t>
      </w:r>
      <w:r w:rsidR="003A1CC2" w:rsidRPr="00E03665">
        <w:rPr>
          <w:szCs w:val="24"/>
          <w:lang w:val="hr-HR"/>
        </w:rPr>
        <w:tab/>
      </w:r>
      <w:r w:rsidRPr="00E03665">
        <w:rPr>
          <w:szCs w:val="24"/>
          <w:lang w:val="hr-HR"/>
        </w:rPr>
        <w:t xml:space="preserve">Pokreće se </w:t>
      </w:r>
      <w:r w:rsidR="000B399D" w:rsidRPr="00E03665">
        <w:rPr>
          <w:szCs w:val="24"/>
          <w:lang w:val="hr-HR"/>
        </w:rPr>
        <w:t>prethodni postupak radi utvrđivanja pretpostavki za otvaranje stečajnog postupka</w:t>
      </w:r>
      <w:r w:rsidRPr="00E03665">
        <w:rPr>
          <w:szCs w:val="24"/>
          <w:lang w:val="hr-HR"/>
        </w:rPr>
        <w:t xml:space="preserve"> nad </w:t>
      </w:r>
      <w:r w:rsidR="00561CFE" w:rsidRPr="00E03665">
        <w:rPr>
          <w:szCs w:val="24"/>
          <w:lang w:val="hr-HR"/>
        </w:rPr>
        <w:t xml:space="preserve">dužnikom </w:t>
      </w:r>
      <w:r w:rsidR="0088652C" w:rsidRPr="00E03665">
        <w:rPr>
          <w:bCs/>
          <w:lang w:eastAsia="en-US" w:val="hr-HR"/>
        </w:rPr>
        <w:t>DOMA GRAD jednostavno društvo s ograničenom odgovornošću za graditeljstvo i usluge Rijeka, Osječka 39 ( MBS 040341668 – OIB 3630094812 )</w:t>
      </w:r>
      <w:r w:rsidRPr="00E03665">
        <w:rPr>
          <w:szCs w:val="24"/>
          <w:lang w:val="hr-HR"/>
        </w:rPr>
        <w:t>.</w:t>
      </w:r>
    </w:p>
    <w:p w:rsidRDefault="005F4E54" w:rsidP="005F4E54" w:rsidR="005F4E54" w:rsidRPr="00E03665">
      <w:pPr>
        <w:jc w:val="both"/>
        <w:rPr>
          <w:lang w:val="hr-HR"/>
        </w:rPr>
      </w:pPr>
    </w:p>
    <w:p w:rsidRDefault="000B0CCB" w:rsidP="005B69FD" w:rsidR="005B69FD" w:rsidRPr="00E03665">
      <w:pPr>
        <w:jc w:val="both"/>
        <w:rPr>
          <w:szCs w:val="24"/>
          <w:lang w:val="hr-HR"/>
        </w:rPr>
      </w:pPr>
      <w:r w:rsidRPr="00E03665">
        <w:rPr>
          <w:szCs w:val="24"/>
          <w:lang w:val="hr-HR"/>
        </w:rPr>
        <w:t>II</w:t>
      </w:r>
      <w:r w:rsidR="005B69FD" w:rsidRPr="00E03665">
        <w:rPr>
          <w:szCs w:val="24"/>
          <w:lang w:val="hr-HR"/>
        </w:rPr>
        <w:t xml:space="preserve"> </w:t>
      </w:r>
      <w:r w:rsidR="005B69FD" w:rsidRPr="00E03665">
        <w:rPr>
          <w:szCs w:val="24"/>
          <w:lang w:val="hr-HR"/>
        </w:rPr>
        <w:tab/>
        <w:t xml:space="preserve">Nalaže se osobama koje vode poslove dužnika da u roku od </w:t>
      </w:r>
      <w:r w:rsidR="00AE05AA" w:rsidRPr="00E03665">
        <w:rPr>
          <w:szCs w:val="24"/>
          <w:lang w:val="hr-HR"/>
        </w:rPr>
        <w:t xml:space="preserve">osam </w:t>
      </w:r>
      <w:r w:rsidR="005B69FD" w:rsidRPr="00E03665">
        <w:rPr>
          <w:szCs w:val="24"/>
          <w:lang w:val="hr-HR"/>
        </w:rPr>
        <w:t>dana</w:t>
      </w:r>
      <w:r w:rsidR="00815D1E" w:rsidRPr="00E03665">
        <w:rPr>
          <w:szCs w:val="24"/>
          <w:lang w:val="hr-HR"/>
        </w:rPr>
        <w:t xml:space="preserve"> od dana </w:t>
      </w:r>
      <w:r w:rsidR="00AE05AA" w:rsidRPr="00E03665">
        <w:rPr>
          <w:szCs w:val="24"/>
          <w:lang w:val="hr-HR"/>
        </w:rPr>
        <w:t xml:space="preserve">dostave </w:t>
      </w:r>
      <w:r w:rsidR="00815D1E" w:rsidRPr="00E03665">
        <w:rPr>
          <w:szCs w:val="24"/>
          <w:lang w:val="hr-HR"/>
        </w:rPr>
        <w:t xml:space="preserve">ovog rješenja, </w:t>
      </w:r>
      <w:r w:rsidR="005B69FD" w:rsidRPr="00E03665">
        <w:rPr>
          <w:szCs w:val="24"/>
          <w:lang w:val="hr-HR"/>
        </w:rPr>
        <w:t>pozivom na posl</w:t>
      </w:r>
      <w:r w:rsidR="00AF2F67" w:rsidRPr="00E03665">
        <w:rPr>
          <w:szCs w:val="24"/>
          <w:lang w:val="hr-HR"/>
        </w:rPr>
        <w:t xml:space="preserve">ovni </w:t>
      </w:r>
      <w:r w:rsidR="005B69FD" w:rsidRPr="00E03665">
        <w:rPr>
          <w:szCs w:val="24"/>
          <w:lang w:val="hr-HR"/>
        </w:rPr>
        <w:t>br</w:t>
      </w:r>
      <w:r w:rsidR="00AF2F67" w:rsidRPr="00E03665">
        <w:rPr>
          <w:szCs w:val="24"/>
          <w:lang w:val="hr-HR"/>
        </w:rPr>
        <w:t xml:space="preserve">oj </w:t>
      </w:r>
      <w:r w:rsidR="005B69FD" w:rsidRPr="00E03665">
        <w:rPr>
          <w:szCs w:val="24"/>
          <w:lang w:val="hr-HR"/>
        </w:rPr>
        <w:t>7 St-</w:t>
      </w:r>
      <w:r w:rsidR="00281FC4" w:rsidRPr="00E03665">
        <w:rPr>
          <w:szCs w:val="24"/>
          <w:lang w:val="hr-HR"/>
        </w:rPr>
        <w:t>1</w:t>
      </w:r>
      <w:r w:rsidR="00EC04B9" w:rsidRPr="00E03665">
        <w:rPr>
          <w:szCs w:val="24"/>
          <w:lang w:val="hr-HR"/>
        </w:rPr>
        <w:t>55</w:t>
      </w:r>
      <w:r w:rsidR="0088652C" w:rsidRPr="00E03665">
        <w:rPr>
          <w:szCs w:val="24"/>
          <w:lang w:val="hr-HR"/>
        </w:rPr>
        <w:t>9</w:t>
      </w:r>
      <w:r w:rsidR="006A1600" w:rsidRPr="00E03665">
        <w:rPr>
          <w:szCs w:val="24"/>
          <w:lang w:val="hr-HR"/>
        </w:rPr>
        <w:t>/</w:t>
      </w:r>
      <w:r w:rsidR="00600548" w:rsidRPr="00E03665">
        <w:rPr>
          <w:szCs w:val="24"/>
          <w:lang w:val="hr-HR"/>
        </w:rPr>
        <w:t>2016</w:t>
      </w:r>
      <w:r w:rsidR="00591BBD" w:rsidRPr="00E03665">
        <w:rPr>
          <w:szCs w:val="24"/>
          <w:lang w:val="hr-HR"/>
        </w:rPr>
        <w:t xml:space="preserve"> </w:t>
      </w:r>
      <w:r w:rsidR="00591BBD" w:rsidRPr="00E03665">
        <w:rPr>
          <w:lang w:val="hr-HR"/>
        </w:rPr>
        <w:t>predaju sudu pisano izvješće o financijsko-gospodarskom stanju dužnika</w:t>
      </w:r>
      <w:r w:rsidR="004A56BC" w:rsidRPr="00E03665">
        <w:rPr>
          <w:lang w:val="hr-HR"/>
        </w:rPr>
        <w:t>.</w:t>
      </w:r>
    </w:p>
    <w:p w:rsidRDefault="005B69FD" w:rsidP="005F4E54" w:rsidR="005B69FD" w:rsidRPr="00E03665">
      <w:pPr>
        <w:jc w:val="both"/>
        <w:rPr>
          <w:lang w:val="hr-HR"/>
        </w:rPr>
      </w:pPr>
    </w:p>
    <w:p w:rsidRDefault="000B0CCB" w:rsidP="005F4E54" w:rsidR="005F4E54" w:rsidRPr="00E03665">
      <w:pPr>
        <w:jc w:val="both"/>
        <w:rPr>
          <w:szCs w:val="24"/>
          <w:lang w:val="hr-HR"/>
        </w:rPr>
      </w:pPr>
      <w:r w:rsidRPr="00E03665">
        <w:rPr>
          <w:szCs w:val="24"/>
          <w:lang w:val="hr-HR"/>
        </w:rPr>
        <w:t>II</w:t>
      </w:r>
      <w:r w:rsidR="005E75AB" w:rsidRPr="00E03665">
        <w:rPr>
          <w:szCs w:val="24"/>
          <w:lang w:val="hr-HR"/>
        </w:rPr>
        <w:t>I</w:t>
      </w:r>
      <w:r w:rsidR="005F4E54" w:rsidRPr="00E03665">
        <w:rPr>
          <w:szCs w:val="24"/>
          <w:lang w:val="hr-HR"/>
        </w:rPr>
        <w:tab/>
        <w:t>Zakazuje se ročište</w:t>
      </w:r>
      <w:r w:rsidR="00A02DF8" w:rsidRPr="00E03665">
        <w:rPr>
          <w:szCs w:val="24"/>
          <w:lang w:val="hr-HR"/>
        </w:rPr>
        <w:t xml:space="preserve"> </w:t>
      </w:r>
      <w:r w:rsidR="005E75AB" w:rsidRPr="00E03665">
        <w:rPr>
          <w:szCs w:val="24"/>
          <w:lang w:val="hr-HR"/>
        </w:rPr>
        <w:t xml:space="preserve">radi očitovanja o prijedlogu za otvaranje stečajnog postupka na koje se </w:t>
      </w:r>
      <w:r w:rsidR="00E03665">
        <w:rPr>
          <w:szCs w:val="24"/>
          <w:lang w:val="hr-HR"/>
        </w:rPr>
        <w:t>pozivaju</w:t>
      </w:r>
      <w:r w:rsidR="005E75AB" w:rsidRPr="00E03665">
        <w:rPr>
          <w:szCs w:val="24"/>
          <w:lang w:val="hr-HR"/>
        </w:rPr>
        <w:t xml:space="preserve"> </w:t>
      </w:r>
      <w:r w:rsidR="00A02DF8" w:rsidRPr="00E03665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</w:t>
      </w:r>
      <w:r w:rsidRPr="00E03665">
        <w:rPr>
          <w:color w:val="000000"/>
          <w:szCs w:val="24"/>
          <w:lang w:val="hr-HR"/>
        </w:rPr>
        <w:t xml:space="preserve"> </w:t>
      </w:r>
      <w:r w:rsidR="005F4E54" w:rsidRPr="00E03665">
        <w:rPr>
          <w:szCs w:val="24"/>
          <w:lang w:val="hr-HR"/>
        </w:rPr>
        <w:t xml:space="preserve">za dan </w:t>
      </w:r>
    </w:p>
    <w:p w:rsidRDefault="005F4E54" w:rsidP="005F4E54" w:rsidR="005F4E54" w:rsidRPr="00E03665">
      <w:pPr>
        <w:jc w:val="center"/>
        <w:rPr>
          <w:b/>
          <w:bCs/>
          <w:szCs w:val="24"/>
          <w:lang w:val="hr-HR"/>
        </w:rPr>
      </w:pPr>
    </w:p>
    <w:p w:rsidRDefault="001F316F" w:rsidP="001F316F" w:rsidR="001F316F" w:rsidRPr="00E03665">
      <w:pPr>
        <w:jc w:val="center"/>
        <w:rPr>
          <w:bCs/>
          <w:szCs w:val="24"/>
          <w:lang w:val="hr-HR"/>
        </w:rPr>
      </w:pPr>
      <w:r w:rsidRPr="00E03665">
        <w:rPr>
          <w:bCs/>
          <w:szCs w:val="24"/>
          <w:lang w:val="hr-HR"/>
        </w:rPr>
        <w:t>25. travnja  2017. u 10,30  sati</w:t>
      </w:r>
    </w:p>
    <w:p w:rsidRDefault="005F4E54" w:rsidP="005F4E54" w:rsidR="005F4E54" w:rsidRPr="00E03665">
      <w:pPr>
        <w:jc w:val="center"/>
        <w:rPr>
          <w:szCs w:val="24"/>
          <w:lang w:val="hr-HR"/>
        </w:rPr>
      </w:pPr>
      <w:r w:rsidRPr="00E03665">
        <w:rPr>
          <w:szCs w:val="24"/>
          <w:lang w:val="hr-HR"/>
        </w:rPr>
        <w:t>kod ovog suda, Zadarska 1 i 3, sudnica broj 11.</w:t>
      </w:r>
    </w:p>
    <w:p w:rsidRDefault="005F4E54" w:rsidP="005F4E54" w:rsidR="005F4E54" w:rsidRPr="00E03665">
      <w:pPr>
        <w:jc w:val="both"/>
        <w:rPr>
          <w:szCs w:val="24"/>
          <w:lang w:val="hr-HR"/>
        </w:rPr>
      </w:pPr>
    </w:p>
    <w:p w:rsidRDefault="00654EA3" w:rsidP="00654EA3" w:rsidR="00654EA3" w:rsidRPr="00E03665">
      <w:pPr>
        <w:jc w:val="both"/>
        <w:rPr>
          <w:szCs w:val="24"/>
          <w:lang w:val="hr-HR"/>
        </w:rPr>
      </w:pPr>
      <w:r w:rsidRPr="00E03665">
        <w:rPr>
          <w:lang w:val="hr-HR"/>
        </w:rPr>
        <w:t xml:space="preserve">Pozvane osobe se </w:t>
      </w:r>
      <w:r w:rsidR="0062585C" w:rsidRPr="00E03665">
        <w:rPr>
          <w:lang w:val="hr-HR"/>
        </w:rPr>
        <w:t>o prijedlogu mogu očitovati i pisano</w:t>
      </w:r>
      <w:r w:rsidRPr="00E03665">
        <w:rPr>
          <w:lang w:val="hr-HR"/>
        </w:rPr>
        <w:t>.</w:t>
      </w:r>
    </w:p>
    <w:p w:rsidRDefault="0062585C" w:rsidP="005F4E54" w:rsidR="0062585C" w:rsidRPr="00E03665">
      <w:pPr>
        <w:jc w:val="center"/>
        <w:rPr>
          <w:szCs w:val="24"/>
          <w:lang w:val="hr-HR"/>
        </w:rPr>
      </w:pPr>
    </w:p>
    <w:p w:rsidRDefault="005F4E54" w:rsidP="005F4E54" w:rsidR="005F4E54" w:rsidRPr="00E03665">
      <w:pPr>
        <w:jc w:val="center"/>
        <w:rPr>
          <w:szCs w:val="24"/>
          <w:lang w:val="hr-HR"/>
        </w:rPr>
      </w:pPr>
      <w:r w:rsidRPr="00E03665">
        <w:rPr>
          <w:szCs w:val="24"/>
          <w:lang w:val="hr-HR"/>
        </w:rPr>
        <w:t>Obrazloženje</w:t>
      </w:r>
    </w:p>
    <w:p w:rsidRDefault="001E1485" w:rsidP="005F4E54" w:rsidR="001E1485" w:rsidRPr="00E03665">
      <w:pPr>
        <w:jc w:val="center"/>
        <w:rPr>
          <w:szCs w:val="24"/>
          <w:lang w:val="hr-HR"/>
        </w:rPr>
      </w:pPr>
    </w:p>
    <w:p w:rsidRDefault="00953435" w:rsidP="00E04D16" w:rsidR="00AF2F67" w:rsidRPr="00E03665">
      <w:pPr>
        <w:ind w:firstLine="720"/>
        <w:jc w:val="both"/>
        <w:rPr>
          <w:szCs w:val="24"/>
          <w:lang w:val="hr-HR"/>
        </w:rPr>
      </w:pPr>
      <w:r w:rsidRPr="00E03665">
        <w:rPr>
          <w:szCs w:val="24"/>
          <w:lang w:val="hr-HR"/>
        </w:rPr>
        <w:t xml:space="preserve">Financijska  agencija je temeljem odredbe članka </w:t>
      </w:r>
      <w:r w:rsidR="007F7D13" w:rsidRPr="00E03665">
        <w:rPr>
          <w:szCs w:val="24"/>
          <w:lang w:val="hr-HR"/>
        </w:rPr>
        <w:t>110</w:t>
      </w:r>
      <w:r w:rsidRPr="00E03665">
        <w:rPr>
          <w:szCs w:val="24"/>
          <w:lang w:val="hr-HR"/>
        </w:rPr>
        <w:t xml:space="preserve">. stavak </w:t>
      </w:r>
      <w:r w:rsidR="007F7D13" w:rsidRPr="00E03665">
        <w:rPr>
          <w:szCs w:val="24"/>
          <w:lang w:val="hr-HR"/>
        </w:rPr>
        <w:t>1</w:t>
      </w:r>
      <w:r w:rsidRPr="00E03665">
        <w:rPr>
          <w:szCs w:val="24"/>
          <w:lang w:val="hr-HR"/>
        </w:rPr>
        <w:t xml:space="preserve">. Stečajnog zakona (“Narodne novine” broj 71/15, u daljem tekstu: SZ )  podnijela sudu prijedlog za otvaranje stečajnoga postupka </w:t>
      </w:r>
      <w:r w:rsidR="005F4E54" w:rsidRPr="00E03665">
        <w:rPr>
          <w:szCs w:val="24"/>
          <w:lang w:val="hr-HR"/>
        </w:rPr>
        <w:t xml:space="preserve">nad </w:t>
      </w:r>
      <w:r w:rsidRPr="00E03665">
        <w:rPr>
          <w:lang w:val="hr-HR"/>
        </w:rPr>
        <w:t xml:space="preserve">dužnikom </w:t>
      </w:r>
      <w:r w:rsidR="0088652C" w:rsidRPr="00E03665">
        <w:rPr>
          <w:bCs/>
          <w:lang w:eastAsia="en-US" w:val="hr-HR"/>
        </w:rPr>
        <w:t>DOMA GRAD jednostavno društvo s ograničenom odgovornošću za graditeljstvo i usluge Rijeka, Osječka 39 ( OIB 3630094812 )</w:t>
      </w:r>
      <w:r w:rsidR="00BD5704" w:rsidRPr="00E03665">
        <w:rPr>
          <w:bCs/>
          <w:lang w:val="hr-HR"/>
        </w:rPr>
        <w:t xml:space="preserve"> </w:t>
      </w:r>
      <w:r w:rsidRPr="00E03665">
        <w:rPr>
          <w:szCs w:val="24"/>
          <w:lang w:val="hr-HR"/>
        </w:rPr>
        <w:t>uz o</w:t>
      </w:r>
      <w:r w:rsidR="001F22CC" w:rsidRPr="00E03665">
        <w:rPr>
          <w:szCs w:val="24"/>
          <w:lang w:val="hr-HR"/>
        </w:rPr>
        <w:t>b</w:t>
      </w:r>
      <w:r w:rsidRPr="00E03665">
        <w:rPr>
          <w:szCs w:val="24"/>
          <w:lang w:val="hr-HR"/>
        </w:rPr>
        <w:t xml:space="preserve">razloženje da </w:t>
      </w:r>
      <w:r w:rsidR="001F22CC" w:rsidRPr="00E03665">
        <w:rPr>
          <w:szCs w:val="24"/>
          <w:lang w:val="hr-HR"/>
        </w:rPr>
        <w:t xml:space="preserve">na dan </w:t>
      </w:r>
      <w:r w:rsidR="001F316F" w:rsidRPr="00E03665">
        <w:rPr>
          <w:szCs w:val="24"/>
          <w:lang w:val="hr-HR"/>
        </w:rPr>
        <w:t xml:space="preserve">17. studenog </w:t>
      </w:r>
      <w:r w:rsidR="00F00677" w:rsidRPr="00E03665">
        <w:rPr>
          <w:szCs w:val="24"/>
          <w:lang w:val="hr-HR"/>
        </w:rPr>
        <w:t>201</w:t>
      </w:r>
      <w:r w:rsidR="007F7D13" w:rsidRPr="00E03665">
        <w:rPr>
          <w:szCs w:val="24"/>
          <w:lang w:val="hr-HR"/>
        </w:rPr>
        <w:t>6</w:t>
      </w:r>
      <w:r w:rsidR="00AF2F67" w:rsidRPr="00E03665">
        <w:rPr>
          <w:szCs w:val="24"/>
          <w:lang w:val="hr-HR"/>
        </w:rPr>
        <w:t>.</w:t>
      </w:r>
      <w:r w:rsidR="00E03665">
        <w:rPr>
          <w:szCs w:val="24"/>
          <w:lang w:val="hr-HR"/>
        </w:rPr>
        <w:t xml:space="preserve"> dužnik</w:t>
      </w:r>
      <w:r w:rsidR="001F22CC" w:rsidRPr="00E03665">
        <w:rPr>
          <w:szCs w:val="24"/>
          <w:lang w:val="hr-HR"/>
        </w:rPr>
        <w:t xml:space="preserve"> </w:t>
      </w:r>
      <w:r w:rsidRPr="00E03665">
        <w:rPr>
          <w:szCs w:val="24"/>
          <w:lang w:val="hr-HR"/>
        </w:rPr>
        <w:t xml:space="preserve">u Očevidniku redoslijeda osnova za </w:t>
      </w:r>
      <w:r w:rsidRPr="00E03665">
        <w:rPr>
          <w:szCs w:val="24"/>
          <w:lang w:val="hr-HR"/>
        </w:rPr>
        <w:lastRenderedPageBreak/>
        <w:t xml:space="preserve">plaćanje ima evidentirane neizvršene osnove za plaćanje </w:t>
      </w:r>
      <w:r w:rsidR="00AF2F67" w:rsidRPr="00E03665">
        <w:rPr>
          <w:lang w:val="hr-HR"/>
        </w:rPr>
        <w:t xml:space="preserve">u neprekinutom razdoblju od </w:t>
      </w:r>
      <w:r w:rsidR="007F7D13" w:rsidRPr="00E03665">
        <w:rPr>
          <w:szCs w:val="24"/>
          <w:lang w:val="hr-HR"/>
        </w:rPr>
        <w:t>120</w:t>
      </w:r>
      <w:r w:rsidR="00373991" w:rsidRPr="00E03665">
        <w:rPr>
          <w:szCs w:val="24"/>
          <w:lang w:val="hr-HR"/>
        </w:rPr>
        <w:t xml:space="preserve"> dana </w:t>
      </w:r>
      <w:r w:rsidRPr="00E03665">
        <w:rPr>
          <w:szCs w:val="24"/>
          <w:lang w:val="hr-HR"/>
        </w:rPr>
        <w:t xml:space="preserve">u </w:t>
      </w:r>
      <w:r w:rsidR="001F22CC" w:rsidRPr="00E03665">
        <w:rPr>
          <w:szCs w:val="24"/>
          <w:lang w:val="hr-HR"/>
        </w:rPr>
        <w:t xml:space="preserve">ukupnom iznosu od </w:t>
      </w:r>
      <w:r w:rsidR="001F316F" w:rsidRPr="00E03665">
        <w:rPr>
          <w:szCs w:val="24"/>
          <w:lang w:val="hr-HR"/>
        </w:rPr>
        <w:t>71.911,20</w:t>
      </w:r>
      <w:r w:rsidR="00600548" w:rsidRPr="00E03665">
        <w:rPr>
          <w:szCs w:val="24"/>
          <w:lang w:val="hr-HR"/>
        </w:rPr>
        <w:t xml:space="preserve"> </w:t>
      </w:r>
      <w:r w:rsidR="006E0251" w:rsidRPr="00E03665">
        <w:rPr>
          <w:szCs w:val="24"/>
          <w:lang w:val="hr-HR"/>
        </w:rPr>
        <w:t xml:space="preserve"> </w:t>
      </w:r>
      <w:r w:rsidR="001F22CC" w:rsidRPr="00E03665">
        <w:rPr>
          <w:szCs w:val="24"/>
          <w:lang w:val="hr-HR"/>
        </w:rPr>
        <w:t xml:space="preserve">kn, </w:t>
      </w:r>
      <w:r w:rsidR="00AF2F67" w:rsidRPr="00E03665">
        <w:rPr>
          <w:szCs w:val="24"/>
          <w:lang w:val="hr-HR"/>
        </w:rPr>
        <w:t xml:space="preserve">te </w:t>
      </w:r>
      <w:r w:rsidR="001F22CC" w:rsidRPr="00E03665">
        <w:rPr>
          <w:szCs w:val="24"/>
          <w:lang w:val="hr-HR"/>
        </w:rPr>
        <w:t xml:space="preserve">da ima </w:t>
      </w:r>
      <w:r w:rsidR="001868E6" w:rsidRPr="00E03665">
        <w:rPr>
          <w:szCs w:val="24"/>
          <w:lang w:val="hr-HR"/>
        </w:rPr>
        <w:t xml:space="preserve">jednog </w:t>
      </w:r>
      <w:r w:rsidR="001F22CC" w:rsidRPr="00E03665">
        <w:rPr>
          <w:szCs w:val="24"/>
          <w:lang w:val="hr-HR"/>
        </w:rPr>
        <w:t>zaposlenika</w:t>
      </w:r>
      <w:r w:rsidR="00AF2F67" w:rsidRPr="00E03665">
        <w:rPr>
          <w:szCs w:val="24"/>
          <w:lang w:val="hr-HR"/>
        </w:rPr>
        <w:t>.</w:t>
      </w:r>
    </w:p>
    <w:p w:rsidRDefault="007F7D13" w:rsidP="00A937FA" w:rsidR="00935F89" w:rsidRPr="00E03665">
      <w:pPr>
        <w:ind w:firstLine="720"/>
        <w:jc w:val="both"/>
        <w:rPr>
          <w:szCs w:val="24"/>
          <w:lang w:val="hr-HR"/>
        </w:rPr>
      </w:pPr>
      <w:r w:rsidRPr="00E03665">
        <w:rPr>
          <w:szCs w:val="24"/>
          <w:lang w:val="hr-HR"/>
        </w:rPr>
        <w:t>Odredbom članka 110. stavak 2. Stečajnog zakona ( „Narodne novine“ broj 71/15, u daljnjem tekstu: SZ ) propisano je da je Financijska agencija dužna je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935F89" w:rsidP="00A937FA" w:rsidR="00591BBD" w:rsidRPr="00E03665">
      <w:pPr>
        <w:ind w:firstLine="720"/>
        <w:jc w:val="both"/>
        <w:rPr>
          <w:szCs w:val="24"/>
          <w:lang w:val="hr-HR"/>
        </w:rPr>
      </w:pPr>
      <w:r w:rsidRPr="00E03665">
        <w:rPr>
          <w:szCs w:val="24"/>
          <w:lang w:val="hr-HR"/>
        </w:rPr>
        <w:t>Iz naprijed navedenog valjalo je sukladno odredbi članka 115. stavak 1. SZ odlučiti kao pod točkom  I  izreke ovog rješenja</w:t>
      </w:r>
      <w:r w:rsidR="00591BBD" w:rsidRPr="00E03665">
        <w:rPr>
          <w:szCs w:val="24"/>
          <w:lang w:val="hr-HR"/>
        </w:rPr>
        <w:t>.</w:t>
      </w:r>
    </w:p>
    <w:p w:rsidRDefault="004859D2" w:rsidP="00A376C5" w:rsidR="00A376C5" w:rsidRPr="00E03665">
      <w:pPr>
        <w:ind w:firstLine="720"/>
        <w:jc w:val="both"/>
        <w:rPr>
          <w:szCs w:val="24"/>
          <w:lang w:val="hr-HR"/>
        </w:rPr>
      </w:pPr>
      <w:r w:rsidRPr="00E03665">
        <w:rPr>
          <w:lang w:val="hr-HR"/>
        </w:rPr>
        <w:t>Nadalje je s</w:t>
      </w:r>
      <w:r w:rsidR="00791D2B" w:rsidRPr="00E03665">
        <w:rPr>
          <w:lang w:val="hr-HR"/>
        </w:rPr>
        <w:t xml:space="preserve">ud </w:t>
      </w:r>
      <w:r w:rsidR="000B0CCB" w:rsidRPr="00E03665">
        <w:rPr>
          <w:lang w:val="hr-HR"/>
        </w:rPr>
        <w:t>n</w:t>
      </w:r>
      <w:r w:rsidR="005C044D" w:rsidRPr="00E03665">
        <w:rPr>
          <w:szCs w:val="24"/>
          <w:lang w:val="hr-HR"/>
        </w:rPr>
        <w:t>alož</w:t>
      </w:r>
      <w:r w:rsidR="000B0CCB" w:rsidRPr="00E03665">
        <w:rPr>
          <w:szCs w:val="24"/>
          <w:lang w:val="hr-HR"/>
        </w:rPr>
        <w:t xml:space="preserve">io </w:t>
      </w:r>
      <w:r w:rsidR="005C044D" w:rsidRPr="00E03665">
        <w:rPr>
          <w:lang w:val="hr-HR"/>
        </w:rPr>
        <w:t xml:space="preserve">osobama koje vode poslove društva da predaju sudu pisano izvješće o financijsko-gospodarskom stanju dužnika </w:t>
      </w:r>
      <w:r w:rsidR="00A376C5" w:rsidRPr="00E03665">
        <w:rPr>
          <w:szCs w:val="24"/>
          <w:lang w:val="hr-HR"/>
        </w:rPr>
        <w:t xml:space="preserve">sukladno odredbi članka </w:t>
      </w:r>
      <w:r w:rsidR="00A02DF8" w:rsidRPr="00E03665">
        <w:rPr>
          <w:szCs w:val="24"/>
          <w:lang w:val="hr-HR"/>
        </w:rPr>
        <w:t>117</w:t>
      </w:r>
      <w:r w:rsidR="00A376C5" w:rsidRPr="00E03665">
        <w:rPr>
          <w:szCs w:val="24"/>
          <w:lang w:val="hr-HR"/>
        </w:rPr>
        <w:t>. stavak 2. SZ</w:t>
      </w:r>
      <w:r w:rsidR="008C3EB9" w:rsidRPr="00E03665">
        <w:rPr>
          <w:szCs w:val="24"/>
          <w:lang w:val="hr-HR"/>
        </w:rPr>
        <w:t xml:space="preserve">, </w:t>
      </w:r>
      <w:r w:rsidR="00A376C5" w:rsidRPr="00E03665">
        <w:rPr>
          <w:szCs w:val="24"/>
          <w:lang w:val="hr-HR"/>
        </w:rPr>
        <w:t xml:space="preserve"> </w:t>
      </w:r>
      <w:r w:rsidR="00A02DF8" w:rsidRPr="00E03665">
        <w:rPr>
          <w:szCs w:val="24"/>
          <w:lang w:val="hr-HR"/>
        </w:rPr>
        <w:t xml:space="preserve">kao </w:t>
      </w:r>
      <w:r w:rsidR="00654EA3" w:rsidRPr="00E03665">
        <w:rPr>
          <w:szCs w:val="24"/>
          <w:lang w:val="hr-HR"/>
        </w:rPr>
        <w:t xml:space="preserve">pod </w:t>
      </w:r>
      <w:r w:rsidR="00A376C5" w:rsidRPr="00E03665">
        <w:rPr>
          <w:szCs w:val="24"/>
          <w:lang w:val="hr-HR"/>
        </w:rPr>
        <w:t xml:space="preserve">točkom </w:t>
      </w:r>
      <w:r w:rsidR="000B0CCB" w:rsidRPr="00E03665">
        <w:rPr>
          <w:szCs w:val="24"/>
          <w:lang w:val="hr-HR"/>
        </w:rPr>
        <w:t>II</w:t>
      </w:r>
      <w:r w:rsidR="00A376C5" w:rsidRPr="00E03665">
        <w:rPr>
          <w:szCs w:val="24"/>
          <w:lang w:val="hr-HR"/>
        </w:rPr>
        <w:t xml:space="preserve"> izreke ovog rješenja</w:t>
      </w:r>
      <w:r w:rsidR="00A376C5" w:rsidRPr="00E03665">
        <w:rPr>
          <w:lang w:val="hr-HR"/>
        </w:rPr>
        <w:t>.</w:t>
      </w:r>
    </w:p>
    <w:p w:rsidRDefault="00A02DF8" w:rsidP="00591BBD" w:rsidR="00654EA3" w:rsidRPr="00E03665">
      <w:pPr>
        <w:ind w:firstLine="720"/>
        <w:jc w:val="both"/>
        <w:rPr>
          <w:szCs w:val="24"/>
          <w:lang w:val="hr-HR"/>
        </w:rPr>
      </w:pPr>
      <w:r w:rsidRPr="00E03665">
        <w:rPr>
          <w:szCs w:val="24"/>
          <w:lang w:val="hr-HR"/>
        </w:rPr>
        <w:t xml:space="preserve">Također je na osnovu odredbe članka 123. SZ </w:t>
      </w:r>
      <w:r w:rsidR="00591BBD" w:rsidRPr="00E03665">
        <w:rPr>
          <w:szCs w:val="24"/>
          <w:lang w:val="hr-HR"/>
        </w:rPr>
        <w:t>zakaza</w:t>
      </w:r>
      <w:r w:rsidRPr="00E03665">
        <w:rPr>
          <w:szCs w:val="24"/>
          <w:lang w:val="hr-HR"/>
        </w:rPr>
        <w:t xml:space="preserve">no </w:t>
      </w:r>
      <w:r w:rsidR="00591BBD" w:rsidRPr="00E03665">
        <w:rPr>
          <w:szCs w:val="24"/>
          <w:lang w:val="hr-HR"/>
        </w:rPr>
        <w:t xml:space="preserve">ročište </w:t>
      </w:r>
      <w:r w:rsidR="005E75AB" w:rsidRPr="00E03665">
        <w:rPr>
          <w:szCs w:val="24"/>
          <w:lang w:val="hr-HR"/>
        </w:rPr>
        <w:t xml:space="preserve">na kojem će se pozvane osobe očitovati o prijedlogu </w:t>
      </w:r>
      <w:r w:rsidR="00866051">
        <w:rPr>
          <w:szCs w:val="24"/>
          <w:lang w:val="hr-HR"/>
        </w:rPr>
        <w:t>kao pod točkom</w:t>
      </w:r>
      <w:r w:rsidR="00591BBD" w:rsidRPr="00E03665">
        <w:rPr>
          <w:szCs w:val="24"/>
          <w:lang w:val="hr-HR"/>
        </w:rPr>
        <w:t xml:space="preserve"> </w:t>
      </w:r>
      <w:r w:rsidR="000B0CCB" w:rsidRPr="00E03665">
        <w:rPr>
          <w:szCs w:val="24"/>
          <w:lang w:val="hr-HR"/>
        </w:rPr>
        <w:t>II</w:t>
      </w:r>
      <w:r w:rsidRPr="00E03665">
        <w:rPr>
          <w:szCs w:val="24"/>
          <w:lang w:val="hr-HR"/>
        </w:rPr>
        <w:t>I</w:t>
      </w:r>
      <w:r w:rsidR="00591BBD" w:rsidRPr="00E03665">
        <w:rPr>
          <w:szCs w:val="24"/>
          <w:lang w:val="hr-HR"/>
        </w:rPr>
        <w:t xml:space="preserve"> izreke ovog rješenja</w:t>
      </w:r>
      <w:r w:rsidR="00654EA3" w:rsidRPr="00E03665">
        <w:rPr>
          <w:szCs w:val="24"/>
          <w:lang w:val="hr-HR"/>
        </w:rPr>
        <w:t>.</w:t>
      </w:r>
    </w:p>
    <w:p w:rsidRDefault="008D6517" w:rsidP="00CF3592" w:rsidR="008D6517" w:rsidRPr="00E03665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5F4E54" w:rsidP="00CF3592" w:rsidR="005F4E54" w:rsidRPr="00E03665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 w:rsidRPr="00E03665">
        <w:rPr>
          <w:rFonts w:cs="Times New Roman" w:hAnsi="Times New Roman" w:ascii="Times New Roman"/>
          <w:szCs w:val="24"/>
          <w:lang w:val="hr-HR"/>
        </w:rPr>
        <w:t>Dana,</w:t>
      </w:r>
      <w:r w:rsidR="008C777B" w:rsidRPr="00E03665">
        <w:rPr>
          <w:rFonts w:cs="Times New Roman" w:hAnsi="Times New Roman" w:ascii="Times New Roman"/>
          <w:szCs w:val="24"/>
          <w:lang w:val="hr-HR"/>
        </w:rPr>
        <w:t xml:space="preserve"> </w:t>
      </w:r>
      <w:r w:rsidR="007F7D13" w:rsidRPr="00E03665">
        <w:rPr>
          <w:rFonts w:cs="Times New Roman" w:hAnsi="Times New Roman" w:ascii="Times New Roman"/>
          <w:bCs/>
          <w:szCs w:val="24"/>
          <w:lang w:val="hr-HR"/>
        </w:rPr>
        <w:t>27. veljače 2</w:t>
      </w:r>
      <w:r w:rsidR="007F7D13" w:rsidRPr="00E03665">
        <w:rPr>
          <w:rFonts w:cs="Times New Roman" w:hAnsi="Times New Roman" w:ascii="Times New Roman"/>
          <w:szCs w:val="24"/>
          <w:lang w:val="hr-HR"/>
        </w:rPr>
        <w:t>017</w:t>
      </w:r>
      <w:r w:rsidR="004206FE" w:rsidRPr="00E03665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E03665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281FC4" w:rsidP="005F4E54" w:rsidR="005F4E54" w:rsidRPr="00E03665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E03665">
        <w:rPr>
          <w:rFonts w:cs="Times New Roman" w:hAnsi="Times New Roman" w:ascii="Times New Roman"/>
          <w:szCs w:val="24"/>
          <w:lang w:val="hr-HR"/>
        </w:rPr>
        <w:t xml:space="preserve">     </w:t>
      </w:r>
      <w:r w:rsidR="005E75AB" w:rsidRPr="00E03665">
        <w:rPr>
          <w:rFonts w:cs="Times New Roman" w:hAnsi="Times New Roman" w:ascii="Times New Roman"/>
          <w:szCs w:val="24"/>
          <w:lang w:val="hr-HR"/>
        </w:rPr>
        <w:t>S</w:t>
      </w:r>
      <w:r w:rsidR="005F4E54" w:rsidRPr="00E03665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E03665">
      <w:pPr>
        <w:ind w:firstLine="720"/>
        <w:jc w:val="center"/>
        <w:rPr>
          <w:szCs w:val="24"/>
          <w:lang w:val="hr-HR"/>
        </w:rPr>
      </w:pPr>
      <w:r w:rsidRPr="00E03665">
        <w:rPr>
          <w:szCs w:val="24"/>
          <w:lang w:val="hr-HR"/>
        </w:rPr>
        <w:t xml:space="preserve">                                                                                                        Liljana Ugrin</w:t>
      </w:r>
    </w:p>
    <w:p w:rsidRDefault="005F4E54" w:rsidP="005F4E54" w:rsidR="005F4E54" w:rsidRPr="00E03665">
      <w:pPr>
        <w:jc w:val="both"/>
        <w:rPr>
          <w:szCs w:val="24"/>
          <w:lang w:val="hr-HR"/>
        </w:rPr>
      </w:pPr>
    </w:p>
    <w:p w:rsidRDefault="005F4E54" w:rsidP="005F4E54" w:rsidR="005F4E54" w:rsidRPr="00E03665">
      <w:pPr>
        <w:jc w:val="both"/>
        <w:rPr>
          <w:szCs w:val="24"/>
          <w:lang w:val="hr-HR"/>
        </w:rPr>
      </w:pPr>
    </w:p>
    <w:p w:rsidRDefault="004206FE" w:rsidP="005F4E54" w:rsidR="004206FE" w:rsidRPr="00E03665">
      <w:pPr>
        <w:jc w:val="both"/>
        <w:rPr>
          <w:szCs w:val="24"/>
          <w:lang w:val="hr-HR"/>
        </w:rPr>
      </w:pPr>
    </w:p>
    <w:p w:rsidRDefault="005F4E54" w:rsidP="005F4E54" w:rsidR="005F4E54" w:rsidRPr="00E03665">
      <w:pPr>
        <w:jc w:val="both"/>
        <w:rPr>
          <w:szCs w:val="24"/>
          <w:lang w:val="hr-HR"/>
        </w:rPr>
      </w:pPr>
      <w:r w:rsidRPr="00E03665">
        <w:rPr>
          <w:szCs w:val="24"/>
          <w:lang w:val="hr-HR"/>
        </w:rPr>
        <w:t>POUKA O PRAVNOM LIJEKU</w:t>
      </w:r>
    </w:p>
    <w:p w:rsidRDefault="005F4E54" w:rsidP="005F4E54" w:rsidR="005F4E54" w:rsidRPr="00E03665">
      <w:pPr>
        <w:jc w:val="both"/>
        <w:rPr>
          <w:szCs w:val="24"/>
          <w:lang w:val="hr-HR"/>
        </w:rPr>
      </w:pPr>
      <w:r w:rsidRPr="00E03665">
        <w:rPr>
          <w:szCs w:val="24"/>
          <w:lang w:val="hr-HR"/>
        </w:rPr>
        <w:t xml:space="preserve">Protiv ovog rješenja nije dopuštena posebna žalba ( članak </w:t>
      </w:r>
      <w:r w:rsidR="00791D2B" w:rsidRPr="00E03665">
        <w:rPr>
          <w:szCs w:val="24"/>
          <w:lang w:val="hr-HR"/>
        </w:rPr>
        <w:t>115</w:t>
      </w:r>
      <w:r w:rsidRPr="00E03665">
        <w:rPr>
          <w:szCs w:val="24"/>
          <w:lang w:val="hr-HR"/>
        </w:rPr>
        <w:t xml:space="preserve">. stavak 1. SZ ). </w:t>
      </w:r>
    </w:p>
    <w:p w:rsidRDefault="005E75AB" w:rsidP="00561CFE" w:rsidR="005E75AB" w:rsidRPr="00E03665">
      <w:pPr>
        <w:rPr>
          <w:szCs w:val="24"/>
          <w:lang w:val="hr-HR"/>
        </w:rPr>
      </w:pPr>
    </w:p>
    <w:p w:rsidRDefault="005E75AB" w:rsidP="00561CFE" w:rsidR="005E75AB" w:rsidRPr="00E03665">
      <w:pPr>
        <w:rPr>
          <w:szCs w:val="24"/>
          <w:lang w:val="hr-HR"/>
        </w:rPr>
      </w:pPr>
    </w:p>
    <w:p w:rsidRDefault="005E75AB" w:rsidP="00561CFE" w:rsidR="005E75AB" w:rsidRPr="00E03665">
      <w:pPr>
        <w:rPr>
          <w:szCs w:val="24"/>
          <w:lang w:val="hr-HR"/>
        </w:rPr>
      </w:pPr>
    </w:p>
    <w:p w:rsidRDefault="005F4E54" w:rsidP="00561CFE" w:rsidR="005F4E54" w:rsidRPr="00E03665">
      <w:pPr>
        <w:rPr>
          <w:szCs w:val="24"/>
          <w:lang w:val="hr-HR"/>
        </w:rPr>
      </w:pPr>
      <w:r w:rsidRPr="00E03665">
        <w:rPr>
          <w:szCs w:val="24"/>
          <w:lang w:val="hr-HR"/>
        </w:rPr>
        <w:t>DNA</w:t>
      </w:r>
    </w:p>
    <w:p w:rsidRDefault="004859D2" w:rsidP="005F4E54" w:rsidR="004206FE" w:rsidRPr="00E03665">
      <w:pPr>
        <w:tabs>
          <w:tab w:pos="3492" w:val="left"/>
        </w:tabs>
        <w:rPr>
          <w:szCs w:val="24"/>
          <w:lang w:val="hr-HR"/>
        </w:rPr>
      </w:pPr>
      <w:r w:rsidRPr="00E03665">
        <w:rPr>
          <w:szCs w:val="24"/>
          <w:lang w:val="hr-HR"/>
        </w:rPr>
        <w:t>R</w:t>
      </w:r>
      <w:r w:rsidR="00F338DA" w:rsidRPr="00E03665">
        <w:rPr>
          <w:szCs w:val="24"/>
          <w:lang w:val="hr-HR"/>
        </w:rPr>
        <w:t xml:space="preserve">ješenje dostaviti: </w:t>
      </w:r>
      <w:r w:rsidR="005F4E54" w:rsidRPr="00E03665">
        <w:rPr>
          <w:szCs w:val="24"/>
          <w:lang w:val="hr-HR"/>
        </w:rPr>
        <w:t xml:space="preserve"> </w:t>
      </w:r>
      <w:r w:rsidR="004206FE" w:rsidRPr="00E03665">
        <w:rPr>
          <w:szCs w:val="24"/>
          <w:lang w:val="hr-HR"/>
        </w:rPr>
        <w:t>predlagatelju</w:t>
      </w:r>
    </w:p>
    <w:p w:rsidRDefault="004206FE" w:rsidP="005F4E54" w:rsidR="005F4E54" w:rsidRPr="00E03665">
      <w:pPr>
        <w:tabs>
          <w:tab w:pos="3492" w:val="left"/>
        </w:tabs>
        <w:rPr>
          <w:szCs w:val="24"/>
          <w:lang w:val="hr-HR"/>
        </w:rPr>
      </w:pPr>
      <w:r w:rsidRPr="00E03665">
        <w:rPr>
          <w:szCs w:val="24"/>
          <w:lang w:val="hr-HR"/>
        </w:rPr>
        <w:t xml:space="preserve">                            </w:t>
      </w:r>
      <w:r w:rsidR="006A689C" w:rsidRPr="00E03665">
        <w:rPr>
          <w:szCs w:val="24"/>
          <w:lang w:val="hr-HR"/>
        </w:rPr>
        <w:t xml:space="preserve">  </w:t>
      </w:r>
      <w:r w:rsidRPr="00E03665">
        <w:rPr>
          <w:szCs w:val="24"/>
          <w:lang w:val="hr-HR"/>
        </w:rPr>
        <w:t xml:space="preserve"> </w:t>
      </w:r>
      <w:r w:rsidR="00F338DA" w:rsidRPr="00E03665">
        <w:rPr>
          <w:szCs w:val="24"/>
          <w:lang w:val="hr-HR"/>
        </w:rPr>
        <w:t xml:space="preserve"> </w:t>
      </w:r>
      <w:r w:rsidR="005F4E54" w:rsidRPr="00E03665">
        <w:rPr>
          <w:szCs w:val="24"/>
          <w:lang w:val="hr-HR"/>
        </w:rPr>
        <w:t>dužniku</w:t>
      </w:r>
      <w:r w:rsidR="00A717B0" w:rsidRPr="00E03665">
        <w:rPr>
          <w:szCs w:val="24"/>
          <w:lang w:val="hr-HR"/>
        </w:rPr>
        <w:t xml:space="preserve"> </w:t>
      </w:r>
      <w:r w:rsidR="00DE7235" w:rsidRPr="00E03665">
        <w:rPr>
          <w:szCs w:val="24"/>
          <w:lang w:val="hr-HR"/>
        </w:rPr>
        <w:t xml:space="preserve"> </w:t>
      </w:r>
    </w:p>
    <w:p w:rsidRDefault="005F4E54" w:rsidP="00654EA3" w:rsidR="00654EA3" w:rsidRPr="00E03665">
      <w:pPr>
        <w:rPr>
          <w:szCs w:val="24"/>
          <w:lang w:val="hr-HR"/>
        </w:rPr>
      </w:pPr>
      <w:r w:rsidRPr="00E03665">
        <w:rPr>
          <w:szCs w:val="24"/>
          <w:lang w:val="hr-HR"/>
        </w:rPr>
        <w:t xml:space="preserve">                             </w:t>
      </w:r>
      <w:r w:rsidR="00F338DA" w:rsidRPr="00E03665">
        <w:rPr>
          <w:szCs w:val="24"/>
          <w:lang w:val="hr-HR"/>
        </w:rPr>
        <w:t xml:space="preserve"> </w:t>
      </w:r>
      <w:r w:rsidR="006A689C" w:rsidRPr="00E03665">
        <w:rPr>
          <w:szCs w:val="24"/>
          <w:lang w:val="hr-HR"/>
        </w:rPr>
        <w:t xml:space="preserve">  </w:t>
      </w:r>
      <w:r w:rsidRPr="00E03665">
        <w:rPr>
          <w:szCs w:val="24"/>
          <w:lang w:val="hr-HR"/>
        </w:rPr>
        <w:t xml:space="preserve">osobi ovlaštenoj za zastupanje </w:t>
      </w:r>
      <w:r w:rsidR="00DE7235" w:rsidRPr="00E03665">
        <w:rPr>
          <w:szCs w:val="24"/>
          <w:lang w:val="hr-HR"/>
        </w:rPr>
        <w:t xml:space="preserve"> </w:t>
      </w:r>
    </w:p>
    <w:p w:rsidRDefault="00CF3592" w:rsidP="00CF3592" w:rsidR="005F4E54" w:rsidRPr="00E03665">
      <w:pPr>
        <w:rPr>
          <w:szCs w:val="24"/>
          <w:lang w:val="hr-HR"/>
        </w:rPr>
      </w:pPr>
      <w:r w:rsidRPr="00E03665">
        <w:rPr>
          <w:szCs w:val="24"/>
          <w:lang w:val="hr-HR"/>
        </w:rPr>
        <w:t xml:space="preserve">                           </w:t>
      </w:r>
      <w:r w:rsidR="00F338DA" w:rsidRPr="00E03665">
        <w:rPr>
          <w:szCs w:val="24"/>
          <w:lang w:val="hr-HR"/>
        </w:rPr>
        <w:t xml:space="preserve"> </w:t>
      </w:r>
      <w:r w:rsidRPr="00E03665">
        <w:rPr>
          <w:szCs w:val="24"/>
          <w:lang w:val="hr-HR"/>
        </w:rPr>
        <w:t xml:space="preserve"> </w:t>
      </w:r>
      <w:r w:rsidR="004206FE" w:rsidRPr="00E03665">
        <w:rPr>
          <w:szCs w:val="24"/>
          <w:lang w:val="hr-HR"/>
        </w:rPr>
        <w:t xml:space="preserve"> </w:t>
      </w:r>
      <w:r w:rsidR="006A689C" w:rsidRPr="00E03665">
        <w:rPr>
          <w:szCs w:val="24"/>
          <w:lang w:val="hr-HR"/>
        </w:rPr>
        <w:t xml:space="preserve">  </w:t>
      </w:r>
      <w:r w:rsidR="005F4E54" w:rsidRPr="00E03665">
        <w:rPr>
          <w:szCs w:val="24"/>
          <w:lang w:val="hr-HR"/>
        </w:rPr>
        <w:t>ban</w:t>
      </w:r>
      <w:r w:rsidR="00DE7235" w:rsidRPr="00E03665">
        <w:rPr>
          <w:szCs w:val="24"/>
          <w:lang w:val="hr-HR"/>
        </w:rPr>
        <w:t xml:space="preserve">kama </w:t>
      </w:r>
    </w:p>
    <w:p w:rsidRDefault="00815D1E" w:rsidP="00A15F9E" w:rsidR="006A689C" w:rsidRPr="00E03665">
      <w:pPr>
        <w:jc w:val="both"/>
        <w:rPr>
          <w:szCs w:val="24"/>
          <w:lang w:val="hr-HR"/>
        </w:rPr>
      </w:pPr>
      <w:r w:rsidRPr="00E03665">
        <w:rPr>
          <w:szCs w:val="24"/>
          <w:lang w:val="hr-HR"/>
        </w:rPr>
        <w:t>U</w:t>
      </w:r>
      <w:r w:rsidR="000E7884" w:rsidRPr="00E03665">
        <w:rPr>
          <w:szCs w:val="24"/>
          <w:lang w:val="hr-HR"/>
        </w:rPr>
        <w:t xml:space="preserve"> Rijeci, </w:t>
      </w:r>
      <w:r w:rsidR="00E04D16" w:rsidRPr="00E03665">
        <w:rPr>
          <w:bCs/>
          <w:szCs w:val="24"/>
          <w:lang w:val="hr-HR"/>
        </w:rPr>
        <w:t xml:space="preserve">  </w:t>
      </w:r>
      <w:r w:rsidR="007F7D13" w:rsidRPr="00E03665">
        <w:rPr>
          <w:bCs/>
          <w:szCs w:val="24"/>
          <w:lang w:val="hr-HR"/>
        </w:rPr>
        <w:t>27. veljače 2</w:t>
      </w:r>
      <w:r w:rsidR="007F7D13" w:rsidRPr="00E03665">
        <w:rPr>
          <w:szCs w:val="24"/>
          <w:lang w:val="hr-HR"/>
        </w:rPr>
        <w:t>017</w:t>
      </w:r>
      <w:r w:rsidR="005C044D" w:rsidRPr="00E03665">
        <w:rPr>
          <w:szCs w:val="24"/>
          <w:lang w:val="hr-HR"/>
        </w:rPr>
        <w:t>.</w:t>
      </w:r>
      <w:r w:rsidR="004859D2" w:rsidRPr="00E03665">
        <w:rPr>
          <w:szCs w:val="24"/>
          <w:lang w:val="hr-HR"/>
        </w:rPr>
        <w:t xml:space="preserve"> </w:t>
      </w:r>
      <w:r w:rsidR="00654EA3" w:rsidRPr="00E03665">
        <w:rPr>
          <w:szCs w:val="24"/>
          <w:lang w:val="hr-HR"/>
        </w:rPr>
        <w:t xml:space="preserve">                            </w:t>
      </w:r>
      <w:r w:rsidR="000E7884" w:rsidRPr="00E03665">
        <w:rPr>
          <w:szCs w:val="24"/>
          <w:lang w:val="hr-HR"/>
        </w:rPr>
        <w:t xml:space="preserve">            </w:t>
      </w:r>
    </w:p>
    <w:p w:rsidRDefault="006A689C" w:rsidP="00A15F9E" w:rsidR="00E46205" w:rsidRPr="00E03665">
      <w:pPr>
        <w:jc w:val="both"/>
        <w:rPr>
          <w:szCs w:val="24"/>
          <w:lang w:val="hr-HR"/>
        </w:rPr>
      </w:pPr>
      <w:r w:rsidRPr="00E03665">
        <w:rPr>
          <w:szCs w:val="24"/>
          <w:lang w:val="hr-HR"/>
        </w:rPr>
        <w:t xml:space="preserve">                                                       </w:t>
      </w:r>
      <w:r w:rsidR="000E7884" w:rsidRPr="00E03665">
        <w:rPr>
          <w:szCs w:val="24"/>
          <w:lang w:val="hr-HR"/>
        </w:rPr>
        <w:t>sudac</w:t>
      </w:r>
    </w:p>
    <w:sectPr w:rsidSect="006A689C" w:rsidR="00E46205" w:rsidRPr="00E03665">
      <w:headerReference w:type="default" r:id="rId9"/>
      <w:footerReference w:type="default" r:id="rId10"/>
      <w:pgSz w:h="16840" w:w="11907"/>
      <w:pgMar w:gutter="0" w:footer="720" w:header="720" w:left="1871" w:bottom="1871" w:right="1247" w:top="1529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4CCE" w:rsidR="00784CCE">
      <w:r>
        <w:separator/>
      </w:r>
    </w:p>
  </w:endnote>
  <w:endnote w:id="0" w:type="continuationSeparator">
    <w:p w:rsidRDefault="00784CCE" w:rsidR="00784C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837163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4CCE" w:rsidR="00784CCE">
      <w:r>
        <w:separator/>
      </w:r>
    </w:p>
  </w:footnote>
  <w:footnote w:id="0" w:type="continuationSeparator">
    <w:p w:rsidRDefault="00784CCE" w:rsidR="00784C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F9255C">
      <w:t>1</w:t>
    </w:r>
    <w:r w:rsidR="00EC04B9">
      <w:t>55</w:t>
    </w:r>
    <w:r w:rsidR="0088652C">
      <w:t>9</w:t>
    </w:r>
    <w:r w:rsidR="00600548">
      <w:t>/2016-</w:t>
    </w:r>
    <w:r w:rsidR="00F9255C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7D07"/>
    <w:rsid w:val="00083620"/>
    <w:rsid w:val="000A0BCD"/>
    <w:rsid w:val="000B0CCB"/>
    <w:rsid w:val="000B1F99"/>
    <w:rsid w:val="000B399D"/>
    <w:rsid w:val="000B7BDB"/>
    <w:rsid w:val="000C7D2F"/>
    <w:rsid w:val="000D0153"/>
    <w:rsid w:val="000E4D06"/>
    <w:rsid w:val="000E5624"/>
    <w:rsid w:val="000E7884"/>
    <w:rsid w:val="000F5290"/>
    <w:rsid w:val="00100DF1"/>
    <w:rsid w:val="0011326A"/>
    <w:rsid w:val="00114F52"/>
    <w:rsid w:val="001152D8"/>
    <w:rsid w:val="00120094"/>
    <w:rsid w:val="001555E9"/>
    <w:rsid w:val="0016213F"/>
    <w:rsid w:val="00170F9F"/>
    <w:rsid w:val="00175B60"/>
    <w:rsid w:val="00185E44"/>
    <w:rsid w:val="001868E6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316F"/>
    <w:rsid w:val="001F4F59"/>
    <w:rsid w:val="00203B5A"/>
    <w:rsid w:val="002103B9"/>
    <w:rsid w:val="00221A3C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81FC4"/>
    <w:rsid w:val="002A0995"/>
    <w:rsid w:val="002C7144"/>
    <w:rsid w:val="002D285D"/>
    <w:rsid w:val="002F2D8D"/>
    <w:rsid w:val="003038BB"/>
    <w:rsid w:val="00313174"/>
    <w:rsid w:val="0031413E"/>
    <w:rsid w:val="00314A48"/>
    <w:rsid w:val="00314A5F"/>
    <w:rsid w:val="00317F46"/>
    <w:rsid w:val="003260F5"/>
    <w:rsid w:val="0032742B"/>
    <w:rsid w:val="00334820"/>
    <w:rsid w:val="00346936"/>
    <w:rsid w:val="00347782"/>
    <w:rsid w:val="00370D0D"/>
    <w:rsid w:val="00373991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D11B8"/>
    <w:rsid w:val="003D574F"/>
    <w:rsid w:val="003F0C59"/>
    <w:rsid w:val="0040078D"/>
    <w:rsid w:val="004052DE"/>
    <w:rsid w:val="004206FE"/>
    <w:rsid w:val="00420F94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85119"/>
    <w:rsid w:val="004859D2"/>
    <w:rsid w:val="00490C9B"/>
    <w:rsid w:val="0049439E"/>
    <w:rsid w:val="00497460"/>
    <w:rsid w:val="004A03DE"/>
    <w:rsid w:val="004A56BC"/>
    <w:rsid w:val="004B059F"/>
    <w:rsid w:val="004B0F82"/>
    <w:rsid w:val="004C2B53"/>
    <w:rsid w:val="004E1948"/>
    <w:rsid w:val="004F1F70"/>
    <w:rsid w:val="005123D4"/>
    <w:rsid w:val="0051452D"/>
    <w:rsid w:val="005254B4"/>
    <w:rsid w:val="00525EAA"/>
    <w:rsid w:val="00533D7A"/>
    <w:rsid w:val="0054506C"/>
    <w:rsid w:val="00551212"/>
    <w:rsid w:val="005546D4"/>
    <w:rsid w:val="00561ACE"/>
    <w:rsid w:val="00561CFE"/>
    <w:rsid w:val="00577233"/>
    <w:rsid w:val="00580322"/>
    <w:rsid w:val="00582AE1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42BF"/>
    <w:rsid w:val="005C72F0"/>
    <w:rsid w:val="005E75AB"/>
    <w:rsid w:val="005F4E54"/>
    <w:rsid w:val="005F543B"/>
    <w:rsid w:val="005F666E"/>
    <w:rsid w:val="005F6B3D"/>
    <w:rsid w:val="005F7302"/>
    <w:rsid w:val="00600548"/>
    <w:rsid w:val="00607F4D"/>
    <w:rsid w:val="00612D13"/>
    <w:rsid w:val="006162D7"/>
    <w:rsid w:val="0062052B"/>
    <w:rsid w:val="00620722"/>
    <w:rsid w:val="006255C2"/>
    <w:rsid w:val="0062585C"/>
    <w:rsid w:val="00631E69"/>
    <w:rsid w:val="00632D98"/>
    <w:rsid w:val="00632FF8"/>
    <w:rsid w:val="00653157"/>
    <w:rsid w:val="00654BC6"/>
    <w:rsid w:val="00654EA3"/>
    <w:rsid w:val="00655002"/>
    <w:rsid w:val="00667389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BA"/>
    <w:rsid w:val="006E0251"/>
    <w:rsid w:val="006E3800"/>
    <w:rsid w:val="006F174F"/>
    <w:rsid w:val="00711340"/>
    <w:rsid w:val="00712A65"/>
    <w:rsid w:val="00735EC7"/>
    <w:rsid w:val="00740E71"/>
    <w:rsid w:val="00746EB6"/>
    <w:rsid w:val="0075481F"/>
    <w:rsid w:val="00760B3F"/>
    <w:rsid w:val="00777A02"/>
    <w:rsid w:val="0078366C"/>
    <w:rsid w:val="007848C2"/>
    <w:rsid w:val="00784CCE"/>
    <w:rsid w:val="0078522D"/>
    <w:rsid w:val="00791D2B"/>
    <w:rsid w:val="007A5F52"/>
    <w:rsid w:val="007A73E0"/>
    <w:rsid w:val="007B0120"/>
    <w:rsid w:val="007B5632"/>
    <w:rsid w:val="007C73A6"/>
    <w:rsid w:val="007D34E2"/>
    <w:rsid w:val="007F7D13"/>
    <w:rsid w:val="00807156"/>
    <w:rsid w:val="00811FDB"/>
    <w:rsid w:val="00814CE2"/>
    <w:rsid w:val="00815D1E"/>
    <w:rsid w:val="00830B93"/>
    <w:rsid w:val="00832937"/>
    <w:rsid w:val="00837163"/>
    <w:rsid w:val="00837C1C"/>
    <w:rsid w:val="0084373D"/>
    <w:rsid w:val="008527CA"/>
    <w:rsid w:val="00856D86"/>
    <w:rsid w:val="008604B8"/>
    <w:rsid w:val="00866051"/>
    <w:rsid w:val="008715F3"/>
    <w:rsid w:val="00876E4D"/>
    <w:rsid w:val="00880118"/>
    <w:rsid w:val="0088652C"/>
    <w:rsid w:val="00896B8C"/>
    <w:rsid w:val="008A5688"/>
    <w:rsid w:val="008B057B"/>
    <w:rsid w:val="008B1D57"/>
    <w:rsid w:val="008B29D5"/>
    <w:rsid w:val="008B57D1"/>
    <w:rsid w:val="008B73D8"/>
    <w:rsid w:val="008C3EB9"/>
    <w:rsid w:val="008C777B"/>
    <w:rsid w:val="008D6517"/>
    <w:rsid w:val="008F3805"/>
    <w:rsid w:val="008F7263"/>
    <w:rsid w:val="00905B84"/>
    <w:rsid w:val="00935F89"/>
    <w:rsid w:val="00936F25"/>
    <w:rsid w:val="009508D2"/>
    <w:rsid w:val="00953435"/>
    <w:rsid w:val="00972E20"/>
    <w:rsid w:val="00986454"/>
    <w:rsid w:val="009B3383"/>
    <w:rsid w:val="009B4100"/>
    <w:rsid w:val="009B4CC9"/>
    <w:rsid w:val="009B6904"/>
    <w:rsid w:val="009C22F0"/>
    <w:rsid w:val="009E3DD4"/>
    <w:rsid w:val="009E3E9C"/>
    <w:rsid w:val="009F0788"/>
    <w:rsid w:val="009F09E7"/>
    <w:rsid w:val="009F6C63"/>
    <w:rsid w:val="00A02DF8"/>
    <w:rsid w:val="00A02F57"/>
    <w:rsid w:val="00A0705F"/>
    <w:rsid w:val="00A1566D"/>
    <w:rsid w:val="00A15F9E"/>
    <w:rsid w:val="00A2133B"/>
    <w:rsid w:val="00A23185"/>
    <w:rsid w:val="00A35F58"/>
    <w:rsid w:val="00A36836"/>
    <w:rsid w:val="00A376C5"/>
    <w:rsid w:val="00A376CB"/>
    <w:rsid w:val="00A37777"/>
    <w:rsid w:val="00A439BA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B0420"/>
    <w:rsid w:val="00AB0649"/>
    <w:rsid w:val="00AB2719"/>
    <w:rsid w:val="00AB3421"/>
    <w:rsid w:val="00AB59D8"/>
    <w:rsid w:val="00AC2274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4810"/>
    <w:rsid w:val="00AF61DE"/>
    <w:rsid w:val="00AF76BB"/>
    <w:rsid w:val="00B116D9"/>
    <w:rsid w:val="00B26878"/>
    <w:rsid w:val="00B4414E"/>
    <w:rsid w:val="00B44A38"/>
    <w:rsid w:val="00B458A0"/>
    <w:rsid w:val="00B52039"/>
    <w:rsid w:val="00B603F4"/>
    <w:rsid w:val="00B70E64"/>
    <w:rsid w:val="00B752E1"/>
    <w:rsid w:val="00B85C23"/>
    <w:rsid w:val="00B868CF"/>
    <w:rsid w:val="00B87054"/>
    <w:rsid w:val="00BB0444"/>
    <w:rsid w:val="00BD5704"/>
    <w:rsid w:val="00BD7CAA"/>
    <w:rsid w:val="00BE2958"/>
    <w:rsid w:val="00BF049A"/>
    <w:rsid w:val="00BF3174"/>
    <w:rsid w:val="00BF453E"/>
    <w:rsid w:val="00C06A75"/>
    <w:rsid w:val="00C1605D"/>
    <w:rsid w:val="00C16DA5"/>
    <w:rsid w:val="00C21775"/>
    <w:rsid w:val="00C25E83"/>
    <w:rsid w:val="00C31293"/>
    <w:rsid w:val="00C5055A"/>
    <w:rsid w:val="00C54A06"/>
    <w:rsid w:val="00C610E7"/>
    <w:rsid w:val="00C620A9"/>
    <w:rsid w:val="00C67518"/>
    <w:rsid w:val="00C745DD"/>
    <w:rsid w:val="00C80B20"/>
    <w:rsid w:val="00CA1EDA"/>
    <w:rsid w:val="00CA51FE"/>
    <w:rsid w:val="00CB1A2A"/>
    <w:rsid w:val="00CC0CF0"/>
    <w:rsid w:val="00CF2F0E"/>
    <w:rsid w:val="00CF3592"/>
    <w:rsid w:val="00CF3A37"/>
    <w:rsid w:val="00CF5617"/>
    <w:rsid w:val="00D472D2"/>
    <w:rsid w:val="00D568E0"/>
    <w:rsid w:val="00D57746"/>
    <w:rsid w:val="00D6683E"/>
    <w:rsid w:val="00D73505"/>
    <w:rsid w:val="00D94E3E"/>
    <w:rsid w:val="00D97AAC"/>
    <w:rsid w:val="00DA2BAC"/>
    <w:rsid w:val="00DB7FF8"/>
    <w:rsid w:val="00DC1C08"/>
    <w:rsid w:val="00DD0C3D"/>
    <w:rsid w:val="00DE3D7A"/>
    <w:rsid w:val="00DE7235"/>
    <w:rsid w:val="00DF0003"/>
    <w:rsid w:val="00DF155C"/>
    <w:rsid w:val="00DF6DBD"/>
    <w:rsid w:val="00E00236"/>
    <w:rsid w:val="00E03665"/>
    <w:rsid w:val="00E04D16"/>
    <w:rsid w:val="00E0646A"/>
    <w:rsid w:val="00E16C06"/>
    <w:rsid w:val="00E279A3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A7A7B"/>
    <w:rsid w:val="00EB23A1"/>
    <w:rsid w:val="00EC04B9"/>
    <w:rsid w:val="00EC1431"/>
    <w:rsid w:val="00EC1F69"/>
    <w:rsid w:val="00EC3F66"/>
    <w:rsid w:val="00ED26C0"/>
    <w:rsid w:val="00EE206D"/>
    <w:rsid w:val="00EE26BC"/>
    <w:rsid w:val="00EF1008"/>
    <w:rsid w:val="00F00677"/>
    <w:rsid w:val="00F17F59"/>
    <w:rsid w:val="00F26FBF"/>
    <w:rsid w:val="00F30C9A"/>
    <w:rsid w:val="00F338DA"/>
    <w:rsid w:val="00F36039"/>
    <w:rsid w:val="00F45CBC"/>
    <w:rsid w:val="00F473EE"/>
    <w:rsid w:val="00F53E5D"/>
    <w:rsid w:val="00F56276"/>
    <w:rsid w:val="00F7389E"/>
    <w:rsid w:val="00F772D1"/>
    <w:rsid w:val="00F77844"/>
    <w:rsid w:val="00F80B7C"/>
    <w:rsid w:val="00F90D59"/>
    <w:rsid w:val="00F9255C"/>
    <w:rsid w:val="00F93476"/>
    <w:rsid w:val="00FA07C7"/>
    <w:rsid w:val="00FA4ED1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8371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7163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37163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37163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37163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8371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7163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37163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37163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37163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0510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1559</izvorni_sadrzaj>
    <derivirana_varijabla naziv="DomainObject.Predmet.Broj_1">1559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2016.</izvorni_sadrzaj>
    <derivirana_varijabla naziv="DomainObject.Predmet.DatumOsnivanja_1">12.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St-1559/2016</izvorni_sadrzaj>
    <derivirana_varijabla naziv="DomainObject.Predmet.OznakaBroj_1">St-1559/2016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DOMA GRAD j.d.o.o. zastupanog po punomoćniku Marko Kulaš</izvorni_sadrzaj>
    <derivirana_varijabla naziv="DomainObject.Predmet.ProtustrankaFormated_1">  DOMA GRAD j.d.o.o. zastupanog po punomoćniku Marko Kulaš</derivirana_varijabla>
  </DomainObject.Predmet.ProtustrankaFormated>
  <DomainObject.Predmet.ProtustrankaFormatedOIB>
    <izvorni_sadrzaj>  DOMA GRAD j.d.o.o., OIB 36300948124 zastupanog po punomoćniku Marko Kulaš</izvorni_sadrzaj>
    <derivirana_varijabla naziv="DomainObject.Predmet.ProtustrankaFormatedOIB_1">  DOMA GRAD j.d.o.o., OIB 36300948124 zastupanog po punomoćniku Marko Kulaš</derivirana_varijabla>
  </DomainObject.Predmet.ProtustrankaFormatedOIB>
  <DomainObject.Predmet.ProtustrankaFormatedWithAdress>
    <izvorni_sadrzaj> DOMA GRAD j.d.o.o., Osječka 39, 51000 Rijeka zastupanog po punomoćniku Marko Kulaš</izvorni_sadrzaj>
    <derivirana_varijabla naziv="DomainObject.Predmet.ProtustrankaFormatedWithAdress_1"> DOMA GRAD j.d.o.o., Osječka 39, 51000 Rijeka zastupanog po punomoćniku Marko Kulaš</derivirana_varijabla>
  </DomainObject.Predmet.ProtustrankaFormatedWithAdress>
  <DomainObject.Predmet.ProtustrankaFormatedWithAdressOIB>
    <izvorni_sadrzaj> DOMA GRAD j.d.o.o., OIB 36300948124, Osječka 39, 51000 Rijeka zastupanog po punomoćniku Marko Kulaš</izvorni_sadrzaj>
    <derivirana_varijabla naziv="DomainObject.Predmet.ProtustrankaFormatedWithAdressOIB_1"> DOMA GRAD j.d.o.o., OIB 36300948124, Osječka 39, 51000 Rijeka zastupanog po punomoćniku Marko Kulaš</derivirana_varijabla>
  </DomainObject.Predmet.ProtustrankaFormatedWithAdressOIB>
  <DomainObject.Predmet.ProtustrankaWithAdress>
    <izvorni_sadrzaj>DOMA GRAD j.d.o.o. Osječka 39, 51000 Rijeka</izvorni_sadrzaj>
    <derivirana_varijabla naziv="DomainObject.Predmet.ProtustrankaWithAdress_1">DOMA GRAD j.d.o.o. Osječka 39, 51000 Rijeka</derivirana_varijabla>
  </DomainObject.Predmet.ProtustrankaWithAdress>
  <DomainObject.Predmet.ProtustrankaWithAdressOIB>
    <izvorni_sadrzaj>DOMA GRAD j.d.o.o., OIB 36300948124, Osječka 39, 51000 Rijeka</izvorni_sadrzaj>
    <derivirana_varijabla naziv="DomainObject.Predmet.ProtustrankaWithAdressOIB_1">DOMA GRAD j.d.o.o., OIB 36300948124, Osječka 39, 51000 Rijeka</derivirana_varijabla>
  </DomainObject.Predmet.ProtustrankaWithAdressOIB>
  <DomainObject.Predmet.ProtustrankaNazivFormated>
    <izvorni_sadrzaj>DOMA GRAD j.d.o.o.</izvorni_sadrzaj>
    <derivirana_varijabla naziv="DomainObject.Predmet.ProtustrankaNazivFormated_1">DOMA GRAD j.d.o.o.</derivirana_varijabla>
  </DomainObject.Predmet.ProtustrankaNazivFormated>
  <DomainObject.Predmet.ProtustrankaNazivFormatedOIB>
    <izvorni_sadrzaj>DOMA GRAD j.d.o.o., OIB 36300948124</izvorni_sadrzaj>
    <derivirana_varijabla naziv="DomainObject.Predmet.ProtustrankaNazivFormatedOIB_1">DOMA GRAD j.d.o.o., OIB 36300948124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DOMA GRAD j.d.o.o. zastupanog po punomoćniku Marko Kulaš</item>
    </izvorni_sadrzaj>
    <derivirana_varijabla naziv="DomainObject.Predmet.ProtuStrankaListFormated_1">
      <item>DOMA GRAD j.d.o.o. zastupanog po punomoćniku Marko Kulaš</item>
    </derivirana_varijabla>
  </DomainObject.Predmet.ProtuStrankaListFormated>
  <DomainObject.Predmet.ProtuStrankaListFormatedOIB>
    <izvorni_sadrzaj>
      <item>DOMA GRAD j.d.o.o., OIB 36300948124 zastupanog po punomoćniku Marko Kulaš</item>
    </izvorni_sadrzaj>
    <derivirana_varijabla naziv="DomainObject.Predmet.ProtuStrankaListFormatedOIB_1">
      <item>DOMA GRAD j.d.o.o., OIB 36300948124 zastupanog po punomoćniku Marko Kulaš</item>
    </derivirana_varijabla>
  </DomainObject.Predmet.ProtuStrankaListFormatedOIB>
  <DomainObject.Predmet.ProtuStrankaListFormatedWithAdress>
    <izvorni_sadrzaj>
      <item>DOMA GRAD j.d.o.o., Osječka 39, 51000 Rijeka zastupanog po punomoćniku Marko Kulaš</item>
    </izvorni_sadrzaj>
    <derivirana_varijabla naziv="DomainObject.Predmet.ProtuStrankaListFormatedWithAdress_1">
      <item>DOMA GRAD j.d.o.o., Osječka 39, 51000 Rijeka zastupanog po punomoćniku Marko Kulaš</item>
    </derivirana_varijabla>
  </DomainObject.Predmet.ProtuStrankaListFormatedWithAdress>
  <DomainObject.Predmet.ProtuStrankaListFormatedWithAdressOIB>
    <izvorni_sadrzaj>
      <item>DOMA GRAD j.d.o.o., OIB 36300948124, Osječka 39, 51000 Rijeka zastupanog po punomoćniku Marko Kulaš</item>
    </izvorni_sadrzaj>
    <derivirana_varijabla naziv="DomainObject.Predmet.ProtuStrankaListFormatedWithAdressOIB_1">
      <item>DOMA GRAD j.d.o.o., OIB 36300948124, Osječka 39, 51000 Rijeka zastupanog po punomoćniku Marko Kulaš</item>
    </derivirana_varijabla>
  </DomainObject.Predmet.ProtuStrankaListFormatedWithAdressOIB>
  <DomainObject.Predmet.ProtuStrankaListNazivFormated>
    <izvorni_sadrzaj>
      <item>DOMA GRAD j.d.o.o.</item>
    </izvorni_sadrzaj>
    <derivirana_varijabla naziv="DomainObject.Predmet.ProtuStrankaListNazivFormated_1">
      <item>DOMA GRAD j.d.o.o.</item>
    </derivirana_varijabla>
  </DomainObject.Predmet.ProtuStrankaListNazivFormated>
  <DomainObject.Predmet.ProtuStrankaListNazivFormatedOIB>
    <izvorni_sadrzaj>
      <item>DOMA GRAD j.d.o.o., OIB 36300948124</item>
    </izvorni_sadrzaj>
    <derivirana_varijabla naziv="DomainObject.Predmet.ProtuStrankaListNazivFormatedOIB_1">
      <item>DOMA GRAD j.d.o.o., OIB 36300948124</item>
    </derivirana_varijabla>
  </DomainObject.Predmet.ProtuStrankaListNazivFormatedOIB>
  <DomainObject.Predmet.OstaliListFormated>
    <izvorni_sadrzaj>
      <item>Marko Kulaš punomoćnik sudionika u postupku DOMA GRAD j.d.o.o.</item>
    </izvorni_sadrzaj>
    <derivirana_varijabla naziv="DomainObject.Predmet.OstaliListFormated_1">
      <item>Marko Kulaš punomoćnik sudionika u postupku DOMA GRAD j.d.o.o.</item>
    </derivirana_varijabla>
  </DomainObject.Predmet.OstaliListFormated>
  <DomainObject.Predmet.OstaliListFormatedOIB>
    <izvorni_sadrzaj>
      <item>Marko Kulaš, OIB 54897391237 punomoćnik sudionika u postupku DOMA GRAD j.d.o.o.</item>
    </izvorni_sadrzaj>
    <derivirana_varijabla naziv="DomainObject.Predmet.OstaliListFormatedOIB_1">
      <item>Marko Kulaš, OIB 54897391237 punomoćnik sudionika u postupku DOMA GRAD j.d.o.o.</item>
    </derivirana_varijabla>
  </DomainObject.Predmet.OstaliListFormatedOIB>
  <DomainObject.Predmet.OstaliListFormatedWithAdress>
    <izvorni_sadrzaj>
      <item>Marko Kulaš, Turan 66/A, 47000 Karlovac punomoćnik sudionika u postupku DOMA GRAD j.d.o.o.</item>
    </izvorni_sadrzaj>
    <derivirana_varijabla naziv="DomainObject.Predmet.OstaliListFormatedWithAdress_1">
      <item>Marko Kulaš, Turan 66/A, 47000 Karlovac punomoćnik sudionika u postupku DOMA GRAD j.d.o.o.</item>
    </derivirana_varijabla>
  </DomainObject.Predmet.OstaliListFormatedWithAdress>
  <DomainObject.Predmet.OstaliListFormatedWithAdressOIB>
    <izvorni_sadrzaj>
      <item>Marko Kulaš, OIB 54897391237, Turan 66/A, 47000 Karlovac punomoćnik sudionika u postupku DOMA GRAD j.d.o.o.</item>
    </izvorni_sadrzaj>
    <derivirana_varijabla naziv="DomainObject.Predmet.OstaliListFormatedWithAdressOIB_1">
      <item>Marko Kulaš, OIB 54897391237, Turan 66/A, 47000 Karlovac punomoćnik sudionika u postupku DOMA GRAD j.d.o.o.</item>
    </derivirana_varijabla>
  </DomainObject.Predmet.OstaliListFormatedWithAdressOIB>
  <DomainObject.Predmet.OstaliListNazivFormated>
    <izvorni_sadrzaj>
      <item>Marko Kulaš</item>
    </izvorni_sadrzaj>
    <derivirana_varijabla naziv="DomainObject.Predmet.OstaliListNazivFormated_1">
      <item>Marko Kulaš</item>
    </derivirana_varijabla>
  </DomainObject.Predmet.OstaliListNazivFormated>
  <DomainObject.Predmet.OstaliListNazivFormatedOIB>
    <izvorni_sadrzaj>
      <item>Marko Kulaš, OIB 54897391237</item>
    </izvorni_sadrzaj>
    <derivirana_varijabla naziv="DomainObject.Predmet.OstaliListNazivFormatedOIB_1">
      <item>Marko Kulaš, OIB 54897391237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DOMA GRAD j.d.o.o.</izvorni_sadrzaj>
    <derivirana_varijabla naziv="DomainObject.Predmet.ProtustrankaIDrugi_1">DOMA GRAD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DOMA GRAD j.d.o.o., OIB 36300948124, Osječka 39, 51000 Rijeka</izvorni_sadrzaj>
    <derivirana_varijabla naziv="DomainObject.Predmet.ProtustrankaIDrugiAdressOIB_1">DOMA GRAD j.d.o.o., OIB 36300948124, Osječka 39,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DOMA GRAD j.d.o.o.</item>
      <item>Marko Kulaš</item>
    </izvorni_sadrzaj>
    <derivirana_varijabla naziv="DomainObject.Predmet.SudioniciListNaziv_1">
      <item>FINA  Rijeka</item>
      <item>DOMA GRAD j.d.o.o.</item>
      <item>Marko Kulaš</item>
    </derivirana_varijabla>
  </DomainObject.Predmet.SudioniciListNaziv>
  <DomainObject.Predmet.SudioniciListAdressOIB>
    <izvorni_sadrzaj>
      <item>FINA  Rijeka, OIB 85821130368, Frana Kurelca 8,51000 Rijeka</item>
      <item>DOMA GRAD j.d.o.o., OIB 36300948124, Osječka 39,51000 Rijeka</item>
      <item>Marko Kulaš, OIB 54897391237, Turan 66/A,47000 Karlovac</item>
    </izvorni_sadrzaj>
    <derivirana_varijabla naziv="DomainObject.Predmet.SudioniciListAdressOIB_1">
      <item>FINA  Rijeka, OIB 85821130368, Frana Kurelca 8,51000 Rijeka</item>
      <item>DOMA GRAD j.d.o.o., OIB 36300948124, Osječka 39,51000 Rijeka</item>
      <item>Marko Kulaš, OIB 54897391237, Turan 66/A,47000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36300948124</item>
      <item>, OIB 54897391237</item>
    </izvorni_sadrzaj>
    <derivirana_varijabla naziv="DomainObject.Predmet.SudioniciListNazivOIB_1">
      <item>, OIB 85821130368</item>
      <item>, OIB 36300948124</item>
      <item>, OIB 54897391237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486</properties:Words>
  <properties:Characters>2557</properties:Characters>
  <properties:Lines>80</properties:Lines>
  <properties:Paragraphs>31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2017-02-27T12:22:00Z</dcterms:created>
  <dc:creator>T SUD</dc:creator>
  <cp:lastModifiedBy>Dajana Jurković</cp:lastModifiedBy>
  <cp:lastPrinted>2016-10-13T09:44:00Z</cp:lastPrinted>
  <dcterms:modified xmlns:xsi="http://www.w3.org/2001/XMLSchema-instance" xsi:type="dcterms:W3CDTF">2017-03-02T07:19:00Z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