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01fa" w14:paraId="bc901fa" w:rsidRDefault="004204EE" w:rsidP="004204EE" w:rsidR="004204EE">
      <w:pPr>
        <w15:collapsed w:val="false"/>
      </w:pPr>
      <w:bookmarkStart w:name="_GoBack" w:id="0"/>
      <w:bookmarkEnd w:id="0"/>
      <w:r w:rsidRPr="007258AC">
        <w:rPr>
          <w:bCs/>
        </w:rPr>
        <w:t xml:space="preserve">    </w:t>
      </w:r>
      <w:r>
        <w:rPr>
          <w:sz w:val="22"/>
        </w:rPr>
        <w:t xml:space="preserve">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4EE" w:rsidP="004204EE" w:rsidR="004204EE">
      <w:pPr>
        <w:jc w:val="both"/>
      </w:pPr>
      <w:r>
        <w:t xml:space="preserve">  REPUBLIKA HRVATSKA</w:t>
      </w:r>
    </w:p>
    <w:p w:rsidRDefault="004204EE" w:rsidP="004204EE" w:rsidR="004204EE">
      <w:pPr>
        <w:jc w:val="both"/>
      </w:pPr>
      <w:r>
        <w:t>TRGOVAČKI SUD  U PAZINU</w:t>
      </w:r>
    </w:p>
    <w:p w:rsidRDefault="004204EE" w:rsidP="004204EE" w:rsidR="004204EE">
      <w:pPr>
        <w:jc w:val="both"/>
      </w:pPr>
      <w:r>
        <w:t xml:space="preserve">           Pazin, Dršćevka 1                                              </w:t>
      </w:r>
    </w:p>
    <w:p w:rsidRDefault="004204EE" w:rsidP="004204EE" w:rsidR="004204EE" w:rsidRPr="007258AC">
      <w:pPr>
        <w:rPr>
          <w:noProof/>
          <w:sz w:val="22"/>
        </w:rPr>
      </w:pPr>
    </w:p>
    <w:p w:rsidRDefault="004204EE" w:rsidP="004204EE" w:rsidR="004204EE" w:rsidRPr="007258AC">
      <w:pPr>
        <w:jc w:val="center"/>
      </w:pPr>
      <w:r>
        <w:t>R E P U B L I K A  H R V A T S K A</w:t>
      </w:r>
    </w:p>
    <w:p w:rsidRDefault="004204EE" w:rsidP="004204EE" w:rsidR="004204EE" w:rsidRPr="007258AC">
      <w:r w:rsidRPr="007258AC">
        <w:t xml:space="preserve">              </w:t>
      </w:r>
      <w:r w:rsidRPr="007258AC">
        <w:tab/>
      </w:r>
      <w:r w:rsidRPr="007258AC">
        <w:tab/>
        <w:t xml:space="preserve"> </w:t>
      </w:r>
      <w:r w:rsidRPr="007258AC">
        <w:tab/>
      </w:r>
      <w:r w:rsidRPr="007258AC">
        <w:tab/>
        <w:t xml:space="preserve">                           </w:t>
      </w:r>
    </w:p>
    <w:p w:rsidRDefault="004204EE" w:rsidP="004204EE" w:rsidR="004204EE" w:rsidRPr="007258AC">
      <w:pPr>
        <w:jc w:val="center"/>
        <w:rPr>
          <w:bCs/>
        </w:rPr>
      </w:pPr>
      <w:r w:rsidRPr="007258AC">
        <w:rPr>
          <w:bCs/>
        </w:rPr>
        <w:t>R J E Š E N J E</w:t>
      </w:r>
    </w:p>
    <w:p w:rsidRDefault="004204EE" w:rsidP="004204EE" w:rsidR="004204EE" w:rsidRPr="007258AC">
      <w:pPr>
        <w:jc w:val="both"/>
      </w:pPr>
    </w:p>
    <w:p w:rsidRDefault="004204EE" w:rsidP="004204EE" w:rsidR="004204EE">
      <w:pPr>
        <w:jc w:val="both"/>
      </w:pPr>
      <w:r w:rsidRPr="007258AC">
        <w:tab/>
        <w:t xml:space="preserve">Trgovački sud u Pazinu, po stečajnom sucu Damiru Rabaru, u stečajnom postupku nad dužnikom </w:t>
      </w:r>
      <w:r w:rsidR="007D191B">
        <w:t xml:space="preserve">Stečajna masa iza </w:t>
      </w:r>
      <w:r w:rsidR="007D191B">
        <w:rPr>
          <w:rFonts w:eastAsia="Calibri"/>
        </w:rPr>
        <w:t>DELM d.o.o. Pula</w:t>
      </w:r>
      <w:r w:rsidR="007D191B">
        <w:t xml:space="preserve">, </w:t>
      </w:r>
      <w:r w:rsidR="007D191B">
        <w:rPr>
          <w:rFonts w:eastAsia="Calibri"/>
          <w:lang w:eastAsia="en-US"/>
        </w:rPr>
        <w:t>Kaštanjer 64</w:t>
      </w:r>
      <w:r w:rsidR="007D191B">
        <w:t>, OIB: 45507828231</w:t>
      </w:r>
      <w:r w:rsidRPr="007258AC">
        <w:t xml:space="preserve">, </w:t>
      </w:r>
      <w:r w:rsidR="007D191B">
        <w:t>2</w:t>
      </w:r>
      <w:r w:rsidR="00A06F2F">
        <w:t>1</w:t>
      </w:r>
      <w:r>
        <w:t xml:space="preserve">. </w:t>
      </w:r>
      <w:r w:rsidR="007D191B">
        <w:t xml:space="preserve">lipnja </w:t>
      </w:r>
      <w:r>
        <w:t>201</w:t>
      </w:r>
      <w:r w:rsidR="007D191B">
        <w:t>7</w:t>
      </w:r>
      <w:r w:rsidR="00A06F2F">
        <w:t>.,</w:t>
      </w:r>
    </w:p>
    <w:p w:rsidRDefault="007D191B" w:rsidP="004204EE" w:rsidR="007D191B" w:rsidRPr="007258AC">
      <w:pPr>
        <w:jc w:val="both"/>
      </w:pPr>
    </w:p>
    <w:p w:rsidRDefault="004204EE" w:rsidP="004204EE" w:rsidR="004204EE" w:rsidRPr="007258AC">
      <w:pPr>
        <w:jc w:val="center"/>
        <w:rPr>
          <w:bCs/>
        </w:rPr>
      </w:pPr>
      <w:r w:rsidRPr="007258AC">
        <w:rPr>
          <w:bCs/>
        </w:rPr>
        <w:t>r i j e š i o   j e</w:t>
      </w:r>
    </w:p>
    <w:p w:rsidRDefault="004204EE" w:rsidP="004204EE" w:rsidR="004204EE" w:rsidRPr="007258AC">
      <w:pPr>
        <w:jc w:val="both"/>
        <w:rPr>
          <w:bCs/>
        </w:rPr>
      </w:pPr>
    </w:p>
    <w:p w:rsidRDefault="004204EE" w:rsidP="004204EE" w:rsidR="004204EE" w:rsidRPr="007258AC">
      <w:pPr>
        <w:ind w:firstLine="720"/>
        <w:jc w:val="both"/>
      </w:pPr>
      <w:r w:rsidRPr="007258AC">
        <w:rPr>
          <w:bCs/>
        </w:rPr>
        <w:t xml:space="preserve">I. Odobrava se obračun stvarnih troškova stečajnoj upraviteljici Jasni Kučević iz Pule, Kaštanjer 64, u ukupnom iznosu od </w:t>
      </w:r>
      <w:r w:rsidR="007D191B">
        <w:rPr>
          <w:bCs/>
        </w:rPr>
        <w:t>713,8</w:t>
      </w:r>
      <w:r w:rsidRPr="007258AC">
        <w:rPr>
          <w:bCs/>
        </w:rPr>
        <w:t xml:space="preserve">0 kn neto, sukladno Obračunu od </w:t>
      </w:r>
      <w:r w:rsidR="007D191B">
        <w:rPr>
          <w:bCs/>
        </w:rPr>
        <w:t>2</w:t>
      </w:r>
      <w:r>
        <w:rPr>
          <w:bCs/>
        </w:rPr>
        <w:t>5</w:t>
      </w:r>
      <w:r w:rsidRPr="007258AC">
        <w:rPr>
          <w:bCs/>
        </w:rPr>
        <w:t xml:space="preserve">. </w:t>
      </w:r>
      <w:r w:rsidR="007D191B">
        <w:rPr>
          <w:bCs/>
        </w:rPr>
        <w:t xml:space="preserve">travnja </w:t>
      </w:r>
      <w:r w:rsidRPr="007258AC">
        <w:rPr>
          <w:bCs/>
        </w:rPr>
        <w:t>201</w:t>
      </w:r>
      <w:r w:rsidR="007D191B">
        <w:rPr>
          <w:bCs/>
        </w:rPr>
        <w:t>7</w:t>
      </w:r>
      <w:r w:rsidRPr="007258AC">
        <w:rPr>
          <w:bCs/>
        </w:rPr>
        <w:t>.</w:t>
      </w:r>
      <w:r>
        <w:rPr>
          <w:bCs/>
        </w:rPr>
        <w:t xml:space="preserve">, </w:t>
      </w:r>
      <w:r w:rsidRPr="007258AC">
        <w:t xml:space="preserve">nastalih u obavljanju dužnosti stečajnog upravitelja nad dužnikom </w:t>
      </w:r>
      <w:r w:rsidR="007D191B">
        <w:t xml:space="preserve">Stečajna masa iza </w:t>
      </w:r>
      <w:r w:rsidR="007D191B">
        <w:rPr>
          <w:rFonts w:eastAsia="Calibri"/>
        </w:rPr>
        <w:t>DELM d.o.o. Pula</w:t>
      </w:r>
      <w:r w:rsidR="007D191B">
        <w:t xml:space="preserve">, </w:t>
      </w:r>
      <w:r w:rsidR="007D191B">
        <w:rPr>
          <w:rFonts w:eastAsia="Calibri"/>
          <w:lang w:eastAsia="en-US"/>
        </w:rPr>
        <w:t>Kaštanjer 64</w:t>
      </w:r>
      <w:r w:rsidR="007D191B">
        <w:t>, OIB: 45507828231</w:t>
      </w:r>
      <w:r w:rsidRPr="007258AC">
        <w:t>.</w:t>
      </w:r>
    </w:p>
    <w:p w:rsidRDefault="00981393" w:rsidP="00981393" w:rsidR="00981393">
      <w:pPr>
        <w:jc w:val="both"/>
      </w:pPr>
      <w:r>
        <w:tab/>
      </w:r>
    </w:p>
    <w:p w:rsidRDefault="00981393" w:rsidP="00981393" w:rsidR="00981393">
      <w:pPr>
        <w:jc w:val="both"/>
      </w:pPr>
      <w:r>
        <w:tab/>
        <w:t xml:space="preserve">II. Nalaže se računovodstvu Trgovačkog suda u Rijeci da po pravomoćnosti ovog rješenja stečajnom upravitelju </w:t>
      </w:r>
      <w:r w:rsidR="00E5765D" w:rsidRPr="007258AC">
        <w:rPr>
          <w:bCs/>
        </w:rPr>
        <w:t>Jasni Kučević iz Pule, Kaštanjer 64</w:t>
      </w:r>
      <w:r w:rsidR="00A06F2F">
        <w:rPr>
          <w:bCs/>
        </w:rPr>
        <w:t>,</w:t>
      </w:r>
      <w:r w:rsidR="00E5765D">
        <w:rPr>
          <w:bCs/>
        </w:rPr>
        <w:t xml:space="preserve"> </w:t>
      </w:r>
      <w:r>
        <w:t>isplati iznose iz točke I. ovog rješenja, iz sredstava Fonda za pokriće troškova stečajnog postupka iz članka 111. Stečajnog zakona, te da dokaz o plaćanju računa dostavi u spis.</w:t>
      </w:r>
    </w:p>
    <w:p w:rsidRDefault="004204EE" w:rsidP="004204EE" w:rsidR="004204EE" w:rsidRPr="007258AC">
      <w:pPr>
        <w:ind w:firstLine="720"/>
        <w:jc w:val="both"/>
      </w:pPr>
    </w:p>
    <w:p w:rsidRDefault="004204EE" w:rsidP="004204EE" w:rsidR="004204EE" w:rsidRPr="007258AC">
      <w:pPr>
        <w:jc w:val="center"/>
      </w:pPr>
      <w:r w:rsidRPr="007258AC">
        <w:t>Obrazloženje</w:t>
      </w:r>
    </w:p>
    <w:p w:rsidRDefault="004204EE" w:rsidP="004204EE" w:rsidR="004204EE" w:rsidRPr="007258AC">
      <w:pPr>
        <w:jc w:val="both"/>
      </w:pPr>
    </w:p>
    <w:p w:rsidRDefault="004204EE" w:rsidP="004204EE" w:rsidR="004204EE" w:rsidRPr="007258AC">
      <w:pPr>
        <w:jc w:val="both"/>
      </w:pPr>
      <w:r w:rsidRPr="007258AC">
        <w:tab/>
        <w:t>S</w:t>
      </w:r>
      <w:r w:rsidRPr="007258AC">
        <w:rPr>
          <w:bCs/>
        </w:rPr>
        <w:t>tečajna upraviteljica Jasna Kučević iz Pule, Kaštanjer 64,</w:t>
      </w:r>
      <w:r w:rsidRPr="007258AC">
        <w:t xml:space="preserve"> dostavila je obračun stvarnih troškova od </w:t>
      </w:r>
      <w:r w:rsidR="007D191B">
        <w:rPr>
          <w:bCs/>
        </w:rPr>
        <w:t>25</w:t>
      </w:r>
      <w:r w:rsidR="007D191B" w:rsidRPr="007258AC">
        <w:rPr>
          <w:bCs/>
        </w:rPr>
        <w:t xml:space="preserve">. </w:t>
      </w:r>
      <w:r w:rsidR="007D191B">
        <w:rPr>
          <w:bCs/>
        </w:rPr>
        <w:t xml:space="preserve">travnja </w:t>
      </w:r>
      <w:r w:rsidR="007D191B" w:rsidRPr="007258AC">
        <w:rPr>
          <w:bCs/>
        </w:rPr>
        <w:t>201</w:t>
      </w:r>
      <w:r w:rsidR="007D191B">
        <w:rPr>
          <w:bCs/>
        </w:rPr>
        <w:t>7</w:t>
      </w:r>
      <w:r w:rsidRPr="007258AC">
        <w:rPr>
          <w:bCs/>
        </w:rPr>
        <w:t xml:space="preserve">. </w:t>
      </w:r>
      <w:r w:rsidRPr="007258AC">
        <w:t xml:space="preserve">nastalih u obavljanju dužnosti stečajnog upravitelja u ukupnom iznosu od </w:t>
      </w:r>
      <w:r w:rsidR="00F6690F">
        <w:rPr>
          <w:bCs/>
        </w:rPr>
        <w:t>713,8</w:t>
      </w:r>
      <w:r w:rsidR="00F6690F" w:rsidRPr="007258AC">
        <w:rPr>
          <w:bCs/>
        </w:rPr>
        <w:t xml:space="preserve">0 </w:t>
      </w:r>
      <w:r w:rsidRPr="007258AC">
        <w:rPr>
          <w:bCs/>
        </w:rPr>
        <w:t>kn neto</w:t>
      </w:r>
      <w:r w:rsidRPr="007258AC">
        <w:t>. Iz obračuna proizlazi da je riječ o troškovima p</w:t>
      </w:r>
      <w:r>
        <w:t>utovanja</w:t>
      </w:r>
      <w:r w:rsidRPr="007258AC">
        <w:t>, te troškov</w:t>
      </w:r>
      <w:r w:rsidR="00F6690F">
        <w:t>ima</w:t>
      </w:r>
      <w:r w:rsidRPr="007258AC">
        <w:t xml:space="preserve"> telefona</w:t>
      </w:r>
      <w:r w:rsidR="00F6690F">
        <w:t>, poštarine, izrade pečata te sudskih i upravnih pristojbi</w:t>
      </w:r>
      <w:r w:rsidRPr="007258AC">
        <w:t xml:space="preserve">. </w:t>
      </w:r>
    </w:p>
    <w:p w:rsidRDefault="004204EE" w:rsidP="004204EE" w:rsidR="004204EE" w:rsidRPr="007258AC">
      <w:pPr>
        <w:jc w:val="both"/>
      </w:pPr>
    </w:p>
    <w:p w:rsidRDefault="004204EE" w:rsidP="004204EE" w:rsidR="004204EE" w:rsidRPr="007258AC">
      <w:pPr>
        <w:jc w:val="both"/>
      </w:pPr>
      <w:r w:rsidRPr="007258AC">
        <w:tab/>
        <w:t>Obračunima su priloženi Obračun i naknade za korištenje osobnog vozila u službene svrhe s dnevnikom putovanja u kojem je navedena relacija i svrha korištenja vozila</w:t>
      </w:r>
      <w:r w:rsidR="0022105F">
        <w:t>, zatim računi za izradu pečata te poštarine</w:t>
      </w:r>
      <w:r w:rsidRPr="007258AC">
        <w:t>.</w:t>
      </w:r>
    </w:p>
    <w:p w:rsidRDefault="004204EE" w:rsidP="004204EE" w:rsidR="004204EE" w:rsidRPr="007258AC">
      <w:pPr>
        <w:jc w:val="both"/>
      </w:pPr>
    </w:p>
    <w:p w:rsidRDefault="004204EE" w:rsidP="004204EE" w:rsidR="004204EE" w:rsidRPr="007258AC">
      <w:pPr>
        <w:jc w:val="both"/>
      </w:pPr>
      <w:r w:rsidRPr="007258AC">
        <w:tab/>
        <w:t xml:space="preserve">Na temelju navedenih pisanih, obrazloženih i dokumentiranih obračuna stečajnog upravitelja a sukladno odredbi čl. </w:t>
      </w:r>
      <w:r w:rsidR="00A975DC">
        <w:t>94</w:t>
      </w:r>
      <w:r w:rsidRPr="007258AC">
        <w:t xml:space="preserve">. st. 1. i st. 3. Stečajnog zakona donesena je odluka kao u izreci. </w:t>
      </w:r>
    </w:p>
    <w:p w:rsidRDefault="004204EE" w:rsidP="004204EE" w:rsidR="004204EE" w:rsidRPr="007258AC">
      <w:pPr>
        <w:jc w:val="both"/>
      </w:pPr>
    </w:p>
    <w:p w:rsidRDefault="004204EE" w:rsidP="004204EE" w:rsidR="004204EE" w:rsidRPr="007258AC">
      <w:pPr>
        <w:jc w:val="center"/>
      </w:pPr>
      <w:r w:rsidRPr="007258AC">
        <w:t xml:space="preserve">U Pazinu, dana </w:t>
      </w:r>
      <w:r w:rsidR="0022105F">
        <w:t>20</w:t>
      </w:r>
      <w:r w:rsidRPr="007258AC">
        <w:t xml:space="preserve">. </w:t>
      </w:r>
      <w:r w:rsidR="0022105F">
        <w:t xml:space="preserve">lipnja </w:t>
      </w:r>
      <w:r w:rsidRPr="007258AC">
        <w:t>201</w:t>
      </w:r>
      <w:r w:rsidR="0022105F">
        <w:t>7</w:t>
      </w:r>
      <w:r w:rsidRPr="007258AC">
        <w:t>. godine</w:t>
      </w:r>
    </w:p>
    <w:p w:rsidRDefault="004204EE" w:rsidP="004204EE" w:rsidR="004204EE" w:rsidRPr="007258AC">
      <w:pPr>
        <w:jc w:val="center"/>
      </w:pPr>
    </w:p>
    <w:p w:rsidRDefault="004204EE" w:rsidP="004204EE" w:rsidR="004204EE" w:rsidRPr="007258AC">
      <w:pPr>
        <w:jc w:val="both"/>
      </w:pPr>
      <w:r w:rsidRPr="007258AC">
        <w:tab/>
      </w:r>
      <w:r w:rsidRPr="007258AC">
        <w:tab/>
      </w:r>
      <w:r w:rsidRPr="007258AC">
        <w:tab/>
      </w:r>
      <w:r w:rsidRPr="007258AC">
        <w:tab/>
      </w:r>
      <w:r w:rsidRPr="007258AC">
        <w:tab/>
      </w:r>
      <w:r w:rsidRPr="007258AC">
        <w:tab/>
      </w:r>
      <w:r w:rsidRPr="007258AC">
        <w:tab/>
      </w:r>
      <w:r w:rsidRPr="007258AC">
        <w:tab/>
      </w:r>
      <w:r w:rsidRPr="007258AC">
        <w:tab/>
        <w:t xml:space="preserve">      Stečajni sudac                 </w:t>
      </w:r>
    </w:p>
    <w:p w:rsidRDefault="004204EE" w:rsidP="004204EE" w:rsidR="004204EE" w:rsidRPr="007258AC">
      <w:pPr>
        <w:ind w:left="2160"/>
        <w:jc w:val="both"/>
      </w:pPr>
      <w:r w:rsidRPr="007258AC">
        <w:t xml:space="preserve">                               </w:t>
      </w:r>
      <w:r w:rsidRPr="007258AC">
        <w:tab/>
      </w:r>
      <w:r w:rsidRPr="007258AC">
        <w:tab/>
        <w:t xml:space="preserve">              </w:t>
      </w:r>
      <w:r w:rsidRPr="007258AC">
        <w:tab/>
        <w:t xml:space="preserve">     </w:t>
      </w:r>
      <w:r w:rsidR="00A06F2F">
        <w:t>Damir Rabar, v.r.</w:t>
      </w:r>
    </w:p>
    <w:p w:rsidRDefault="004204EE" w:rsidP="004204EE" w:rsidR="004204EE" w:rsidRPr="007258AC"/>
    <w:p w:rsidRDefault="004204EE" w:rsidP="004204EE" w:rsidR="004204EE" w:rsidRPr="007258AC">
      <w:r w:rsidRPr="007258AC">
        <w:t>UPUTA O PRAVNOM LIJEKU:</w:t>
      </w:r>
    </w:p>
    <w:p w:rsidRDefault="004204EE" w:rsidP="004204EE" w:rsidR="004204EE" w:rsidRPr="00A975DC">
      <w:pPr>
        <w:ind w:firstLine="708"/>
        <w:jc w:val="both"/>
      </w:pPr>
      <w:r w:rsidRPr="00A975DC">
        <w:t xml:space="preserve">Protiv  ovog  rješenja </w:t>
      </w:r>
      <w:r w:rsidR="00A975DC" w:rsidRPr="00A975DC">
        <w:t xml:space="preserve">žalbu mogu </w:t>
      </w:r>
      <w:r w:rsidRPr="00A975DC">
        <w:t xml:space="preserve">podnijeti </w:t>
      </w:r>
      <w:r w:rsidR="00A975DC" w:rsidRPr="00A975DC">
        <w:t xml:space="preserve">stečajni upravitelj, dužnik pojedinac i svaki stečajni vjerovnik, </w:t>
      </w:r>
      <w:r w:rsidRPr="00A975DC">
        <w:t>u roku od 8 dana od  dana primitka istog. Žalba  se podnosi putem ovog  suda u tri istovjetna primjerka, a o žalbi odlučuje Visoki trgovački sud  Republike  Hrvatske.</w:t>
      </w:r>
    </w:p>
    <w:p w:rsidRDefault="004204EE" w:rsidP="004204EE" w:rsidR="004204EE" w:rsidRPr="007258AC">
      <w:pPr>
        <w:jc w:val="center"/>
      </w:pPr>
    </w:p>
    <w:p w:rsidRDefault="004204EE" w:rsidP="004204EE" w:rsidR="004204EE" w:rsidRPr="007258AC">
      <w:pPr>
        <w:jc w:val="center"/>
      </w:pPr>
    </w:p>
    <w:p w:rsidRDefault="00BA02FE" w:rsidP="00BA02FE" w:rsidR="00BA02FE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06F2F" w:rsidP="00BA02FE" w:rsidR="00BA02FE">
      <w:pPr>
        <w:rPr>
          <w:sz w:val="22"/>
          <w:szCs w:val="22"/>
        </w:rPr>
      </w:pPr>
      <w:r>
        <w:rPr>
          <w:sz w:val="22"/>
          <w:szCs w:val="22"/>
        </w:rPr>
        <w:t>- stečajna</w:t>
      </w:r>
      <w:r w:rsidR="00BA02F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ica Jasna Kučević</w:t>
      </w:r>
    </w:p>
    <w:p w:rsidRDefault="00BA02FE" w:rsidP="00BA02FE" w:rsidR="00BA02FE">
      <w:pPr>
        <w:rPr>
          <w:sz w:val="22"/>
          <w:szCs w:val="22"/>
        </w:rPr>
      </w:pPr>
      <w:r>
        <w:rPr>
          <w:sz w:val="22"/>
          <w:szCs w:val="22"/>
        </w:rPr>
        <w:t>- e-Oglasna ploča 8 dana</w:t>
      </w:r>
    </w:p>
    <w:p w:rsidRDefault="00BA02FE" w:rsidP="00BA02FE" w:rsidR="00BA02FE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06F2F">
        <w:rPr>
          <w:sz w:val="22"/>
          <w:szCs w:val="22"/>
        </w:rPr>
        <w:t>Trgovački</w:t>
      </w:r>
      <w:r>
        <w:rPr>
          <w:sz w:val="22"/>
          <w:szCs w:val="22"/>
        </w:rPr>
        <w:t xml:space="preserve"> sud u Rijeci</w:t>
      </w:r>
      <w:r w:rsidR="00A06F2F">
        <w:rPr>
          <w:sz w:val="22"/>
          <w:szCs w:val="22"/>
        </w:rPr>
        <w:t>, računovodstvo, po pravomoćnosti</w:t>
      </w:r>
    </w:p>
    <w:p w:rsidRDefault="004204EE" w:rsidP="004204EE" w:rsidR="004204EE" w:rsidRPr="007258AC"/>
    <w:p w:rsidRDefault="004204EE" w:rsidP="004204EE" w:rsidR="004204EE" w:rsidRPr="007258AC"/>
    <w:p w:rsidRDefault="004204EE" w:rsidP="004204EE" w:rsidR="004204EE" w:rsidRPr="007258AC"/>
    <w:p w:rsidRDefault="004204EE" w:rsidP="004204EE" w:rsidR="004204EE" w:rsidRPr="007258AC"/>
    <w:p w:rsidRDefault="004204EE" w:rsidP="004204EE" w:rsidR="004204EE"/>
    <w:p w:rsidRDefault="004204EE" w:rsidP="004204EE" w:rsidR="004204EE"/>
    <w:p w:rsidRDefault="004204EE" w:rsidP="004204EE" w:rsidR="004204EE"/>
    <w:p w:rsidRDefault="004204EE" w:rsidP="004204EE" w:rsidR="004204EE"/>
    <w:p w:rsidRDefault="004204EE" w:rsidP="004204EE" w:rsidR="004204EE"/>
    <w:p w:rsidRDefault="004204EE" w:rsidP="004204EE" w:rsidR="004204EE"/>
    <w:p w:rsidRDefault="004204EE" w:rsidP="004204EE" w:rsidR="004204EE"/>
    <w:p w:rsidRDefault="004204EE" w:rsidP="004204EE" w:rsidR="004204EE" w:rsidRPr="007258AC"/>
    <w:p w:rsidRDefault="004204EE" w:rsidP="004204EE" w:rsidR="004204EE" w:rsidRPr="007258AC"/>
    <w:p w:rsidRDefault="004204EE" w:rsidP="004204EE" w:rsidR="004204EE" w:rsidRPr="007258AC"/>
    <w:p w:rsidRDefault="004204EE" w:rsidP="004204EE" w:rsidR="004204EE" w:rsidRPr="007258AC"/>
    <w:p w:rsidRDefault="00637AC4" w:rsidR="00E63FBF"/>
    <w:sectPr w:rsidSect="00A06F2F" w:rsidR="00E63FB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50" w:rsidR="004E4B50">
      <w:r>
        <w:separator/>
      </w:r>
    </w:p>
  </w:endnote>
  <w:endnote w:id="0" w:type="continuationSeparator">
    <w:p w:rsidRDefault="004E4B50" w:rsidR="004E4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50" w:rsidR="004E4B50">
      <w:r>
        <w:separator/>
      </w:r>
    </w:p>
  </w:footnote>
  <w:footnote w:id="0" w:type="continuationSeparator">
    <w:p w:rsidRDefault="004E4B50" w:rsidR="004E4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867998"/>
      <w:docPartObj>
        <w:docPartGallery w:val="Page Numbers (Top of Page)"/>
        <w:docPartUnique/>
      </w:docPartObj>
    </w:sdtPr>
    <w:sdtEndPr/>
    <w:sdtContent>
      <w:p w:rsidRDefault="00A06F2F" w:rsidP="00A06F2F" w:rsidR="00A06F2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AC4">
          <w:rPr>
            <w:noProof/>
          </w:rPr>
          <w:t>2</w:t>
        </w:r>
        <w:r>
          <w:fldChar w:fldCharType="end"/>
        </w:r>
        <w:r>
          <w:tab/>
          <w:t>Poslovni broj 1 St-910/16-19</w:t>
        </w:r>
      </w:p>
      <w:p w:rsidRDefault="00637AC4" w:rsidR="00A06F2F">
        <w:pPr>
          <w:pStyle w:val="Zaglavlje"/>
          <w:jc w:val="center"/>
        </w:pPr>
      </w:p>
    </w:sdtContent>
  </w:sdt>
  <w:p w:rsidRDefault="00637AC4" w:rsidP="00C219D0" w:rsidR="00C219D0">
    <w:pPr>
      <w:pStyle w:val="Zaglavlje"/>
      <w:tabs>
        <w:tab w:pos="5825" w:val="left"/>
      </w:tabs>
      <w:ind w:firstLine="4536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F2F" w:rsidP="00A06F2F" w:rsidR="00C219D0">
    <w:pPr>
      <w:pStyle w:val="Zaglavlje"/>
      <w:jc w:val="right"/>
    </w:pPr>
    <w:r>
      <w:t>Poslovni broj 1 St-910/16-19</w:t>
    </w:r>
  </w:p>
  <w:p w:rsidRDefault="00637AC4" w:rsidR="00C219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1A0D24"/>
    <w:multiLevelType w:val="hybridMultilevel"/>
    <w:tmpl w:val="CE6EEEC0"/>
    <w:lvl w:tplc="D8E420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4EE"/>
    <w:rsid w:val="00127DD1"/>
    <w:rsid w:val="0022105F"/>
    <w:rsid w:val="00376F18"/>
    <w:rsid w:val="004204EE"/>
    <w:rsid w:val="004E4B50"/>
    <w:rsid w:val="00637AC4"/>
    <w:rsid w:val="007D191B"/>
    <w:rsid w:val="00904509"/>
    <w:rsid w:val="00981393"/>
    <w:rsid w:val="009B76CE"/>
    <w:rsid w:val="00A06F2F"/>
    <w:rsid w:val="00A717E8"/>
    <w:rsid w:val="00A975DC"/>
    <w:rsid w:val="00B40AF8"/>
    <w:rsid w:val="00BA02FE"/>
    <w:rsid w:val="00E4692C"/>
    <w:rsid w:val="00E5765D"/>
    <w:rsid w:val="00F36C20"/>
    <w:rsid w:val="00F6690F"/>
    <w:rsid w:val="00FA4CE5"/>
    <w:rsid w:val="00FC4C69"/>
    <w:rsid w:val="00FC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4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4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4E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4E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F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F2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C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4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4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4E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4E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F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F2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C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77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3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St-910/2016-17</izvorni_sadrzaj>
    <derivirana_varijabla naziv="DomainObject.Predmet.OdlukaRjesenje.Oznaka_1">St-910/2016-17</derivirana_varijabla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1838</properties:Characters>
  <properties:Lines>70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2017-06-21T07:57:00Z</dcterms:created>
  <dc:creator>Damir Rabar</dc:creator>
  <cp:lastModifiedBy>Lorena Paris Aničić</cp:lastModifiedBy>
  <cp:lastPrinted>2017-06-21T08:05:00Z</cp:lastPrinted>
  <dcterms:modified xmlns:xsi="http://www.w3.org/2001/XMLSchema-instance" xsi:type="dcterms:W3CDTF">2017-06-21T08:07:00Z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