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a8eae" w14:paraId="afa8ea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23674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236740">
        <w:rPr>
          <w:rFonts w:cs="Times New Roman" w:eastAsia="Times New Roman"/>
          <w:lang w:eastAsia="hr-HR"/>
        </w:rPr>
        <w:t xml:space="preserve">               6. St-826/2016-3.</w:t>
      </w: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36740">
        <w:rPr>
          <w:rFonts w:cs="Times New Roman" w:eastAsia="Times New Roman"/>
          <w:lang w:eastAsia="hr-HR"/>
        </w:rPr>
        <w:t>U  I M E   R E P U B L I K E   H R V A T S K E</w:t>
      </w: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36740">
        <w:rPr>
          <w:rFonts w:cs="Times New Roman" w:eastAsia="Times New Roman"/>
          <w:lang w:eastAsia="hr-HR"/>
        </w:rPr>
        <w:t>R J E Š E N J E</w:t>
      </w: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36740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236740">
        <w:rPr>
          <w:rFonts w:cs="Times New Roman" w:eastAsia="Times New Roman"/>
          <w:lang w:eastAsia="hr-HR"/>
        </w:rPr>
        <w:t>Rajnoviću</w:t>
      </w:r>
      <w:proofErr w:type="spellEnd"/>
      <w:r w:rsidRPr="00236740">
        <w:rPr>
          <w:rFonts w:cs="Times New Roman" w:eastAsia="Times New Roman"/>
          <w:lang w:eastAsia="hr-HR"/>
        </w:rPr>
        <w:t xml:space="preserve">, u skraćenom stečajnom postupku nad dužnikom ART KLUB UDRUGA ZA PSIHO-SOCIJALNU POMOĆ KROZ KREATIVNI RAD U LIKVIDACIJI, Zagreb, Cernička 50, </w:t>
      </w:r>
      <w:r w:rsidRPr="00236740">
        <w:rPr>
          <w:rFonts w:cs="Times New Roman" w:eastAsia="Times New Roman"/>
          <w:szCs w:val="20"/>
          <w:lang w:eastAsia="hr-HR"/>
        </w:rPr>
        <w:t>registarski broj: 21007546, OIB: 64901486137, 18. listopada 2016.</w:t>
      </w:r>
      <w:r w:rsidRPr="00236740">
        <w:rPr>
          <w:rFonts w:cs="Times New Roman" w:eastAsia="Times New Roman"/>
          <w:lang w:eastAsia="hr-HR"/>
        </w:rPr>
        <w:t xml:space="preserve"> </w:t>
      </w: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36740">
        <w:rPr>
          <w:rFonts w:cs="Times New Roman" w:eastAsia="Times New Roman"/>
          <w:lang w:eastAsia="hr-HR"/>
        </w:rPr>
        <w:t>r i j e š i o   j e</w:t>
      </w: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36740">
        <w:rPr>
          <w:rFonts w:cs="Times New Roman" w:eastAsia="Times New Roman"/>
          <w:lang w:eastAsia="hr-HR"/>
        </w:rPr>
        <w:t xml:space="preserve">I. Otvara se skraćeni stečajni postupak nad dužnikom ART KLUB UDRUGA ZA PSIHO-SOCIJALNU POMOĆ KROZ KREATIVNI RAD U LIKVIDACIJI, Zagreb, Cernička 50, </w:t>
      </w:r>
      <w:r w:rsidRPr="00236740">
        <w:rPr>
          <w:rFonts w:cs="Times New Roman" w:eastAsia="Times New Roman"/>
          <w:szCs w:val="20"/>
          <w:lang w:eastAsia="hr-HR"/>
        </w:rPr>
        <w:t>registarski broj: 21007546, OIB: 64901486137.</w:t>
      </w: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36740">
        <w:rPr>
          <w:rFonts w:cs="Times New Roman" w:eastAsia="Times New Roman"/>
          <w:lang w:eastAsia="hr-HR"/>
        </w:rPr>
        <w:t xml:space="preserve">II. Za stečajnog upravitelja imenuje se MILAN BARIŠA OBRADOVIĆ, Sveta </w:t>
      </w:r>
      <w:proofErr w:type="spellStart"/>
      <w:r w:rsidRPr="00236740">
        <w:rPr>
          <w:rFonts w:cs="Times New Roman" w:eastAsia="Times New Roman"/>
          <w:lang w:eastAsia="hr-HR"/>
        </w:rPr>
        <w:t>Nedelja</w:t>
      </w:r>
      <w:proofErr w:type="spellEnd"/>
      <w:r w:rsidRPr="00236740">
        <w:rPr>
          <w:rFonts w:cs="Times New Roman" w:eastAsia="Times New Roman"/>
          <w:lang w:eastAsia="hr-HR"/>
        </w:rPr>
        <w:t xml:space="preserve">, Srebrnjak 20B, OIB: 45619494339. </w:t>
      </w: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36740">
        <w:rPr>
          <w:rFonts w:cs="Times New Roman" w:eastAsia="Times New Roman"/>
          <w:lang w:eastAsia="hr-HR"/>
        </w:rPr>
        <w:t xml:space="preserve">III. Zaključuje se skraćeni stečajni postupak nad dužnikom ART KLUB UDRUGA ZA PSIHO-SOCIJALNU POMOĆ KROZ KREATIVNI RAD U LIKVIDACIJI, Zagreb, Cernička 50, </w:t>
      </w:r>
      <w:r w:rsidRPr="00236740">
        <w:rPr>
          <w:rFonts w:cs="Times New Roman" w:eastAsia="Times New Roman"/>
          <w:szCs w:val="20"/>
          <w:lang w:eastAsia="hr-HR"/>
        </w:rPr>
        <w:t>registarski broj: 21007546, OIB: 64901486137.</w:t>
      </w: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36740" w:rsidP="00236740" w:rsidR="00236740" w:rsidRPr="00236740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36740">
        <w:rPr>
          <w:rFonts w:cs="Times New Roman" w:eastAsia="Calibri"/>
        </w:rPr>
        <w:t>IV. Skraćeni s</w:t>
      </w:r>
      <w:r w:rsidRPr="00236740">
        <w:rPr>
          <w:rFonts w:cs="Times New Roman" w:eastAsia="Times New Roman"/>
          <w:lang w:eastAsia="hr-HR"/>
        </w:rPr>
        <w:t>tečajni postupak je otvoren i zaključen s danom 18. listopada 2016. u 14,15 sati, kada je ovo rješenje objavljeno na e-oglasnoj ploči ovoga suda.</w:t>
      </w:r>
    </w:p>
    <w:p w:rsidRDefault="00236740" w:rsidP="00236740" w:rsidR="00236740" w:rsidRPr="00236740">
      <w:pPr>
        <w:spacing w:after="0"/>
        <w:ind w:firstLine="851"/>
        <w:jc w:val="both"/>
        <w:rPr>
          <w:rFonts w:cs="Times New Roman" w:eastAsia="Calibri"/>
        </w:rPr>
      </w:pPr>
    </w:p>
    <w:p w:rsidRDefault="00236740" w:rsidP="00236740" w:rsidR="00236740" w:rsidRPr="00236740">
      <w:pPr>
        <w:spacing w:after="0"/>
        <w:ind w:firstLine="851"/>
        <w:jc w:val="both"/>
        <w:rPr>
          <w:rFonts w:cs="Times New Roman" w:eastAsia="Calibri"/>
        </w:rPr>
      </w:pPr>
      <w:r w:rsidRPr="00236740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36740">
        <w:rPr>
          <w:rFonts w:cs="Times New Roman" w:eastAsia="Times New Roman"/>
          <w:lang w:eastAsia="hr-HR"/>
        </w:rPr>
        <w:t>VI. Nakon pravomoćnosti ovoga rješenja stečajni dužnik će se brisati iz registra udruge.</w:t>
      </w: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36740">
        <w:rPr>
          <w:rFonts w:cs="Times New Roman" w:eastAsia="Times New Roman"/>
          <w:lang w:eastAsia="hr-HR"/>
        </w:rPr>
        <w:t>Obrazloženje</w:t>
      </w: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36740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St-826/2016-2., koji je objavljen na mrežnoj stranici e-oglasna ploča Trgovačkog suda u Bjelovaru 9.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36740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36740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36740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36740" w:rsidP="00236740" w:rsidR="00236740" w:rsidRPr="00236740">
      <w:pPr>
        <w:spacing w:after="0"/>
        <w:ind w:firstLine="851"/>
        <w:jc w:val="both"/>
        <w:rPr>
          <w:rFonts w:cs="Times New Roman" w:eastAsia="Calibri"/>
        </w:rPr>
      </w:pPr>
      <w:r w:rsidRPr="00236740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36740" w:rsidP="00236740" w:rsidR="00236740" w:rsidRPr="00236740">
      <w:pPr>
        <w:spacing w:after="0"/>
        <w:ind w:firstLine="851"/>
        <w:jc w:val="both"/>
        <w:rPr>
          <w:rFonts w:cs="Times New Roman" w:eastAsia="Calibri"/>
        </w:rPr>
      </w:pP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36740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registra udruga sud je odlučio sukladno čl. 131., 132. i 286. SZ-a. </w:t>
      </w: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36740">
        <w:rPr>
          <w:rFonts w:cs="Times New Roman" w:eastAsia="Times New Roman"/>
          <w:lang w:eastAsia="hr-HR"/>
        </w:rPr>
        <w:t>U Bjelovaru 18. listopada 2016.</w:t>
      </w: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236740">
        <w:rPr>
          <w:rFonts w:cs="Times New Roman" w:eastAsia="Times New Roman"/>
          <w:lang w:eastAsia="hr-HR"/>
        </w:rPr>
        <w:t>VIŠI SUDSKI SAVJETNIK</w:t>
      </w: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236740">
        <w:rPr>
          <w:rFonts w:cs="Times New Roman" w:eastAsia="Times New Roman"/>
          <w:lang w:eastAsia="hr-HR"/>
        </w:rPr>
        <w:t xml:space="preserve">                     SINIŠA RAJNOVIĆ </w:t>
      </w: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36740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236740">
        <w:rPr>
          <w:rFonts w:cs="Times New Roman" w:eastAsia="Times New Roman"/>
          <w:lang w:eastAsia="hr-HR"/>
        </w:rPr>
        <w:tab/>
      </w:r>
      <w:r w:rsidRPr="00236740">
        <w:rPr>
          <w:rFonts w:cs="Times New Roman" w:eastAsia="Times New Roman"/>
          <w:lang w:eastAsia="hr-HR"/>
        </w:rPr>
        <w:tab/>
        <w:t xml:space="preserve">         </w:t>
      </w: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36740" w:rsidP="00236740" w:rsidR="002367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36740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236740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236740">
        <w:rPr>
          <w:rFonts w:cs="Times New Roman" w:eastAsia="Times New Roman"/>
          <w:lang w:eastAsia="hr-HR"/>
        </w:rPr>
        <w:t>.</w:t>
      </w: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36740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36740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36740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36740">
        <w:rPr>
          <w:rFonts w:cs="Times New Roman" w:eastAsia="Times New Roman"/>
          <w:lang w:eastAsia="hr-HR"/>
        </w:rPr>
        <w:t xml:space="preserve">               Bjelovar,  Porezna uprava, Ispostava Zagreb – veza na dužnika    </w:t>
      </w:r>
      <w:r w:rsidRPr="00236740">
        <w:rPr>
          <w:rFonts w:cs="Times New Roman" w:eastAsia="Times New Roman"/>
          <w:lang w:eastAsia="hr-HR"/>
        </w:rPr>
        <w:tab/>
        <w:t xml:space="preserve"> </w:t>
      </w: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36740">
        <w:rPr>
          <w:rFonts w:cs="Times New Roman" w:eastAsia="Times New Roman"/>
          <w:lang w:eastAsia="hr-HR"/>
        </w:rPr>
        <w:t xml:space="preserve">             - nakon pravomoćnosti- registar udruga – putem pošte</w:t>
      </w: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36740">
        <w:rPr>
          <w:rFonts w:cs="Times New Roman" w:eastAsia="Times New Roman"/>
          <w:lang w:eastAsia="hr-HR"/>
        </w:rPr>
        <w:t>II. Kal. pravomoćnost</w:t>
      </w: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36740">
        <w:rPr>
          <w:rFonts w:cs="Times New Roman" w:eastAsia="Times New Roman"/>
          <w:lang w:eastAsia="hr-HR"/>
        </w:rPr>
        <w:t>Bjelovar, 18.10.2016.</w:t>
      </w:r>
    </w:p>
    <w:p w:rsidRDefault="00236740" w:rsidP="00236740" w:rsidR="00236740" w:rsidRPr="0023674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740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492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St-826/2016-3</izvorni_sadrzaj>
    <derivirana_varijabla naziv="DomainObject.Oznaka_1">St-826/2016-3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 KLUB UDRUGA ZA PSIHO-SOCIJALNU POMOĆ KROZ KREATIVNI RAD u likvidaciji</izvorni_sadrzaj>
    <derivirana_varijabla naziv="DomainObject.Predmet.ProtustrankaFormated_1">  ART KLUB UDRUGA ZA PSIHO-SOCIJALNU POMOĆ KROZ KREATIVNI RAD u likvidaciji</derivirana_varijabla>
  </DomainObject.Predmet.ProtustrankaFormated>
  <DomainObject.Predmet.ProtustrankaFormatedOIB>
    <izvorni_sadrzaj>  ART KLUB UDRUGA ZA PSIHO-SOCIJALNU POMOĆ KROZ KREATIVNI RAD u likvidaciji, OIB 64901486137</izvorni_sadrzaj>
    <derivirana_varijabla naziv="DomainObject.Predmet.ProtustrankaFormatedOIB_1">  ART KLUB UDRUGA ZA PSIHO-SOCIJALNU POMOĆ KROZ KREATIVNI RAD u likvidaciji, OIB 64901486137</derivirana_varijabla>
  </DomainObject.Predmet.ProtustrankaFormatedOIB>
  <DomainObject.Predmet.ProtustrankaFormatedWithAdress>
    <izvorni_sadrzaj> ART KLUB UDRUGA ZA PSIHO-SOCIJALNU POMOĆ KROZ KREATIVNI RAD u likvidaciji, Cernička 50, 10000 Zagreb</izvorni_sadrzaj>
    <derivirana_varijabla naziv="DomainObject.Predmet.ProtustrankaFormatedWithAdress_1"> ART KLUB UDRUGA ZA PSIHO-SOCIJALNU POMOĆ KROZ KREATIVNI RAD u likvidaciji, Cernička 50, 10000 Zagreb</derivirana_varijabla>
  </DomainObject.Predmet.ProtustrankaFormatedWithAdress>
  <DomainObject.Predmet.ProtustrankaFormatedWithAdressOIB>
    <izvorni_sadrzaj> ART KLUB UDRUGA ZA PSIHO-SOCIJALNU POMOĆ KROZ KREATIVNI RAD u likvidaciji, OIB 64901486137, Cernička 50, 10000 Zagreb</izvorni_sadrzaj>
    <derivirana_varijabla naziv="DomainObject.Predmet.ProtustrankaFormatedWithAdressOIB_1"> ART KLUB UDRUGA ZA PSIHO-SOCIJALNU POMOĆ KROZ KREATIVNI RAD u likvidaciji, OIB 64901486137, Cernička 50, 10000 Zagreb</derivirana_varijabla>
  </DomainObject.Predmet.ProtustrankaFormatedWithAdressOIB>
  <DomainObject.Predmet.ProtustrankaWithAdress>
    <izvorni_sadrzaj>ART KLUB UDRUGA ZA PSIHO-SOCIJALNU POMOĆ KROZ KREATIVNI RAD u likvidaciji Cernička 50, 10000 Zagreb</izvorni_sadrzaj>
    <derivirana_varijabla naziv="DomainObject.Predmet.ProtustrankaWithAdress_1">ART KLUB UDRUGA ZA PSIHO-SOCIJALNU POMOĆ KROZ KREATIVNI RAD u likvidaciji Cernička 50, 10000 Zagreb</derivirana_varijabla>
  </DomainObject.Predmet.ProtustrankaWithAdress>
  <DomainObject.Predmet.ProtustrankaWithAdressOIB>
    <izvorni_sadrzaj>ART KLUB UDRUGA ZA PSIHO-SOCIJALNU POMOĆ KROZ KREATIVNI RAD u likvidaciji, OIB 64901486137, Cernička 50, 10000 Zagreb</izvorni_sadrzaj>
    <derivirana_varijabla naziv="DomainObject.Predmet.ProtustrankaWithAdressOIB_1">ART KLUB UDRUGA ZA PSIHO-SOCIJALNU POMOĆ KROZ KREATIVNI RAD u likvidaciji, OIB 64901486137, Cernička 50, 10000 Zagreb</derivirana_varijabla>
  </DomainObject.Predmet.ProtustrankaWithAdressOIB>
  <DomainObject.Predmet.ProtustrankaNazivFormated>
    <izvorni_sadrzaj>ART KLUB UDRUGA ZA PSIHO-SOCIJALNU POMOĆ KROZ KREATIVNI RAD u likvidaciji</izvorni_sadrzaj>
    <derivirana_varijabla naziv="DomainObject.Predmet.ProtustrankaNazivFormated_1">ART KLUB UDRUGA ZA PSIHO-SOCIJALNU POMOĆ KROZ KREATIVNI RAD u likvidaciji</derivirana_varijabla>
  </DomainObject.Predmet.ProtustrankaNazivFormated>
  <DomainObject.Predmet.ProtustrankaNazivFormatedOIB>
    <izvorni_sadrzaj>ART KLUB UDRUGA ZA PSIHO-SOCIJALNU POMOĆ KROZ KREATIVNI RAD u likvidaciji, OIB 64901486137</izvorni_sadrzaj>
    <derivirana_varijabla naziv="DomainObject.Predmet.ProtustrankaNazivFormatedOIB_1">ART KLUB UDRUGA ZA PSIHO-SOCIJALNU POMOĆ KROZ KREATIVNI RAD u likvidaciji, OIB 64901486137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 KLUB UDRUGA ZA PSIHO-SOCIJALNU POMOĆ KROZ KREATIVNI RAD u likvidaciji</item>
    </izvorni_sadrzaj>
    <derivirana_varijabla naziv="DomainObject.Predmet.ProtuStrankaListFormated_1">
      <item>ART KLUB UDRUGA ZA PSIHO-SOCIJALNU POMOĆ KROZ KREATIVNI RAD u likvidaciji</item>
    </derivirana_varijabla>
  </DomainObject.Predmet.ProtuStrankaListFormated>
  <DomainObject.Predmet.ProtuStrankaListFormatedOIB>
    <izvorni_sadrzaj>
      <item>ART KLUB UDRUGA ZA PSIHO-SOCIJALNU POMOĆ KROZ KREATIVNI RAD u likvidaciji, OIB 64901486137</item>
    </izvorni_sadrzaj>
    <derivirana_varijabla naziv="DomainObject.Predmet.ProtuStrankaListFormatedOIB_1">
      <item>ART KLUB UDRUGA ZA PSIHO-SOCIJALNU POMOĆ KROZ KREATIVNI RAD u likvidaciji, OIB 64901486137</item>
    </derivirana_varijabla>
  </DomainObject.Predmet.ProtuStrankaListFormatedOIB>
  <DomainObject.Predmet.ProtuStrankaListFormatedWithAdress>
    <izvorni_sadrzaj>
      <item>ART KLUB UDRUGA ZA PSIHO-SOCIJALNU POMOĆ KROZ KREATIVNI RAD u likvidaciji, Cernička 50, 10000 Zagreb</item>
    </izvorni_sadrzaj>
    <derivirana_varijabla naziv="DomainObject.Predmet.ProtuStrankaListFormatedWithAdress_1">
      <item>ART KLUB UDRUGA ZA PSIHO-SOCIJALNU POMOĆ KROZ KREATIVNI RAD u likvidaciji, Cernička 50, 10000 Zagreb</item>
    </derivirana_varijabla>
  </DomainObject.Predmet.ProtuStrankaListFormatedWithAdress>
  <DomainObject.Predmet.ProtuStrankaListFormatedWithAdressOIB>
    <izvorni_sadrzaj>
      <item>ART KLUB UDRUGA ZA PSIHO-SOCIJALNU POMOĆ KROZ KREATIVNI RAD u likvidaciji, OIB 64901486137, Cernička 50, 10000 Zagreb</item>
    </izvorni_sadrzaj>
    <derivirana_varijabla naziv="DomainObject.Predmet.ProtuStrankaListFormatedWithAdressOIB_1">
      <item>ART KLUB UDRUGA ZA PSIHO-SOCIJALNU POMOĆ KROZ KREATIVNI RAD u likvidaciji, OIB 64901486137, Cernička 50, 10000 Zagreb</item>
    </derivirana_varijabla>
  </DomainObject.Predmet.ProtuStrankaListFormatedWithAdressOIB>
  <DomainObject.Predmet.ProtuStrankaListNazivFormated>
    <izvorni_sadrzaj>
      <item>ART KLUB UDRUGA ZA PSIHO-SOCIJALNU POMOĆ KROZ KREATIVNI RAD u likvidaciji</item>
    </izvorni_sadrzaj>
    <derivirana_varijabla naziv="DomainObject.Predmet.ProtuStrankaListNazivFormated_1">
      <item>ART KLUB UDRUGA ZA PSIHO-SOCIJALNU POMOĆ KROZ KREATIVNI RAD u likvidaciji</item>
    </derivirana_varijabla>
  </DomainObject.Predmet.ProtuStrankaListNazivFormated>
  <DomainObject.Predmet.ProtuStrankaListNazivFormatedOIB>
    <izvorni_sadrzaj>
      <item>ART KLUB UDRUGA ZA PSIHO-SOCIJALNU POMOĆ KROZ KREATIVNI RAD u likvidaciji, OIB 64901486137</item>
    </izvorni_sadrzaj>
    <derivirana_varijabla naziv="DomainObject.Predmet.ProtuStrankaListNazivFormatedOIB_1">
      <item>ART KLUB UDRUGA ZA PSIHO-SOCIJALNU POMOĆ KROZ KREATIVNI RAD u likvidaciji, OIB 64901486137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>St-826/2016-3</izvorni_sadrzaj>
    <derivirana_varijabla naziv="DomainObject.PoslovniBrojDokumenta_1">St-826/2016-3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 KLUB UDRUGA ZA PSIHO-SOCIJALNU POMOĆ KROZ KREATIVNI RAD u likvidaciji</izvorni_sadrzaj>
    <derivirana_varijabla naziv="DomainObject.Predmet.ProtustrankaIDrugi_1">ART KLUB UDRUGA ZA PSIHO-SOCIJALNU POMOĆ KROZ KREATIVNI RAD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ART KLUB UDRUGA ZA PSIHO-SOCIJALNU POMOĆ KROZ KREATIVNI RAD u likvidaciji, OIB 64901486137, Cernička 50, 10000 Zagreb</izvorni_sadrzaj>
    <derivirana_varijabla naziv="DomainObject.Predmet.ProtustrankaIDrugiAdressOIB_1">ART KLUB UDRUGA ZA PSIHO-SOCIJALNU POMOĆ KROZ KREATIVNI RAD u likvidaciji, OIB 64901486137, Cernička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 KLUB UDRUGA ZA PSIHO-SOCIJALNU POMOĆ KROZ KREATIVNI RAD u likvidaciji</item>
      <item>FINA Regionalni centar Zagreb</item>
    </izvorni_sadrzaj>
    <derivirana_varijabla naziv="DomainObject.Predmet.SudioniciListNaziv_1">
      <item>ART KLUB UDRUGA ZA PSIHO-SOCIJALNU POMOĆ KROZ KREATIVNI RAD u likvidaciji</item>
      <item>FINA Regionalni centar Zagreb</item>
    </derivirana_varijabla>
  </DomainObject.Predmet.SudioniciListNaziv>
  <DomainObject.Predmet.SudioniciListAdressOIB>
    <izvorni_sadrzaj>
      <item>ART KLUB UDRUGA ZA PSIHO-SOCIJALNU POMOĆ KROZ KREATIVNI RAD u likvidaciji, OIB 64901486137, Cernička 50,10000 Zagreb</item>
      <item>FINA Regionalni centar Zagreb, OIB 85821130368, Trg svibanjskih žrtava 1995. br. 1,10000 Zagreb</item>
    </izvorni_sadrzaj>
    <derivirana_varijabla naziv="DomainObject.Predmet.SudioniciListAdressOIB_1">
      <item>ART KLUB UDRUGA ZA PSIHO-SOCIJALNU POMOĆ KROZ KREATIVNI RAD u likvidaciji, OIB 64901486137, Cernička 50,10000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D25D28-B5F9-4550-92E8-69E80F5C82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699</properties:Words>
  <properties:Characters>3779</properties:Characters>
  <properties:Lines>108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2016-10-18T12:12:00Z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St-826/2016-3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