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daa9" w14:paraId="990daa9" w:rsidRDefault="00AE649C" w:rsidP="00FA5B5E" w:rsidR="00AE649C" w:rsidRPr="00B76F3C">
      <w:pPr>
        <w:pStyle w:val="Naslov3"/>
        <w15:collapsed w:val="false"/>
      </w:pPr>
    </w:p>
    <w:p w:rsidRDefault="00D91A85" w:rsidP="00D91A85" w:rsidR="00D91A85" w:rsidRPr="00D91A8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91A85" w:rsidP="00D91A85" w:rsidR="00D91A85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D91A85" w:rsidP="00D91A85" w:rsidR="00D91A85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D91A85" w:rsidP="00D91A85" w:rsidR="00D91A85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D91A85" w:rsidP="00D91A85" w:rsidR="00D91A85">
      <w:pPr>
        <w:jc w:val="both"/>
      </w:pPr>
      <w:r>
        <w:tab/>
      </w:r>
      <w:r>
        <w:tab/>
      </w:r>
      <w:r>
        <w:tab/>
      </w:r>
    </w:p>
    <w:p w:rsidRDefault="00D91A85" w:rsidP="00D91A85" w:rsidR="00D91A85">
      <w:pPr>
        <w:jc w:val="center"/>
      </w:pPr>
      <w:r>
        <w:t>R E P U B L I K A   H R V A T S K A</w:t>
      </w:r>
    </w:p>
    <w:p w:rsidRDefault="00D91A85" w:rsidP="00D91A85" w:rsidR="00D91A85">
      <w:pPr>
        <w:jc w:val="center"/>
      </w:pPr>
    </w:p>
    <w:p w:rsidRDefault="00D91A85" w:rsidP="00D91A85" w:rsidR="00D91A85">
      <w:pPr>
        <w:jc w:val="center"/>
      </w:pPr>
      <w:r>
        <w:t>O G L A S</w:t>
      </w:r>
    </w:p>
    <w:p w:rsidRDefault="00D91A85" w:rsidP="00D91A85" w:rsidR="00D91A85">
      <w:pPr>
        <w:jc w:val="center"/>
      </w:pPr>
    </w:p>
    <w:p w:rsidRDefault="00D91A85" w:rsidP="00D91A85" w:rsidR="00D91A85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FUNDACIJA MIROSLAV ŠUTEJ sa sjedištem u Motovunu, Gradaziol 42, OIB:86361996259, povodom zahtjeva Financijske agencije, Regionalnog centra Rijeka, Podružnice Pula, Giardini 5, OIB: 85821130368 od 22. veljače 2016., 24. kolovoza 2016. objavio je </w:t>
      </w:r>
    </w:p>
    <w:p w:rsidRDefault="00D91A85" w:rsidP="00D91A85" w:rsidR="00D91A85">
      <w:pPr>
        <w:jc w:val="both"/>
      </w:pPr>
    </w:p>
    <w:p w:rsidRDefault="00D91A85" w:rsidP="00D91A85" w:rsidR="00D91A85">
      <w:pPr>
        <w:jc w:val="center"/>
      </w:pPr>
      <w:r>
        <w:t>o g l a s</w:t>
      </w:r>
    </w:p>
    <w:p w:rsidRDefault="00D91A85" w:rsidP="00D91A85" w:rsidR="00D91A85">
      <w:pPr>
        <w:jc w:val="center"/>
      </w:pPr>
    </w:p>
    <w:p w:rsidRDefault="00D91A85" w:rsidP="00D91A85" w:rsidR="00D91A85">
      <w:pPr>
        <w:pStyle w:val="Bezproreda"/>
        <w:jc w:val="both"/>
      </w:pPr>
      <w:r>
        <w:tab/>
        <w:t xml:space="preserve">1.  Utvrđuje se da ukupni iznos evidentiranog duga dužnika FUNDACIJA MIROSLAV ŠUTEJ sa sjedištem u Motovunu, Gradaziol 42, OIB:86361996259,  na temelju neizvršenih osnova za plaćanje iznosi 68.968,62 kn. </w:t>
      </w:r>
    </w:p>
    <w:p w:rsidRDefault="00D91A85" w:rsidP="00D91A85" w:rsidR="00D91A85">
      <w:pPr>
        <w:ind w:firstLine="315"/>
        <w:jc w:val="both"/>
      </w:pPr>
    </w:p>
    <w:p w:rsidRDefault="00D91A85" w:rsidP="00D91A85" w:rsidR="00D91A85">
      <w:pPr>
        <w:jc w:val="both"/>
      </w:pPr>
      <w:r>
        <w:t xml:space="preserve">      </w:t>
      </w:r>
      <w:r>
        <w:tab/>
        <w:t xml:space="preserve">2.  Poziva se osoba ovlaštena za zastupanje dužnika po zakonu Šimun Šutej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D91A85" w:rsidP="00D91A85" w:rsidR="00D91A85">
      <w:pPr>
        <w:jc w:val="both"/>
      </w:pPr>
    </w:p>
    <w:p w:rsidRDefault="00D91A85" w:rsidP="00D91A85" w:rsidR="00D91A85">
      <w:pPr>
        <w:jc w:val="both"/>
      </w:pPr>
      <w:r>
        <w:lastRenderedPageBreak/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D91A85" w:rsidP="00D91A85" w:rsidR="00D91A85">
      <w:pPr>
        <w:jc w:val="both"/>
      </w:pPr>
    </w:p>
    <w:p w:rsidRDefault="00D91A85" w:rsidP="00D91A85" w:rsidR="00D91A8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D91A85" w:rsidP="00D91A85" w:rsidR="00D91A85">
      <w:pPr>
        <w:tabs>
          <w:tab w:pos="0" w:val="left"/>
        </w:tabs>
        <w:jc w:val="both"/>
      </w:pPr>
    </w:p>
    <w:p w:rsidRDefault="00D91A85" w:rsidP="00D91A85" w:rsidR="00D91A85">
      <w:pPr>
        <w:tabs>
          <w:tab w:pos="0" w:val="left"/>
        </w:tabs>
        <w:jc w:val="both"/>
      </w:pPr>
    </w:p>
    <w:p w:rsidRDefault="00D91A85" w:rsidP="00D91A85" w:rsidR="00D91A85">
      <w:pPr>
        <w:jc w:val="center"/>
      </w:pPr>
      <w:r>
        <w:t>U Zadru 24. kolovoza 2016.</w:t>
      </w:r>
    </w:p>
    <w:p w:rsidRDefault="00D91A85" w:rsidP="00D91A85" w:rsidR="00D91A85">
      <w:pPr>
        <w:jc w:val="center"/>
      </w:pPr>
    </w:p>
    <w:p w:rsidRDefault="00D91A85" w:rsidP="00D91A85" w:rsidR="00D91A85">
      <w:pPr>
        <w:ind w:firstLine="708" w:left="6372"/>
        <w:jc w:val="center"/>
      </w:pPr>
      <w:r>
        <w:t>Sudska savjetnica:</w:t>
      </w:r>
    </w:p>
    <w:p w:rsidRDefault="00D91A85" w:rsidP="00D91A85" w:rsidR="00D91A85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D91A85" w:rsidP="00D91A85" w:rsidR="00D91A85">
      <w:pPr>
        <w:tabs>
          <w:tab w:pos="720" w:val="left"/>
        </w:tabs>
        <w:ind w:firstLine="315" w:left="7788"/>
        <w:jc w:val="both"/>
      </w:pPr>
    </w:p>
    <w:p w:rsidRDefault="00D91A85" w:rsidP="00D91A85" w:rsidR="00D91A85">
      <w:pPr>
        <w:tabs>
          <w:tab w:pos="720" w:val="left"/>
        </w:tabs>
        <w:ind w:firstLine="315" w:left="7788"/>
        <w:jc w:val="both"/>
      </w:pPr>
      <w:r>
        <w:tab/>
      </w:r>
    </w:p>
    <w:p w:rsidRDefault="00D91A85" w:rsidP="00D91A85" w:rsidR="00D91A85">
      <w:pPr>
        <w:ind w:firstLine="708"/>
        <w:jc w:val="both"/>
      </w:pPr>
      <w:r>
        <w:t>DNA:</w:t>
      </w:r>
    </w:p>
    <w:p w:rsidRDefault="00D91A85" w:rsidP="00D91A85" w:rsidR="00D91A85">
      <w:pPr>
        <w:ind w:firstLine="708"/>
        <w:jc w:val="both"/>
      </w:pPr>
      <w:r>
        <w:t>1. e-Oglasna ploča suda</w:t>
      </w:r>
    </w:p>
    <w:p w:rsidRDefault="00D91A85" w:rsidP="00D91A85" w:rsidR="00D91A85">
      <w:pPr>
        <w:ind w:firstLine="708"/>
        <w:jc w:val="both"/>
      </w:pPr>
      <w:r>
        <w:t xml:space="preserve">2. U spis </w:t>
      </w:r>
    </w:p>
    <w:p w:rsidRDefault="00D91A85" w:rsidP="00D91A85" w:rsidR="00D91A85">
      <w:pPr>
        <w:ind w:firstLine="720"/>
        <w:jc w:val="both"/>
      </w:pPr>
    </w:p>
    <w:p w:rsidRDefault="00D91A85" w:rsidP="00D91A85" w:rsidR="00D91A85">
      <w:pPr>
        <w:ind w:firstLine="720"/>
        <w:jc w:val="both"/>
      </w:pPr>
    </w:p>
    <w:p w:rsidRDefault="00D91A85" w:rsidP="00D91A85" w:rsidR="00D91A85"/>
    <w:p w:rsidRDefault="00DA0242" w:rsidP="00D91A85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A85" w:rsidP="00D91A85" w:rsidR="00D91A85" w:rsidRPr="00B76F3C">
    <w:pPr>
      <w:pStyle w:val="SudNaziv"/>
    </w:pPr>
  </w:p>
  <w:p w:rsidRDefault="00D91A85" w:rsidP="00D91A85" w:rsidR="00D91A85">
    <w:pPr>
      <w:jc w:val="right"/>
    </w:pPr>
    <w:r>
      <w:tab/>
      <w:t>Poslovni broj: 5 St-679-16-9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A85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86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St-679/2016-8</izvorni_sadrzaj>
    <derivirana_varijabla naziv="DomainObject.Oznaka_1">St-679/2016-8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FUNDACIJA MIROSLAV ŠUTEJ, MOTOVUN</izvorni_sadrzaj>
    <derivirana_varijabla naziv="DomainObject.Predmet.ProtustrankaFormated_1">  FUNDACIJA MIROSLAV ŠUTEJ, MOTOVUN</derivirana_varijabla>
  </DomainObject.Predmet.ProtustrankaFormated>
  <DomainObject.Predmet.ProtustrankaFormatedOIB>
    <izvorni_sadrzaj>  FUNDACIJA MIROSLAV ŠUTEJ, MOTOVUN, OIB 86361996259</izvorni_sadrzaj>
    <derivirana_varijabla naziv="DomainObject.Predmet.ProtustrankaFormatedOIB_1">  FUNDACIJA MIROSLAV ŠUTEJ, MOTOVUN, OIB 86361996259</derivirana_varijabla>
  </DomainObject.Predmet.ProtustrankaFormatedOIB>
  <DomainObject.Predmet.ProtustrankaFormatedWithAdress>
    <izvorni_sadrzaj> FUNDACIJA MIROSLAV ŠUTEJ, MOTOVUN, Gradaziol 42, 52424 Motovun</izvorni_sadrzaj>
    <derivirana_varijabla naziv="DomainObject.Predmet.ProtustrankaFormatedWithAdress_1"> FUNDACIJA MIROSLAV ŠUTEJ, MOTOVUN, Gradaziol 42, 52424 Motovun</derivirana_varijabla>
  </DomainObject.Predmet.ProtustrankaFormatedWithAdress>
  <DomainObject.Predmet.ProtustrankaFormatedWithAdressOIB>
    <izvorni_sadrzaj> FUNDACIJA MIROSLAV ŠUTEJ, MOTOVUN, OIB 86361996259, Gradaziol 42, 52424 Motovun</izvorni_sadrzaj>
    <derivirana_varijabla naziv="DomainObject.Predmet.ProtustrankaFormatedWithAdressOIB_1"> FUNDACIJA MIROSLAV ŠUTEJ, MOTOVUN, OIB 86361996259, Gradaziol 42, 52424 Motovun</derivirana_varijabla>
  </DomainObject.Predmet.ProtustrankaFormatedWithAdressOIB>
  <DomainObject.Predmet.ProtustrankaWithAdress>
    <izvorni_sadrzaj>FUNDACIJA MIROSLAV ŠUTEJ, MOTOVUN Gradaziol 42, 52424 Motovun</izvorni_sadrzaj>
    <derivirana_varijabla naziv="DomainObject.Predmet.ProtustrankaWithAdress_1">FUNDACIJA MIROSLAV ŠUTEJ, MOTOVUN Gradaziol 42, 52424 Motovun</derivirana_varijabla>
  </DomainObject.Predmet.ProtustrankaWithAdress>
  <DomainObject.Predmet.ProtustrankaWithAdressOIB>
    <izvorni_sadrzaj>FUNDACIJA MIROSLAV ŠUTEJ, MOTOVUN, OIB 86361996259, Gradaziol 42, 52424 Motovun</izvorni_sadrzaj>
    <derivirana_varijabla naziv="DomainObject.Predmet.ProtustrankaWithAdressOIB_1">FUNDACIJA MIROSLAV ŠUTEJ, MOTOVUN, OIB 86361996259, Gradaziol 42, 52424 Motovun</derivirana_varijabla>
  </DomainObject.Predmet.ProtustrankaWithAdressOIB>
  <DomainObject.Predmet.ProtustrankaNazivFormated>
    <izvorni_sadrzaj>FUNDACIJA MIROSLAV ŠUTEJ, MOTOVUN</izvorni_sadrzaj>
    <derivirana_varijabla naziv="DomainObject.Predmet.ProtustrankaNazivFormated_1">FUNDACIJA MIROSLAV ŠUTEJ, MOTOVUN</derivirana_varijabla>
  </DomainObject.Predmet.ProtustrankaNazivFormated>
  <DomainObject.Predmet.ProtustrankaNazivFormatedOIB>
    <izvorni_sadrzaj>FUNDACIJA MIROSLAV ŠUTEJ, MOTOVUN, OIB 86361996259</izvorni_sadrzaj>
    <derivirana_varijabla naziv="DomainObject.Predmet.ProtustrankaNazivFormatedOIB_1">FUNDACIJA MIROSLAV ŠUTEJ, MOTOVUN, OIB 86361996259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FUNDACIJA MIROSLAV ŠUTEJ, MOTOVUN</item>
    </izvorni_sadrzaj>
    <derivirana_varijabla naziv="DomainObject.Predmet.ProtuStrankaListFormated_1">
      <item>FUNDACIJA MIROSLAV ŠUTEJ, MOTOVUN</item>
    </derivirana_varijabla>
  </DomainObject.Predmet.ProtuStrankaListFormated>
  <DomainObject.Predmet.ProtuStrankaListFormatedOIB>
    <izvorni_sadrzaj>
      <item>FUNDACIJA MIROSLAV ŠUTEJ, MOTOVUN, OIB 86361996259</item>
    </izvorni_sadrzaj>
    <derivirana_varijabla naziv="DomainObject.Predmet.ProtuStrankaListFormatedOIB_1">
      <item>FUNDACIJA MIROSLAV ŠUTEJ, MOTOVUN, OIB 86361996259</item>
    </derivirana_varijabla>
  </DomainObject.Predmet.ProtuStrankaListFormatedOIB>
  <DomainObject.Predmet.ProtuStrankaListFormatedWithAdress>
    <izvorni_sadrzaj>
      <item>FUNDACIJA MIROSLAV ŠUTEJ, MOTOVUN, Gradaziol 42, 52424 Motovun</item>
    </izvorni_sadrzaj>
    <derivirana_varijabla naziv="DomainObject.Predmet.ProtuStrankaListFormatedWithAdress_1">
      <item>FUNDACIJA MIROSLAV ŠUTEJ, MOTOVUN, Gradaziol 42, 52424 Motovun</item>
    </derivirana_varijabla>
  </DomainObject.Predmet.ProtuStrankaListFormatedWithAdress>
  <DomainObject.Predmet.ProtuStrankaListFormatedWithAdressOIB>
    <izvorni_sadrzaj>
      <item>FUNDACIJA MIROSLAV ŠUTEJ, MOTOVUN, OIB 86361996259, Gradaziol 42, 52424 Motovun</item>
    </izvorni_sadrzaj>
    <derivirana_varijabla naziv="DomainObject.Predmet.ProtuStrankaListFormatedWithAdressOIB_1">
      <item>FUNDACIJA MIROSLAV ŠUTEJ, MOTOVUN, OIB 86361996259, Gradaziol 42, 52424 Motovun</item>
    </derivirana_varijabla>
  </DomainObject.Predmet.ProtuStrankaListFormatedWithAdressOIB>
  <DomainObject.Predmet.ProtuStrankaListNazivFormated>
    <izvorni_sadrzaj>
      <item>FUNDACIJA MIROSLAV ŠUTEJ, MOTOVUN</item>
    </izvorni_sadrzaj>
    <derivirana_varijabla naziv="DomainObject.Predmet.ProtuStrankaListNazivFormated_1">
      <item>FUNDACIJA MIROSLAV ŠUTEJ, MOTOVUN</item>
    </derivirana_varijabla>
  </DomainObject.Predmet.ProtuStrankaListNazivFormated>
  <DomainObject.Predmet.ProtuStrankaListNazivFormatedOIB>
    <izvorni_sadrzaj>
      <item>FUNDACIJA MIROSLAV ŠUTEJ, MOTOVUN, OIB 86361996259</item>
    </izvorni_sadrzaj>
    <derivirana_varijabla naziv="DomainObject.Predmet.ProtuStrankaListNazivFormatedOIB_1">
      <item>FUNDACIJA MIROSLAV ŠUTEJ, MOTOVUN, OIB 86361996259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St-679/2016-8</izvorni_sadrzaj>
    <derivirana_varijabla naziv="DomainObject.PoslovniBrojDokumenta_1">St-679/2016-8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FUNDACIJA MIROSLAV ŠUTEJ, MOTOVUN</izvorni_sadrzaj>
    <derivirana_varijabla naziv="DomainObject.Predmet.ProtustrankaIDrugi_1">FUNDACIJA MIROSLAV ŠUTEJ,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FUNDACIJA MIROSLAV ŠUTEJ, MOTOVUN, OIB 86361996259, Gradaziol 42, 52424 Motovun</izvorni_sadrzaj>
    <derivirana_varijabla naziv="DomainObject.Predmet.ProtustrankaIDrugiAdressOIB_1">FUNDACIJA MIROSLAV ŠUTEJ, MOTOVUN, OIB 86361996259, Gradaziol 42,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FUNDACIJA MIROSLAV ŠUTEJ, MOTOVUN</item>
    </izvorni_sadrzaj>
    <derivirana_varijabla naziv="DomainObject.Predmet.SudioniciListNaziv_1">
      <item>FINANCIJSKA AGENCIJA, RC RIJEKA, PODRUŽNICA PULA, PULA</item>
      <item>FUNDACIJA MIROSLAV ŠUTEJ,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FUNDACIJA MIROSLAV ŠUTEJ, MOTOVUN, OIB 86361996259, Gradaziol 42,52424 Motovun</item>
    </izvorni_sadrzaj>
    <derivirana_varijabla naziv="DomainObject.Predmet.SudioniciListAdressOIB_1">
      <item>FINANCIJSKA AGENCIJA, RC RIJEKA, PODRUŽNICA PULA, PULA, OIB 85821130368, Ulica grada Vukovara 70,10000 Zagreb</item>
      <item>FUNDACIJA MIROSLAV ŠUTEJ, MOTOVUN, OIB 86361996259, Gradaziol 42,52424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0F57A-05A9-427C-9F67-A6D489770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1975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2016-08-24T12:42:00Z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St-679/2016-8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