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3c49" w14:paraId="c973c49" w:rsidRDefault="000B3907" w:rsidR="001D1F2C" w:rsidRPr="00121BC4">
      <w:pPr>
        <w:spacing w:lineRule="auto" w:line="360"/>
        <w:jc w:val="both"/>
        <w15:collapsed w:val="false"/>
        <w:rPr>
          <w:rFonts w:hAnsi="Verdana" w:ascii="Verdana"/>
          <w:bCs/>
          <w:i/>
          <w:iCs/>
          <w:lang w:val="hr-HR"/>
        </w:rPr>
      </w:pPr>
      <w:bookmarkStart w:name="_GoBack" w:id="0"/>
      <w:bookmarkEnd w:id="0"/>
      <w:r>
        <w:rPr>
          <w:rFonts w:hAnsi="Verdana" w:ascii="Verdana"/>
          <w:bCs/>
          <w:i/>
          <w:iCs/>
          <w:lang w:val="hr-HR"/>
        </w:rPr>
        <w:t>-</w:t>
      </w:r>
      <w:r w:rsidR="00C14BC5" w:rsidRPr="00121BC4">
        <w:rPr>
          <w:rFonts w:hAnsi="Verdana" w:ascii="Verdana"/>
          <w:bCs/>
          <w:i/>
          <w:iCs/>
          <w:lang w:val="hr-HR"/>
        </w:rPr>
        <w:t>POLJOPRIVREDNA ZADRUGA PETROVA GORA</w:t>
      </w:r>
    </w:p>
    <w:p w:rsidRDefault="00C14BC5" w:rsidR="000C1FA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Križnog puta 6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44410 GVOZD</w:t>
      </w:r>
    </w:p>
    <w:p w:rsidRDefault="00DE1013" w:rsidR="001D1F2C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 xml:space="preserve">OIB </w:t>
      </w:r>
      <w:r w:rsidR="00C14BC5" w:rsidRPr="00121BC4">
        <w:rPr>
          <w:rFonts w:hAnsi="Verdana" w:ascii="Verdana"/>
          <w:bCs/>
          <w:i/>
          <w:iCs/>
          <w:lang w:val="hr-HR"/>
        </w:rPr>
        <w:t>69602856930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="00DF498C">
        <w:rPr>
          <w:rFonts w:hAnsi="Verdana" w:ascii="Verdana"/>
          <w:bCs/>
          <w:i/>
          <w:iCs/>
          <w:lang w:val="hr-HR"/>
        </w:rPr>
        <w:t xml:space="preserve">- </w:t>
      </w:r>
      <w:r w:rsidR="001D1F2C" w:rsidRPr="00121BC4">
        <w:rPr>
          <w:rFonts w:hAnsi="Verdana" w:ascii="Verdana"/>
          <w:bCs/>
          <w:i/>
          <w:iCs/>
          <w:lang w:val="hr-HR"/>
        </w:rPr>
        <w:t>St</w:t>
      </w:r>
      <w:r w:rsidR="00AC73DC" w:rsidRPr="00121BC4">
        <w:rPr>
          <w:rFonts w:hAnsi="Verdana" w:ascii="Verdana"/>
          <w:bCs/>
          <w:i/>
          <w:iCs/>
          <w:lang w:val="hr-HR"/>
        </w:rPr>
        <w:t>-</w:t>
      </w:r>
      <w:r w:rsidR="00C14BC5" w:rsidRPr="00121BC4">
        <w:rPr>
          <w:rFonts w:hAnsi="Verdana" w:ascii="Verdana"/>
          <w:bCs/>
          <w:i/>
          <w:iCs/>
          <w:lang w:val="hr-HR"/>
        </w:rPr>
        <w:t>901</w:t>
      </w:r>
      <w:r w:rsidR="000C1FA8" w:rsidRPr="00121BC4">
        <w:rPr>
          <w:rFonts w:hAnsi="Verdana" w:ascii="Verdana"/>
          <w:bCs/>
          <w:i/>
          <w:iCs/>
          <w:lang w:val="hr-HR"/>
        </w:rPr>
        <w:t>/13</w:t>
      </w:r>
    </w:p>
    <w:p w:rsidRDefault="00D41B48" w:rsidR="00D41B4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Stečajni upravitelj</w:t>
      </w:r>
      <w:r w:rsidR="00DF498C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Jerko Duško Suić</w:t>
      </w:r>
    </w:p>
    <w:p w:rsidRDefault="003A41E0" w:rsidR="003A41E0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Mob 098</w:t>
      </w:r>
      <w:r w:rsidR="006B7F26">
        <w:rPr>
          <w:rFonts w:hAnsi="Verdana" w:ascii="Verdana"/>
          <w:bCs/>
          <w:i/>
          <w:iCs/>
          <w:lang w:val="hr-HR"/>
        </w:rPr>
        <w:t>-</w:t>
      </w:r>
      <w:r>
        <w:rPr>
          <w:rFonts w:hAnsi="Verdana" w:ascii="Verdana"/>
          <w:bCs/>
          <w:i/>
          <w:iCs/>
          <w:lang w:val="hr-HR"/>
        </w:rPr>
        <w:t>384-574</w:t>
      </w:r>
    </w:p>
    <w:p w:rsidRDefault="00D41B48" w:rsidR="00D41B4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Hegedušićeva 10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Zagreb</w:t>
      </w:r>
    </w:p>
    <w:p w:rsidRDefault="00D41B48" w:rsidR="00D41B4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C66AA" w:rsidR="003A41E0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 w:rsidR="003A41E0">
        <w:rPr>
          <w:rFonts w:hAnsi="Verdana" w:ascii="Verdana"/>
          <w:bCs/>
          <w:i/>
          <w:iCs/>
          <w:lang w:val="hr-HR"/>
        </w:rPr>
        <w:t>TRGOVAČKI SUD U ZAGREBU</w:t>
      </w:r>
    </w:p>
    <w:p w:rsidRDefault="004D73CD" w:rsidR="006B7F26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Stečajni s</w:t>
      </w:r>
      <w:r w:rsidR="006B7F26">
        <w:rPr>
          <w:rFonts w:hAnsi="Verdana" w:ascii="Verdana"/>
          <w:bCs/>
          <w:i/>
          <w:iCs/>
          <w:lang w:val="hr-HR"/>
        </w:rPr>
        <w:t xml:space="preserve">udac 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Na broj: St-901/13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Zagreb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Pre</w:t>
      </w:r>
      <w:r w:rsidR="00431DDE">
        <w:rPr>
          <w:rFonts w:hAnsi="Verdana" w:ascii="Verdana"/>
          <w:bCs/>
          <w:i/>
          <w:iCs/>
          <w:lang w:val="hr-HR"/>
        </w:rPr>
        <w:t>dlažem stečajnom sucu da u stečajnom postupku nad dužnikom</w:t>
      </w:r>
      <w:r>
        <w:rPr>
          <w:rFonts w:hAnsi="Verdana" w:ascii="Verdana"/>
          <w:bCs/>
          <w:i/>
          <w:iCs/>
          <w:lang w:val="hr-HR"/>
        </w:rPr>
        <w:t xml:space="preserve"> PZ Petrova Gora</w:t>
      </w:r>
      <w:r w:rsidR="00431DDE">
        <w:rPr>
          <w:rFonts w:hAnsi="Verdana" w:ascii="Verdana"/>
          <w:bCs/>
          <w:i/>
          <w:iCs/>
          <w:lang w:val="hr-HR"/>
        </w:rPr>
        <w:t xml:space="preserve"> d.o.o. u stečaju, Gvozd, Križnog puta 6 donese Zaključak o određivanju osmog ročišta za javnu dražbu radi prodaje nekretnina u vlasništvu stečajnog dužnika uz odgovarajuću primjenu pravila o ovrsi nad nekretninama kako slijedi:</w:t>
      </w:r>
    </w:p>
    <w:p w:rsidRDefault="003934E9" w:rsidR="003934E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31DDE" w:rsidR="004D73CD" w:rsidRPr="00431DDE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431DDE">
        <w:rPr>
          <w:rFonts w:hAnsi="Verdana" w:ascii="Verdana"/>
          <w:b/>
          <w:bCs/>
          <w:i/>
          <w:iCs/>
          <w:lang w:val="hr-HR"/>
        </w:rPr>
        <w:t>Na nekretninama u vlasništvu stečajnog dužnika upisano je založno pravo Credo banke d.d. u stečaju, Split.</w:t>
      </w:r>
    </w:p>
    <w:p w:rsidRDefault="003934E9" w:rsidR="003934E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Nekretne (zemljište) sastoje se od: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31DDE" w:rsidP="004D73CD" w:rsidR="00431DDE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553 k.o. Bović (MBR 333514) – oranica, sastoji se od ukupne površine 694 m2, k.ć. 763. Početna cijena 1.388,00 kn.</w:t>
      </w:r>
    </w:p>
    <w:p w:rsidRDefault="003934E9" w:rsidP="003934E9" w:rsidR="003934E9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</w:p>
    <w:p w:rsidRDefault="003934E9" w:rsidP="004D73CD" w:rsidR="003934E9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905 k.o. Bović (MBR 333514) – sastoji se od katastarskih čestica:</w:t>
      </w:r>
    </w:p>
    <w:p w:rsidRDefault="003934E9" w:rsidP="003934E9" w:rsidR="003934E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258/2 oranica 14.843 m2 – početna cijena 29.686 kn</w:t>
      </w:r>
    </w:p>
    <w:p w:rsidRDefault="005D1FC9" w:rsidP="00431DDE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259/2 oranica 1.122 m2 – početna cijena 2.244,00 kn</w:t>
      </w:r>
    </w:p>
    <w:p w:rsidRDefault="005D1FC9" w:rsidP="00431DDE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327 oranica 2.741 m2 – početna cijena 5.482,00 kn</w:t>
      </w:r>
    </w:p>
    <w:p w:rsidRDefault="005D1FC9" w:rsidP="00431DDE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341 voćnjak 406 m 2 – početna cijena 812,00 kn</w:t>
      </w:r>
    </w:p>
    <w:p w:rsidRDefault="005D1FC9" w:rsidP="00431DDE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>K.č. 342 oranica – 16.174 m2 – početna cijena 32.348,00 kn</w:t>
      </w:r>
    </w:p>
    <w:p w:rsidRDefault="005D1FC9" w:rsidP="005D1FC9" w:rsidR="005D1FC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5D1FC9" w:rsidP="005D1FC9" w:rsidR="005D1FC9" w:rsidRPr="005D1FC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5D1FC9">
        <w:rPr>
          <w:rFonts w:hAnsi="Verdana" w:ascii="Verdana"/>
          <w:b/>
          <w:bCs/>
          <w:i/>
          <w:iCs/>
          <w:lang w:val="hr-HR"/>
        </w:rPr>
        <w:t>Ukupno 35.286 m2 – početna cijena 70.572,00 kn.</w:t>
      </w:r>
    </w:p>
    <w:p w:rsidRDefault="005D1FC9" w:rsidP="005D1FC9" w:rsidR="005D1FC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D1FC9" w:rsidP="00086088" w:rsidR="005D1FC9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926 k.o. Bović (MBR 333514) – sastoji se od katastarskih čestica: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264/1 oranica, 2.697 m2 – Početna cijena 5.394,00 kn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273/1 oranica, 4.053 m2 – Početna cijena 8.106,00 kn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274/1 šuma, 1.730 m2 – početna cijena 3.460,00 kn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381/1 oranica, 4.377 m2 – početna cijena 8.754,00 kn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383/1 šuma, 8.607 m2 – početna cijena 17.214,00 kn</w:t>
      </w:r>
    </w:p>
    <w:p w:rsidRDefault="005D1FC9" w:rsidP="005D1FC9" w:rsidR="005D1FC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284 oranica, 5.269 </w:t>
      </w:r>
      <w:r w:rsidR="00EF2AC2">
        <w:rPr>
          <w:rFonts w:hAnsi="Verdana" w:ascii="Verdana"/>
          <w:bCs/>
          <w:i/>
          <w:iCs/>
          <w:lang w:val="hr-HR"/>
        </w:rPr>
        <w:t>m2 – početna cijena 10.538,00 kn</w:t>
      </w:r>
    </w:p>
    <w:p w:rsidRDefault="00EF2AC2" w:rsidP="005D1FC9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287 oranica, 662 m2 – početna cijena 1.324,00 kn</w:t>
      </w:r>
    </w:p>
    <w:p w:rsidRDefault="00EF2AC2" w:rsidP="005D1FC9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315 oranica, 2158 m2 – početna cijena 4.356,00 kn</w:t>
      </w:r>
    </w:p>
    <w:p w:rsidRDefault="00EF2AC2" w:rsidP="00EF2AC2" w:rsidR="00EF2AC2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EF2AC2" w:rsidP="00EF2AC2" w:rsid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EF2AC2">
        <w:rPr>
          <w:rFonts w:hAnsi="Verdana" w:ascii="Verdana"/>
          <w:b/>
          <w:bCs/>
          <w:i/>
          <w:iCs/>
          <w:lang w:val="hr-HR"/>
        </w:rPr>
        <w:t>Ukupno 29.553 m2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>četna cijena 59.106,00 kn.</w:t>
      </w:r>
    </w:p>
    <w:p w:rsidRDefault="00EF2AC2" w:rsidP="003934E9" w:rsidR="00EF2AC2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EF2AC2" w:rsidP="00086088" w:rsidR="00EF2AC2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590 k.o. Stipan (MBR 333816) – sastoji se od katastarskih čestica: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329/1, pašnjak 4.136 m2 – Početna cijena 8.272,00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5004/, oranica  4.690 m2 – Početna cijena 9.380,00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500/38, vinograd oranica 4.266 m2 – Početna cijena 8.532,00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574 livada 1.104  m2 – Početna cijena 2.208,00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577/1 oranica 9.484 m2 – Početna cijena 18.968,00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578, oranica 1.964 m2 – Početna cijena </w:t>
      </w:r>
      <w:r w:rsidR="00086088">
        <w:rPr>
          <w:rFonts w:hAnsi="Verdana" w:ascii="Verdana"/>
          <w:bCs/>
          <w:i/>
          <w:iCs/>
          <w:lang w:val="hr-HR"/>
        </w:rPr>
        <w:t>3</w:t>
      </w:r>
      <w:r>
        <w:rPr>
          <w:rFonts w:hAnsi="Verdana" w:ascii="Verdana"/>
          <w:bCs/>
          <w:i/>
          <w:iCs/>
          <w:lang w:val="hr-HR"/>
        </w:rPr>
        <w:t>.</w:t>
      </w:r>
      <w:r w:rsidR="00086088">
        <w:rPr>
          <w:rFonts w:hAnsi="Verdana" w:ascii="Verdana"/>
          <w:bCs/>
          <w:i/>
          <w:iCs/>
          <w:lang w:val="hr-HR"/>
        </w:rPr>
        <w:t>928,</w:t>
      </w:r>
      <w:r>
        <w:rPr>
          <w:rFonts w:hAnsi="Verdana" w:ascii="Verdana"/>
          <w:bCs/>
          <w:i/>
          <w:iCs/>
          <w:lang w:val="hr-HR"/>
        </w:rPr>
        <w:t>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086088">
        <w:rPr>
          <w:rFonts w:hAnsi="Verdana" w:ascii="Verdana"/>
          <w:bCs/>
          <w:i/>
          <w:iCs/>
          <w:lang w:val="hr-HR"/>
        </w:rPr>
        <w:t>587/1</w:t>
      </w:r>
      <w:r>
        <w:rPr>
          <w:rFonts w:hAnsi="Verdana" w:ascii="Verdana"/>
          <w:bCs/>
          <w:i/>
          <w:iCs/>
          <w:lang w:val="hr-HR"/>
        </w:rPr>
        <w:t xml:space="preserve">, pašnjak </w:t>
      </w:r>
      <w:r w:rsidR="00086088">
        <w:rPr>
          <w:rFonts w:hAnsi="Verdana" w:ascii="Verdana"/>
          <w:bCs/>
          <w:i/>
          <w:iCs/>
          <w:lang w:val="hr-HR"/>
        </w:rPr>
        <w:t>428 m</w:t>
      </w:r>
      <w:r>
        <w:rPr>
          <w:rFonts w:hAnsi="Verdana" w:ascii="Verdana"/>
          <w:bCs/>
          <w:i/>
          <w:iCs/>
          <w:lang w:val="hr-HR"/>
        </w:rPr>
        <w:t>2 – Početna cijena 8</w:t>
      </w:r>
      <w:r w:rsidR="00086088">
        <w:rPr>
          <w:rFonts w:hAnsi="Verdana" w:ascii="Verdana"/>
          <w:bCs/>
          <w:i/>
          <w:iCs/>
          <w:lang w:val="hr-HR"/>
        </w:rPr>
        <w:t>56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086088">
        <w:rPr>
          <w:rFonts w:hAnsi="Verdana" w:ascii="Verdana"/>
          <w:bCs/>
          <w:i/>
          <w:iCs/>
          <w:lang w:val="hr-HR"/>
        </w:rPr>
        <w:t>811/2</w:t>
      </w:r>
      <w:r>
        <w:rPr>
          <w:rFonts w:hAnsi="Verdana" w:ascii="Verdana"/>
          <w:bCs/>
          <w:i/>
          <w:iCs/>
          <w:lang w:val="hr-HR"/>
        </w:rPr>
        <w:t xml:space="preserve">, </w:t>
      </w:r>
      <w:r w:rsidR="00086088">
        <w:rPr>
          <w:rFonts w:hAnsi="Verdana" w:ascii="Verdana"/>
          <w:bCs/>
          <w:i/>
          <w:iCs/>
          <w:lang w:val="hr-HR"/>
        </w:rPr>
        <w:t xml:space="preserve">oranica 1.780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086088">
        <w:rPr>
          <w:rFonts w:hAnsi="Verdana" w:ascii="Verdana"/>
          <w:bCs/>
          <w:i/>
          <w:iCs/>
          <w:lang w:val="hr-HR"/>
        </w:rPr>
        <w:t>3.560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086088">
        <w:rPr>
          <w:rFonts w:hAnsi="Verdana" w:ascii="Verdana"/>
          <w:bCs/>
          <w:i/>
          <w:iCs/>
          <w:lang w:val="hr-HR"/>
        </w:rPr>
        <w:t xml:space="preserve">811/7, oranica 9.589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086088">
        <w:rPr>
          <w:rFonts w:hAnsi="Verdana" w:ascii="Verdana"/>
          <w:bCs/>
          <w:i/>
          <w:iCs/>
          <w:lang w:val="hr-HR"/>
        </w:rPr>
        <w:t>19</w:t>
      </w:r>
      <w:r>
        <w:rPr>
          <w:rFonts w:hAnsi="Verdana" w:ascii="Verdana"/>
          <w:bCs/>
          <w:i/>
          <w:iCs/>
          <w:lang w:val="hr-HR"/>
        </w:rPr>
        <w:t>.</w:t>
      </w:r>
      <w:r w:rsidR="00086088">
        <w:rPr>
          <w:rFonts w:hAnsi="Verdana" w:ascii="Verdana"/>
          <w:bCs/>
          <w:i/>
          <w:iCs/>
          <w:lang w:val="hr-HR"/>
        </w:rPr>
        <w:t>178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EF2AC2" w:rsidP="00EF2AC2" w:rsidR="00EF2AC2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086088">
        <w:rPr>
          <w:rFonts w:hAnsi="Verdana" w:ascii="Verdana"/>
          <w:bCs/>
          <w:i/>
          <w:iCs/>
          <w:lang w:val="hr-HR"/>
        </w:rPr>
        <w:t xml:space="preserve">811/8, oranica </w:t>
      </w:r>
      <w:r>
        <w:rPr>
          <w:rFonts w:hAnsi="Verdana" w:ascii="Verdana"/>
          <w:bCs/>
          <w:i/>
          <w:iCs/>
          <w:lang w:val="hr-HR"/>
        </w:rPr>
        <w:t xml:space="preserve"> 4.</w:t>
      </w:r>
      <w:r w:rsidR="00086088">
        <w:rPr>
          <w:rFonts w:hAnsi="Verdana" w:ascii="Verdana"/>
          <w:bCs/>
          <w:i/>
          <w:iCs/>
          <w:lang w:val="hr-HR"/>
        </w:rPr>
        <w:t>449</w:t>
      </w:r>
      <w:r>
        <w:rPr>
          <w:rFonts w:hAnsi="Verdana" w:ascii="Verdana"/>
          <w:bCs/>
          <w:i/>
          <w:iCs/>
          <w:lang w:val="hr-HR"/>
        </w:rPr>
        <w:t xml:space="preserve"> m2 – Početna cijena 8.</w:t>
      </w:r>
      <w:r w:rsidR="00086088">
        <w:rPr>
          <w:rFonts w:hAnsi="Verdana" w:ascii="Verdana"/>
          <w:bCs/>
          <w:i/>
          <w:iCs/>
          <w:lang w:val="hr-HR"/>
        </w:rPr>
        <w:t>898,00 kn.</w:t>
      </w:r>
    </w:p>
    <w:p w:rsidRDefault="00086088" w:rsidP="00086088" w:rsidR="00086088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086088" w:rsidP="00086088" w:rsidR="00086088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EF2AC2">
        <w:rPr>
          <w:rFonts w:hAnsi="Verdana" w:ascii="Verdana"/>
          <w:b/>
          <w:bCs/>
          <w:i/>
          <w:iCs/>
          <w:lang w:val="hr-HR"/>
        </w:rPr>
        <w:t xml:space="preserve">Ukupno </w:t>
      </w:r>
      <w:r>
        <w:rPr>
          <w:rFonts w:hAnsi="Verdana" w:ascii="Verdana"/>
          <w:b/>
          <w:bCs/>
          <w:i/>
          <w:iCs/>
          <w:lang w:val="hr-HR"/>
        </w:rPr>
        <w:t xml:space="preserve">42.888 </w:t>
      </w:r>
      <w:r w:rsidRPr="00EF2AC2">
        <w:rPr>
          <w:rFonts w:hAnsi="Verdana" w:ascii="Verdana"/>
          <w:b/>
          <w:bCs/>
          <w:i/>
          <w:iCs/>
          <w:lang w:val="hr-HR"/>
        </w:rPr>
        <w:t>m2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85.776,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5D1FC9" w:rsidP="00EF2AC2" w:rsidR="005D1FC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D1FC9" w:rsidP="005D1FC9" w:rsidR="005D1FC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86088" w:rsidP="00086088" w:rsidR="00086088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69 k.o. Lasinjsko Dugo Selo</w:t>
      </w:r>
      <w:r w:rsidR="005C29A9">
        <w:rPr>
          <w:rFonts w:hAnsi="Verdana" w:ascii="Verdana"/>
          <w:bCs/>
          <w:i/>
          <w:iCs/>
          <w:lang w:val="hr-HR"/>
        </w:rPr>
        <w:t xml:space="preserve"> (MBR 333603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086088" w:rsidP="001211B4" w:rsidR="00086088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810/1 oranica 694 m2 – Početna cijena 1.388,00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876/3 livada 309 m2 – Početna cijena 618,,00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980/2 pašnjak 766 m2 – Početna cijena 1.532,00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1099/2  oranica 1.000 m2 – Početna cijena 2.000,00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1099/7 oranica 6</w:t>
      </w:r>
      <w:r w:rsidR="001211B4">
        <w:rPr>
          <w:rFonts w:hAnsi="Verdana" w:ascii="Verdana"/>
          <w:bCs/>
          <w:i/>
          <w:iCs/>
          <w:lang w:val="hr-HR"/>
        </w:rPr>
        <w:t>29</w:t>
      </w:r>
      <w:r>
        <w:rPr>
          <w:rFonts w:hAnsi="Verdana" w:ascii="Verdana"/>
          <w:bCs/>
          <w:i/>
          <w:iCs/>
          <w:lang w:val="hr-HR"/>
        </w:rPr>
        <w:t xml:space="preserve"> m2 – Početna cijena 1.</w:t>
      </w:r>
      <w:r w:rsidR="001211B4">
        <w:rPr>
          <w:rFonts w:hAnsi="Verdana" w:ascii="Verdana"/>
          <w:bCs/>
          <w:i/>
          <w:iCs/>
          <w:lang w:val="hr-HR"/>
        </w:rPr>
        <w:t>258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1142/1 </w:t>
      </w:r>
      <w:r>
        <w:rPr>
          <w:rFonts w:hAnsi="Verdana" w:ascii="Verdana"/>
          <w:bCs/>
          <w:i/>
          <w:iCs/>
          <w:lang w:val="hr-HR"/>
        </w:rPr>
        <w:t xml:space="preserve">oranica </w:t>
      </w:r>
      <w:r w:rsidR="001211B4">
        <w:rPr>
          <w:rFonts w:hAnsi="Verdana" w:ascii="Verdana"/>
          <w:bCs/>
          <w:i/>
          <w:iCs/>
          <w:lang w:val="hr-HR"/>
        </w:rPr>
        <w:t xml:space="preserve">1.616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3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232,</w:t>
      </w:r>
      <w:r>
        <w:rPr>
          <w:rFonts w:hAnsi="Verdana" w:ascii="Verdana"/>
          <w:bCs/>
          <w:i/>
          <w:iCs/>
          <w:lang w:val="hr-HR"/>
        </w:rPr>
        <w:t>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>1146/1</w:t>
      </w:r>
      <w:r>
        <w:rPr>
          <w:rFonts w:hAnsi="Verdana" w:ascii="Verdana"/>
          <w:bCs/>
          <w:i/>
          <w:iCs/>
          <w:lang w:val="hr-HR"/>
        </w:rPr>
        <w:t xml:space="preserve"> </w:t>
      </w:r>
      <w:r w:rsidR="001211B4">
        <w:rPr>
          <w:rFonts w:hAnsi="Verdana" w:ascii="Verdana"/>
          <w:bCs/>
          <w:i/>
          <w:iCs/>
          <w:lang w:val="hr-HR"/>
        </w:rPr>
        <w:t xml:space="preserve">pašnjak 2.582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5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164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1210/1 pašnjak 4.370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8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740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1404/7 pašnjak 15.289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30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578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>1404/11 pašnjak 4.787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1211B4">
        <w:rPr>
          <w:rFonts w:hAnsi="Verdana" w:ascii="Verdana"/>
          <w:bCs/>
          <w:i/>
          <w:iCs/>
          <w:lang w:val="hr-HR"/>
        </w:rPr>
        <w:t>9.574,00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1404/18 šuma 191 </w:t>
      </w:r>
      <w:r>
        <w:rPr>
          <w:rFonts w:hAnsi="Verdana" w:ascii="Verdana"/>
          <w:bCs/>
          <w:i/>
          <w:iCs/>
          <w:lang w:val="hr-HR"/>
        </w:rPr>
        <w:t>m2 – Početna cijena 38</w:t>
      </w:r>
      <w:r w:rsidR="001211B4">
        <w:rPr>
          <w:rFonts w:hAnsi="Verdana" w:ascii="Verdana"/>
          <w:bCs/>
          <w:i/>
          <w:iCs/>
          <w:lang w:val="hr-HR"/>
        </w:rPr>
        <w:t>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>1474/32</w:t>
      </w:r>
      <w:r>
        <w:rPr>
          <w:rFonts w:hAnsi="Verdana" w:ascii="Verdana"/>
          <w:bCs/>
          <w:i/>
          <w:iCs/>
          <w:lang w:val="hr-HR"/>
        </w:rPr>
        <w:t xml:space="preserve"> </w:t>
      </w:r>
      <w:r w:rsidR="001211B4">
        <w:rPr>
          <w:rFonts w:hAnsi="Verdana" w:ascii="Verdana"/>
          <w:bCs/>
          <w:i/>
          <w:iCs/>
          <w:lang w:val="hr-HR"/>
        </w:rPr>
        <w:t xml:space="preserve">šuma 7.197 </w:t>
      </w:r>
      <w:r>
        <w:rPr>
          <w:rFonts w:hAnsi="Verdana" w:ascii="Verdana"/>
          <w:bCs/>
          <w:i/>
          <w:iCs/>
          <w:lang w:val="hr-HR"/>
        </w:rPr>
        <w:t>m2 – Početna cijena 1</w:t>
      </w:r>
      <w:r w:rsidR="001211B4">
        <w:rPr>
          <w:rFonts w:hAnsi="Verdana" w:ascii="Verdana"/>
          <w:bCs/>
          <w:i/>
          <w:iCs/>
          <w:lang w:val="hr-HR"/>
        </w:rPr>
        <w:t>4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394,</w:t>
      </w:r>
      <w:r>
        <w:rPr>
          <w:rFonts w:hAnsi="Verdana" w:ascii="Verdana"/>
          <w:bCs/>
          <w:i/>
          <w:iCs/>
          <w:lang w:val="hr-HR"/>
        </w:rPr>
        <w:t>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1211B4">
        <w:rPr>
          <w:rFonts w:hAnsi="Verdana" w:ascii="Verdana"/>
          <w:bCs/>
          <w:i/>
          <w:iCs/>
          <w:lang w:val="hr-HR"/>
        </w:rPr>
        <w:t xml:space="preserve">474/199 šuma 9.686 </w:t>
      </w:r>
      <w:r>
        <w:rPr>
          <w:rFonts w:hAnsi="Verdana" w:ascii="Verdana"/>
          <w:bCs/>
          <w:i/>
          <w:iCs/>
          <w:lang w:val="hr-HR"/>
        </w:rPr>
        <w:t>m2 – Početna cijena 1</w:t>
      </w:r>
      <w:r w:rsidR="001211B4">
        <w:rPr>
          <w:rFonts w:hAnsi="Verdana" w:ascii="Verdana"/>
          <w:bCs/>
          <w:i/>
          <w:iCs/>
          <w:lang w:val="hr-HR"/>
        </w:rPr>
        <w:t>9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372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1474/229 šuma 12.664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25.328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 xml:space="preserve">1474/255 šuma 1.176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1211B4">
        <w:rPr>
          <w:rFonts w:hAnsi="Verdana" w:ascii="Verdana"/>
          <w:bCs/>
          <w:i/>
          <w:iCs/>
          <w:lang w:val="hr-HR"/>
        </w:rPr>
        <w:t>2</w:t>
      </w:r>
      <w:r>
        <w:rPr>
          <w:rFonts w:hAnsi="Verdana" w:ascii="Verdana"/>
          <w:bCs/>
          <w:i/>
          <w:iCs/>
          <w:lang w:val="hr-HR"/>
        </w:rPr>
        <w:t>.</w:t>
      </w:r>
      <w:r w:rsidR="001211B4">
        <w:rPr>
          <w:rFonts w:hAnsi="Verdana" w:ascii="Verdana"/>
          <w:bCs/>
          <w:i/>
          <w:iCs/>
          <w:lang w:val="hr-HR"/>
        </w:rPr>
        <w:t>352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86088" w:rsidP="00086088" w:rsidR="0008608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1211B4">
        <w:rPr>
          <w:rFonts w:hAnsi="Verdana" w:ascii="Verdana"/>
          <w:bCs/>
          <w:i/>
          <w:iCs/>
          <w:lang w:val="hr-HR"/>
        </w:rPr>
        <w:t>1474/261 pašnjak 514</w:t>
      </w:r>
      <w:r>
        <w:rPr>
          <w:rFonts w:hAnsi="Verdana" w:ascii="Verdana"/>
          <w:bCs/>
          <w:i/>
          <w:iCs/>
          <w:lang w:val="hr-HR"/>
        </w:rPr>
        <w:t xml:space="preserve"> m2 – Početna cijena 1.</w:t>
      </w:r>
      <w:r w:rsidR="001211B4">
        <w:rPr>
          <w:rFonts w:hAnsi="Verdana" w:ascii="Verdana"/>
          <w:bCs/>
          <w:i/>
          <w:iCs/>
          <w:lang w:val="hr-HR"/>
        </w:rPr>
        <w:t>028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1211B4" w:rsidP="00086088" w:rsidR="001211B4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1526/1 put 277 m2 – početna cijena 554 kn</w:t>
      </w:r>
    </w:p>
    <w:p w:rsidRDefault="001211B4" w:rsidP="001211B4" w:rsidR="001211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1211B4" w:rsidP="001211B4" w:rsidR="001211B4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EF2AC2">
        <w:rPr>
          <w:rFonts w:hAnsi="Verdana" w:ascii="Verdana"/>
          <w:b/>
          <w:bCs/>
          <w:i/>
          <w:iCs/>
          <w:lang w:val="hr-HR"/>
        </w:rPr>
        <w:t xml:space="preserve">Ukupno </w:t>
      </w:r>
      <w:r>
        <w:rPr>
          <w:rFonts w:hAnsi="Verdana" w:ascii="Verdana"/>
          <w:b/>
          <w:bCs/>
          <w:i/>
          <w:iCs/>
          <w:lang w:val="hr-HR"/>
        </w:rPr>
        <w:t xml:space="preserve">63.447 </w:t>
      </w:r>
      <w:r w:rsidRPr="00EF2AC2">
        <w:rPr>
          <w:rFonts w:hAnsi="Verdana" w:ascii="Verdana"/>
          <w:b/>
          <w:bCs/>
          <w:i/>
          <w:iCs/>
          <w:lang w:val="hr-HR"/>
        </w:rPr>
        <w:t>m2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126.894,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086088" w:rsidP="00086088" w:rsidR="0008608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8560F" w:rsidP="00D91241" w:rsidR="0008560F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D91241" w:rsidP="00D91241" w:rsidR="00D91241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555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D91241" w:rsidP="00D91241" w:rsidR="00D91241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96/4 oranica 4.597 m2 – Početna cijena 9.194,00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126/11 oranica 7.355 m2 – Početna cijena 14.710,00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126/13 pašnjak 741 m2 – Početna cijena 1.482,00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126/36 šuma 6.122 m2 – Početna cijena 12.244,00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126/46 šuma 3.280 m2 – Početna cijena 6.560,00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>K.č. 126/59 livada 126 m2 – Početna cijena 252,00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1474/155 šuma 7.837 m2 – Početna cijena 15.674,00 kn</w:t>
      </w:r>
    </w:p>
    <w:p w:rsidRDefault="00D91241" w:rsidP="00D91241" w:rsidR="00D91241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1474/156 šuma 1.248 m2 – Početna cijena 2.496,00 kn</w:t>
      </w:r>
    </w:p>
    <w:p w:rsidRDefault="00086088" w:rsidP="00086088" w:rsidR="0008608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D91241" w:rsidP="00D91241" w:rsidR="00D91241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EF2AC2">
        <w:rPr>
          <w:rFonts w:hAnsi="Verdana" w:ascii="Verdana"/>
          <w:b/>
          <w:bCs/>
          <w:i/>
          <w:iCs/>
          <w:lang w:val="hr-HR"/>
        </w:rPr>
        <w:t xml:space="preserve">Ukupno </w:t>
      </w:r>
      <w:r>
        <w:rPr>
          <w:rFonts w:hAnsi="Verdana" w:ascii="Verdana"/>
          <w:b/>
          <w:bCs/>
          <w:i/>
          <w:iCs/>
          <w:lang w:val="hr-HR"/>
        </w:rPr>
        <w:t xml:space="preserve">31.306 </w:t>
      </w:r>
      <w:r w:rsidRPr="00EF2AC2">
        <w:rPr>
          <w:rFonts w:hAnsi="Verdana" w:ascii="Verdana"/>
          <w:b/>
          <w:bCs/>
          <w:i/>
          <w:iCs/>
          <w:lang w:val="hr-HR"/>
        </w:rPr>
        <w:t>m2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62.612,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086088" w:rsidP="00086088" w:rsidR="0008608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D91241" w:rsidP="00D91241" w:rsidR="00D91241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556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D91241" w:rsidP="00D91241" w:rsidR="00D91241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D91241" w:rsidP="009658E8" w:rsid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9658E8">
        <w:rPr>
          <w:rFonts w:hAnsi="Verdana" w:ascii="Verdana"/>
          <w:bCs/>
          <w:i/>
          <w:iCs/>
          <w:lang w:val="hr-HR"/>
        </w:rPr>
        <w:t>96/7</w:t>
      </w:r>
      <w:r>
        <w:rPr>
          <w:rFonts w:hAnsi="Verdana" w:ascii="Verdana"/>
          <w:bCs/>
          <w:i/>
          <w:iCs/>
          <w:lang w:val="hr-HR"/>
        </w:rPr>
        <w:t xml:space="preserve"> oranica </w:t>
      </w:r>
      <w:r w:rsidR="009658E8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9658E8">
        <w:rPr>
          <w:rFonts w:hAnsi="Verdana" w:ascii="Verdana"/>
          <w:bCs/>
          <w:i/>
          <w:iCs/>
          <w:lang w:val="hr-HR"/>
        </w:rPr>
        <w:t xml:space="preserve">593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9658E8">
        <w:rPr>
          <w:rFonts w:hAnsi="Verdana" w:ascii="Verdana"/>
          <w:bCs/>
          <w:i/>
          <w:iCs/>
          <w:lang w:val="hr-HR"/>
        </w:rPr>
        <w:t>13</w:t>
      </w:r>
      <w:r>
        <w:rPr>
          <w:rFonts w:hAnsi="Verdana" w:ascii="Verdana"/>
          <w:bCs/>
          <w:i/>
          <w:iCs/>
          <w:lang w:val="hr-HR"/>
        </w:rPr>
        <w:t>.</w:t>
      </w:r>
      <w:r w:rsidR="009658E8">
        <w:rPr>
          <w:rFonts w:hAnsi="Verdana" w:ascii="Verdana"/>
          <w:bCs/>
          <w:i/>
          <w:iCs/>
          <w:lang w:val="hr-HR"/>
        </w:rPr>
        <w:t>186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D91241" w:rsidP="009658E8" w:rsidR="00086088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126/</w:t>
      </w:r>
      <w:r w:rsidR="009658E8" w:rsidRPr="009658E8">
        <w:rPr>
          <w:rFonts w:hAnsi="Verdana" w:ascii="Verdana"/>
          <w:bCs/>
          <w:i/>
          <w:iCs/>
          <w:lang w:val="hr-HR"/>
        </w:rPr>
        <w:t>6</w:t>
      </w:r>
      <w:r w:rsidRPr="009658E8">
        <w:rPr>
          <w:rFonts w:hAnsi="Verdana" w:ascii="Verdana"/>
          <w:bCs/>
          <w:i/>
          <w:iCs/>
          <w:lang w:val="hr-HR"/>
        </w:rPr>
        <w:t xml:space="preserve"> oranica </w:t>
      </w:r>
      <w:r w:rsidR="009658E8" w:rsidRPr="009658E8">
        <w:rPr>
          <w:rFonts w:hAnsi="Verdana" w:ascii="Verdana"/>
          <w:bCs/>
          <w:i/>
          <w:iCs/>
          <w:lang w:val="hr-HR"/>
        </w:rPr>
        <w:t>5.327</w:t>
      </w:r>
      <w:r w:rsidRPr="009658E8">
        <w:rPr>
          <w:rFonts w:hAnsi="Verdana" w:ascii="Verdana"/>
          <w:bCs/>
          <w:i/>
          <w:iCs/>
          <w:lang w:val="hr-HR"/>
        </w:rPr>
        <w:t xml:space="preserve"> m2 – Početna cijena 1</w:t>
      </w:r>
      <w:r w:rsidR="009658E8" w:rsidRPr="009658E8">
        <w:rPr>
          <w:rFonts w:hAnsi="Verdana" w:ascii="Verdana"/>
          <w:bCs/>
          <w:i/>
          <w:iCs/>
          <w:lang w:val="hr-HR"/>
        </w:rPr>
        <w:t>0</w:t>
      </w:r>
      <w:r w:rsidRPr="009658E8">
        <w:rPr>
          <w:rFonts w:hAnsi="Verdana" w:ascii="Verdana"/>
          <w:bCs/>
          <w:i/>
          <w:iCs/>
          <w:lang w:val="hr-HR"/>
        </w:rPr>
        <w:t>.</w:t>
      </w:r>
      <w:r w:rsidR="009658E8" w:rsidRPr="009658E8">
        <w:rPr>
          <w:rFonts w:hAnsi="Verdana" w:ascii="Verdana"/>
          <w:bCs/>
          <w:i/>
          <w:iCs/>
          <w:lang w:val="hr-HR"/>
        </w:rPr>
        <w:t>654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Ukupno11.920 </w:t>
      </w:r>
      <w:r w:rsidRPr="00EF2AC2">
        <w:rPr>
          <w:rFonts w:hAnsi="Verdana" w:ascii="Verdana"/>
          <w:b/>
          <w:bCs/>
          <w:i/>
          <w:iCs/>
          <w:lang w:val="hr-HR"/>
        </w:rPr>
        <w:t>m2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23.840,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086088" w:rsidP="00086088" w:rsidR="0008608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583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9658E8" w:rsidP="009658E8" w:rsidR="009658E8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1404/2 oranica 21.231 m2 – Početna cijena 42.462,00 kn</w:t>
      </w:r>
    </w:p>
    <w:p w:rsidRDefault="009658E8" w:rsidP="009658E8" w:rsidR="009658E8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>
        <w:rPr>
          <w:rFonts w:hAnsi="Verdana" w:ascii="Verdana"/>
          <w:bCs/>
          <w:i/>
          <w:iCs/>
          <w:lang w:val="hr-HR"/>
        </w:rPr>
        <w:t>419/5</w:t>
      </w:r>
      <w:r w:rsidRPr="009658E8">
        <w:rPr>
          <w:rFonts w:hAnsi="Verdana" w:ascii="Verdana"/>
          <w:bCs/>
          <w:i/>
          <w:iCs/>
          <w:lang w:val="hr-HR"/>
        </w:rPr>
        <w:t xml:space="preserve"> oranica </w:t>
      </w:r>
      <w:r>
        <w:rPr>
          <w:rFonts w:hAnsi="Verdana" w:ascii="Verdana"/>
          <w:bCs/>
          <w:i/>
          <w:iCs/>
          <w:lang w:val="hr-HR"/>
        </w:rPr>
        <w:t>1</w:t>
      </w:r>
      <w:r w:rsidRPr="009658E8">
        <w:rPr>
          <w:rFonts w:hAnsi="Verdana" w:ascii="Verdana"/>
          <w:bCs/>
          <w:i/>
          <w:iCs/>
          <w:lang w:val="hr-HR"/>
        </w:rPr>
        <w:t>.</w:t>
      </w:r>
      <w:r>
        <w:rPr>
          <w:rFonts w:hAnsi="Verdana" w:ascii="Verdana"/>
          <w:bCs/>
          <w:i/>
          <w:iCs/>
          <w:lang w:val="hr-HR"/>
        </w:rPr>
        <w:t xml:space="preserve">302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2.604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Ukupno 22.533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45.066,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86088" w:rsidP="00086088" w:rsidR="0008608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596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9658E8" w:rsidP="009658E8" w:rsidR="009658E8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E06C1C">
        <w:rPr>
          <w:rFonts w:hAnsi="Verdana" w:ascii="Verdana"/>
          <w:bCs/>
          <w:i/>
          <w:iCs/>
          <w:lang w:val="hr-HR"/>
        </w:rPr>
        <w:t>889/13</w:t>
      </w:r>
      <w:r>
        <w:rPr>
          <w:rFonts w:hAnsi="Verdana" w:ascii="Verdana"/>
          <w:bCs/>
          <w:i/>
          <w:iCs/>
          <w:lang w:val="hr-HR"/>
        </w:rPr>
        <w:t xml:space="preserve"> oranica 1.2</w:t>
      </w:r>
      <w:r w:rsidR="00E06C1C">
        <w:rPr>
          <w:rFonts w:hAnsi="Verdana" w:ascii="Verdana"/>
          <w:bCs/>
          <w:i/>
          <w:iCs/>
          <w:lang w:val="hr-HR"/>
        </w:rPr>
        <w:t>59</w:t>
      </w:r>
      <w:r>
        <w:rPr>
          <w:rFonts w:hAnsi="Verdana" w:ascii="Verdana"/>
          <w:bCs/>
          <w:i/>
          <w:iCs/>
          <w:lang w:val="hr-HR"/>
        </w:rPr>
        <w:t xml:space="preserve"> m2 – Početna cijena 2.</w:t>
      </w:r>
      <w:r w:rsidR="00E06C1C">
        <w:rPr>
          <w:rFonts w:hAnsi="Verdana" w:ascii="Verdana"/>
          <w:bCs/>
          <w:i/>
          <w:iCs/>
          <w:lang w:val="hr-HR"/>
        </w:rPr>
        <w:t>518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9658E8" w:rsidP="009658E8" w:rsidR="009658E8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E06C1C">
        <w:rPr>
          <w:rFonts w:hAnsi="Verdana" w:ascii="Verdana"/>
          <w:bCs/>
          <w:i/>
          <w:iCs/>
          <w:lang w:val="hr-HR"/>
        </w:rPr>
        <w:t>889/24</w:t>
      </w:r>
      <w:r w:rsidRPr="009658E8">
        <w:rPr>
          <w:rFonts w:hAnsi="Verdana" w:ascii="Verdana"/>
          <w:bCs/>
          <w:i/>
          <w:iCs/>
          <w:lang w:val="hr-HR"/>
        </w:rPr>
        <w:t xml:space="preserve"> oranica </w:t>
      </w:r>
      <w:r w:rsidR="00E06C1C">
        <w:rPr>
          <w:rFonts w:hAnsi="Verdana" w:ascii="Verdana"/>
          <w:bCs/>
          <w:i/>
          <w:iCs/>
          <w:lang w:val="hr-HR"/>
        </w:rPr>
        <w:t>2</w:t>
      </w:r>
      <w:r w:rsidRPr="009658E8">
        <w:rPr>
          <w:rFonts w:hAnsi="Verdana" w:ascii="Verdana"/>
          <w:bCs/>
          <w:i/>
          <w:iCs/>
          <w:lang w:val="hr-HR"/>
        </w:rPr>
        <w:t>.</w:t>
      </w:r>
      <w:r w:rsidR="00E06C1C">
        <w:rPr>
          <w:rFonts w:hAnsi="Verdana" w:ascii="Verdana"/>
          <w:bCs/>
          <w:i/>
          <w:iCs/>
          <w:lang w:val="hr-HR"/>
        </w:rPr>
        <w:t>410</w:t>
      </w:r>
      <w:r>
        <w:rPr>
          <w:rFonts w:hAnsi="Verdana" w:ascii="Verdana"/>
          <w:bCs/>
          <w:i/>
          <w:iCs/>
          <w:lang w:val="hr-HR"/>
        </w:rPr>
        <w:t xml:space="preserve">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E06C1C">
        <w:rPr>
          <w:rFonts w:hAnsi="Verdana" w:ascii="Verdana"/>
          <w:bCs/>
          <w:i/>
          <w:iCs/>
          <w:lang w:val="hr-HR"/>
        </w:rPr>
        <w:t>4</w:t>
      </w:r>
      <w:r>
        <w:rPr>
          <w:rFonts w:hAnsi="Verdana" w:ascii="Verdana"/>
          <w:bCs/>
          <w:i/>
          <w:iCs/>
          <w:lang w:val="hr-HR"/>
        </w:rPr>
        <w:t>.</w:t>
      </w:r>
      <w:r w:rsidR="00E06C1C">
        <w:rPr>
          <w:rFonts w:hAnsi="Verdana" w:ascii="Verdana"/>
          <w:bCs/>
          <w:i/>
          <w:iCs/>
          <w:lang w:val="hr-HR"/>
        </w:rPr>
        <w:t>820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912/1 oranica 3.043 m2 – Početna cijena 6.086,00 kn</w:t>
      </w:r>
    </w:p>
    <w:p w:rsidRDefault="00E06C1C" w:rsidP="00E06C1C" w:rsidR="00E06C1C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>
        <w:rPr>
          <w:rFonts w:hAnsi="Verdana" w:ascii="Verdana"/>
          <w:bCs/>
          <w:i/>
          <w:iCs/>
          <w:lang w:val="hr-HR"/>
        </w:rPr>
        <w:t>018/4</w:t>
      </w:r>
      <w:r w:rsidRPr="009658E8">
        <w:rPr>
          <w:rFonts w:hAnsi="Verdana" w:ascii="Verdana"/>
          <w:bCs/>
          <w:i/>
          <w:iCs/>
          <w:lang w:val="hr-HR"/>
        </w:rPr>
        <w:t xml:space="preserve"> oranica </w:t>
      </w:r>
      <w:r>
        <w:rPr>
          <w:rFonts w:hAnsi="Verdana" w:ascii="Verdana"/>
          <w:bCs/>
          <w:i/>
          <w:iCs/>
          <w:lang w:val="hr-HR"/>
        </w:rPr>
        <w:t xml:space="preserve">331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662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9658E8" w:rsidP="009658E8" w:rsidR="009658E8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E06C1C">
        <w:rPr>
          <w:rFonts w:hAnsi="Verdana" w:ascii="Verdana"/>
          <w:b/>
          <w:bCs/>
          <w:i/>
          <w:iCs/>
          <w:lang w:val="hr-HR"/>
        </w:rPr>
        <w:t xml:space="preserve">7.043 </w:t>
      </w:r>
      <w:r>
        <w:rPr>
          <w:rFonts w:hAnsi="Verdana" w:ascii="Verdana"/>
          <w:b/>
          <w:bCs/>
          <w:i/>
          <w:iCs/>
          <w:lang w:val="hr-HR"/>
        </w:rPr>
        <w:t>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E06C1C">
        <w:rPr>
          <w:rFonts w:hAnsi="Verdana" w:ascii="Verdana"/>
          <w:b/>
          <w:bCs/>
          <w:i/>
          <w:iCs/>
          <w:lang w:val="hr-HR"/>
        </w:rPr>
        <w:t>14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E06C1C">
        <w:rPr>
          <w:rFonts w:hAnsi="Verdana" w:ascii="Verdana"/>
          <w:b/>
          <w:bCs/>
          <w:i/>
          <w:iCs/>
          <w:lang w:val="hr-HR"/>
        </w:rPr>
        <w:t>086</w:t>
      </w:r>
      <w:r>
        <w:rPr>
          <w:rFonts w:hAnsi="Verdana" w:ascii="Verdana"/>
          <w:b/>
          <w:bCs/>
          <w:i/>
          <w:iCs/>
          <w:lang w:val="hr-HR"/>
        </w:rPr>
        <w:t>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E06C1C" w:rsidP="00E06C1C" w:rsidR="00E06C1C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>Z.k.ul. 640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E06C1C" w:rsidP="00E06C1C" w:rsidR="00E06C1C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68/50  šuma 14.721 m2 – Početna cijena 29.442,00 kn</w:t>
      </w:r>
    </w:p>
    <w:p w:rsidRDefault="00E06C1C" w:rsidP="00E06C1C" w:rsidR="00E06C1C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95/26 pašnjak 13.559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27.118,</w:t>
      </w:r>
      <w:r w:rsidRPr="009658E8">
        <w:rPr>
          <w:rFonts w:hAnsi="Verdana" w:ascii="Verdana"/>
          <w:bCs/>
          <w:i/>
          <w:iCs/>
          <w:lang w:val="hr-HR"/>
        </w:rPr>
        <w:t>00 kn</w:t>
      </w: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126/58 livada 716 m2 – Početna cijena 1.432,00 kn</w:t>
      </w:r>
    </w:p>
    <w:p w:rsidRDefault="00E06C1C" w:rsidP="00E06C1C" w:rsidR="00E06C1C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229/18 livada 191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382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E06C1C" w:rsidP="00E06C1C" w:rsidR="00E06C1C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E06C1C" w:rsidP="00E06C1C" w:rsidR="00E06C1C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Ukupno 29.187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58.374,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E06C1C" w:rsidP="00E06C1C" w:rsidR="00E06C1C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CB1AE5" w:rsidP="00E06C1C" w:rsidR="00E06C1C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684</w:t>
      </w:r>
      <w:r w:rsidR="00E06C1C">
        <w:rPr>
          <w:rFonts w:hAnsi="Verdana" w:ascii="Verdana"/>
          <w:bCs/>
          <w:i/>
          <w:iCs/>
          <w:lang w:val="hr-HR"/>
        </w:rPr>
        <w:t xml:space="preserve">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 w:rsidR="00E06C1C"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E06C1C" w:rsidP="00E06C1C" w:rsidR="00E06C1C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CB1AE5">
        <w:rPr>
          <w:rFonts w:hAnsi="Verdana" w:ascii="Verdana"/>
          <w:bCs/>
          <w:i/>
          <w:iCs/>
          <w:lang w:val="hr-HR"/>
        </w:rPr>
        <w:t>106</w:t>
      </w:r>
      <w:r>
        <w:rPr>
          <w:rFonts w:hAnsi="Verdana" w:ascii="Verdana"/>
          <w:bCs/>
          <w:i/>
          <w:iCs/>
          <w:lang w:val="hr-HR"/>
        </w:rPr>
        <w:t xml:space="preserve"> pašnjak </w:t>
      </w:r>
      <w:r w:rsidR="00CB1AE5">
        <w:rPr>
          <w:rFonts w:hAnsi="Verdana" w:ascii="Verdana"/>
          <w:bCs/>
          <w:i/>
          <w:iCs/>
          <w:lang w:val="hr-HR"/>
        </w:rPr>
        <w:t>5</w:t>
      </w:r>
      <w:r>
        <w:rPr>
          <w:rFonts w:hAnsi="Verdana" w:ascii="Verdana"/>
          <w:bCs/>
          <w:i/>
          <w:iCs/>
          <w:lang w:val="hr-HR"/>
        </w:rPr>
        <w:t>.</w:t>
      </w:r>
      <w:r w:rsidR="00CB1AE5">
        <w:rPr>
          <w:rFonts w:hAnsi="Verdana" w:ascii="Verdana"/>
          <w:bCs/>
          <w:i/>
          <w:iCs/>
          <w:lang w:val="hr-HR"/>
        </w:rPr>
        <w:t>877 m</w:t>
      </w:r>
      <w:r>
        <w:rPr>
          <w:rFonts w:hAnsi="Verdana" w:ascii="Verdana"/>
          <w:bCs/>
          <w:i/>
          <w:iCs/>
          <w:lang w:val="hr-HR"/>
        </w:rPr>
        <w:t xml:space="preserve">2 – Početna cijena </w:t>
      </w:r>
      <w:r w:rsidR="00CB1AE5">
        <w:rPr>
          <w:rFonts w:hAnsi="Verdana" w:ascii="Verdana"/>
          <w:bCs/>
          <w:i/>
          <w:iCs/>
          <w:lang w:val="hr-HR"/>
        </w:rPr>
        <w:t>11</w:t>
      </w:r>
      <w:r>
        <w:rPr>
          <w:rFonts w:hAnsi="Verdana" w:ascii="Verdana"/>
          <w:bCs/>
          <w:i/>
          <w:iCs/>
          <w:lang w:val="hr-HR"/>
        </w:rPr>
        <w:t>.</w:t>
      </w:r>
      <w:r w:rsidR="00CB1AE5">
        <w:rPr>
          <w:rFonts w:hAnsi="Verdana" w:ascii="Verdana"/>
          <w:bCs/>
          <w:i/>
          <w:iCs/>
          <w:lang w:val="hr-HR"/>
        </w:rPr>
        <w:t>754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E06C1C" w:rsidP="00E06C1C" w:rsidR="00E06C1C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CB1AE5">
        <w:rPr>
          <w:rFonts w:hAnsi="Verdana" w:ascii="Verdana"/>
          <w:bCs/>
          <w:i/>
          <w:iCs/>
          <w:lang w:val="hr-HR"/>
        </w:rPr>
        <w:t>107 pašnjak 162</w:t>
      </w:r>
      <w:r w:rsidRPr="009658E8"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CB1AE5">
        <w:rPr>
          <w:rFonts w:hAnsi="Verdana" w:ascii="Verdana"/>
          <w:bCs/>
          <w:i/>
          <w:iCs/>
          <w:lang w:val="hr-HR"/>
        </w:rPr>
        <w:t>324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CB1AE5">
        <w:rPr>
          <w:rFonts w:hAnsi="Verdana" w:ascii="Verdana"/>
          <w:bCs/>
          <w:i/>
          <w:iCs/>
          <w:lang w:val="hr-HR"/>
        </w:rPr>
        <w:t xml:space="preserve">126/25 livada 6.309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CB1AE5">
        <w:rPr>
          <w:rFonts w:hAnsi="Verdana" w:ascii="Verdana"/>
          <w:bCs/>
          <w:i/>
          <w:iCs/>
          <w:lang w:val="hr-HR"/>
        </w:rPr>
        <w:t>12</w:t>
      </w:r>
      <w:r>
        <w:rPr>
          <w:rFonts w:hAnsi="Verdana" w:ascii="Verdana"/>
          <w:bCs/>
          <w:i/>
          <w:iCs/>
          <w:lang w:val="hr-HR"/>
        </w:rPr>
        <w:t>.</w:t>
      </w:r>
      <w:r w:rsidR="00CB1AE5">
        <w:rPr>
          <w:rFonts w:hAnsi="Verdana" w:ascii="Verdana"/>
          <w:bCs/>
          <w:i/>
          <w:iCs/>
          <w:lang w:val="hr-HR"/>
        </w:rPr>
        <w:t>618,</w:t>
      </w:r>
      <w:r>
        <w:rPr>
          <w:rFonts w:hAnsi="Verdana" w:ascii="Verdana"/>
          <w:bCs/>
          <w:i/>
          <w:iCs/>
          <w:lang w:val="hr-HR"/>
        </w:rPr>
        <w:t>00 kn</w:t>
      </w:r>
    </w:p>
    <w:p w:rsidRDefault="00E06C1C" w:rsidP="00E06C1C" w:rsidR="00E06C1C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>145/1 oranica 2.813</w:t>
      </w:r>
      <w:r w:rsidR="00CB1AE5">
        <w:rPr>
          <w:rFonts w:hAnsi="Verdana" w:ascii="Verdana"/>
          <w:bCs/>
          <w:i/>
          <w:iCs/>
          <w:lang w:val="hr-HR"/>
        </w:rPr>
        <w:t xml:space="preserve">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261734">
        <w:rPr>
          <w:rFonts w:hAnsi="Verdana" w:ascii="Verdana"/>
          <w:bCs/>
          <w:i/>
          <w:iCs/>
          <w:lang w:val="hr-HR"/>
        </w:rPr>
        <w:t>5</w:t>
      </w:r>
      <w:r w:rsidR="00CB1AE5"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626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CB1AE5" w:rsidP="00E06C1C" w:rsidR="00CB1AE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 xml:space="preserve">145/2 </w:t>
      </w:r>
      <w:r>
        <w:rPr>
          <w:rFonts w:hAnsi="Verdana" w:ascii="Verdana"/>
          <w:bCs/>
          <w:i/>
          <w:iCs/>
          <w:lang w:val="hr-HR"/>
        </w:rPr>
        <w:t>šuma 2.</w:t>
      </w:r>
      <w:r w:rsidR="00261734">
        <w:rPr>
          <w:rFonts w:hAnsi="Verdana" w:ascii="Verdana"/>
          <w:bCs/>
          <w:i/>
          <w:iCs/>
          <w:lang w:val="hr-HR"/>
        </w:rPr>
        <w:t xml:space="preserve">464 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261734">
        <w:rPr>
          <w:rFonts w:hAnsi="Verdana" w:ascii="Verdana"/>
          <w:bCs/>
          <w:i/>
          <w:iCs/>
          <w:lang w:val="hr-HR"/>
        </w:rPr>
        <w:t>4</w:t>
      </w:r>
      <w:r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928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 xml:space="preserve">148 </w:t>
      </w:r>
      <w:r>
        <w:rPr>
          <w:rFonts w:hAnsi="Verdana" w:ascii="Verdana"/>
          <w:bCs/>
          <w:i/>
          <w:iCs/>
          <w:lang w:val="hr-HR"/>
        </w:rPr>
        <w:t xml:space="preserve"> pašnjak 2.</w:t>
      </w:r>
      <w:r w:rsidR="00261734">
        <w:rPr>
          <w:rFonts w:hAnsi="Verdana" w:ascii="Verdana"/>
          <w:bCs/>
          <w:i/>
          <w:iCs/>
          <w:lang w:val="hr-HR"/>
        </w:rPr>
        <w:t>000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261734">
        <w:rPr>
          <w:rFonts w:hAnsi="Verdana" w:ascii="Verdana"/>
          <w:bCs/>
          <w:i/>
          <w:iCs/>
          <w:lang w:val="hr-HR"/>
        </w:rPr>
        <w:t>4</w:t>
      </w:r>
      <w:r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000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>1474/122 pašnjak 13</w:t>
      </w:r>
      <w:r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297</w:t>
      </w:r>
      <w:r w:rsidRPr="009658E8"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261734">
        <w:rPr>
          <w:rFonts w:hAnsi="Verdana" w:ascii="Verdana"/>
          <w:bCs/>
          <w:i/>
          <w:iCs/>
          <w:lang w:val="hr-HR"/>
        </w:rPr>
        <w:t>26</w:t>
      </w:r>
      <w:r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594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 xml:space="preserve">1474/140 šuma 514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261734">
        <w:rPr>
          <w:rFonts w:hAnsi="Verdana" w:ascii="Verdana"/>
          <w:bCs/>
          <w:i/>
          <w:iCs/>
          <w:lang w:val="hr-HR"/>
        </w:rPr>
        <w:t>1.028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CB1AE5" w:rsidP="00261734" w:rsidR="00CB1AE5" w:rsidRPr="00261734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 w:rsidR="00261734">
        <w:rPr>
          <w:rFonts w:hAnsi="Verdana" w:ascii="Verdana"/>
          <w:bCs/>
          <w:i/>
          <w:iCs/>
          <w:lang w:val="hr-HR"/>
        </w:rPr>
        <w:t xml:space="preserve">474/161 </w:t>
      </w:r>
      <w:r w:rsidRPr="00261734">
        <w:rPr>
          <w:rFonts w:hAnsi="Verdana" w:ascii="Verdana"/>
          <w:bCs/>
          <w:i/>
          <w:iCs/>
          <w:lang w:val="hr-HR"/>
        </w:rPr>
        <w:t xml:space="preserve">šuma </w:t>
      </w:r>
      <w:r w:rsidR="00261734">
        <w:rPr>
          <w:rFonts w:hAnsi="Verdana" w:ascii="Verdana"/>
          <w:bCs/>
          <w:i/>
          <w:iCs/>
          <w:lang w:val="hr-HR"/>
        </w:rPr>
        <w:t>5.294</w:t>
      </w:r>
      <w:r w:rsidRPr="00261734"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261734">
        <w:rPr>
          <w:rFonts w:hAnsi="Verdana" w:ascii="Verdana"/>
          <w:bCs/>
          <w:i/>
          <w:iCs/>
          <w:lang w:val="hr-HR"/>
        </w:rPr>
        <w:t>10</w:t>
      </w:r>
      <w:r w:rsidRPr="00261734"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588</w:t>
      </w:r>
      <w:r w:rsidRPr="00261734"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261734">
        <w:rPr>
          <w:rFonts w:hAnsi="Verdana" w:ascii="Verdana"/>
          <w:bCs/>
          <w:i/>
          <w:iCs/>
          <w:lang w:val="hr-HR"/>
        </w:rPr>
        <w:t>1474/181</w:t>
      </w:r>
      <w:r>
        <w:rPr>
          <w:rFonts w:hAnsi="Verdana" w:ascii="Verdana"/>
          <w:bCs/>
          <w:i/>
          <w:iCs/>
          <w:lang w:val="hr-HR"/>
        </w:rPr>
        <w:t xml:space="preserve"> šuma </w:t>
      </w:r>
      <w:r w:rsidR="00261734">
        <w:rPr>
          <w:rFonts w:hAnsi="Verdana" w:ascii="Verdana"/>
          <w:bCs/>
          <w:i/>
          <w:iCs/>
          <w:lang w:val="hr-HR"/>
        </w:rPr>
        <w:t xml:space="preserve">15.609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261734">
        <w:rPr>
          <w:rFonts w:hAnsi="Verdana" w:ascii="Verdana"/>
          <w:bCs/>
          <w:i/>
          <w:iCs/>
          <w:lang w:val="hr-HR"/>
        </w:rPr>
        <w:t>31</w:t>
      </w:r>
      <w:r>
        <w:rPr>
          <w:rFonts w:hAnsi="Verdana" w:ascii="Verdana"/>
          <w:bCs/>
          <w:i/>
          <w:iCs/>
          <w:lang w:val="hr-HR"/>
        </w:rPr>
        <w:t>.</w:t>
      </w:r>
      <w:r w:rsidR="00261734">
        <w:rPr>
          <w:rFonts w:hAnsi="Verdana" w:ascii="Verdana"/>
          <w:bCs/>
          <w:i/>
          <w:iCs/>
          <w:lang w:val="hr-HR"/>
        </w:rPr>
        <w:t>218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E06C1C" w:rsidP="00E06C1C" w:rsidR="00E06C1C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CB1AE5" w:rsidP="00E06C1C" w:rsidR="00E06C1C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261734">
        <w:rPr>
          <w:rFonts w:hAnsi="Verdana" w:ascii="Verdana"/>
          <w:b/>
          <w:bCs/>
          <w:i/>
          <w:iCs/>
          <w:lang w:val="hr-HR"/>
        </w:rPr>
        <w:t>54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261734">
        <w:rPr>
          <w:rFonts w:hAnsi="Verdana" w:ascii="Verdana"/>
          <w:b/>
          <w:bCs/>
          <w:i/>
          <w:iCs/>
          <w:lang w:val="hr-HR"/>
        </w:rPr>
        <w:t>339</w:t>
      </w:r>
      <w:r>
        <w:rPr>
          <w:rFonts w:hAnsi="Verdana" w:ascii="Verdana"/>
          <w:b/>
          <w:bCs/>
          <w:i/>
          <w:iCs/>
          <w:lang w:val="hr-HR"/>
        </w:rPr>
        <w:t xml:space="preserve"> </w:t>
      </w:r>
      <w:r w:rsidR="00E06C1C">
        <w:rPr>
          <w:rFonts w:hAnsi="Verdana" w:ascii="Verdana"/>
          <w:b/>
          <w:bCs/>
          <w:i/>
          <w:iCs/>
          <w:lang w:val="hr-HR"/>
        </w:rPr>
        <w:t xml:space="preserve"> m</w:t>
      </w:r>
      <w:r w:rsidR="00E06C1C" w:rsidRPr="00EF2AC2">
        <w:rPr>
          <w:rFonts w:hAnsi="Verdana" w:ascii="Verdana"/>
          <w:b/>
          <w:bCs/>
          <w:i/>
          <w:iCs/>
          <w:lang w:val="hr-HR"/>
        </w:rPr>
        <w:t>2 – p</w:t>
      </w:r>
      <w:r w:rsidR="00E06C1C">
        <w:rPr>
          <w:rFonts w:hAnsi="Verdana" w:ascii="Verdana"/>
          <w:b/>
          <w:bCs/>
          <w:i/>
          <w:iCs/>
          <w:lang w:val="hr-HR"/>
        </w:rPr>
        <w:t>o</w:t>
      </w:r>
      <w:r w:rsidR="00E06C1C"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261734">
        <w:rPr>
          <w:rFonts w:hAnsi="Verdana" w:ascii="Verdana"/>
          <w:b/>
          <w:bCs/>
          <w:i/>
          <w:iCs/>
          <w:lang w:val="hr-HR"/>
        </w:rPr>
        <w:t>108</w:t>
      </w:r>
      <w:r w:rsidR="00E06C1C">
        <w:rPr>
          <w:rFonts w:hAnsi="Verdana" w:ascii="Verdana"/>
          <w:b/>
          <w:bCs/>
          <w:i/>
          <w:iCs/>
          <w:lang w:val="hr-HR"/>
        </w:rPr>
        <w:t>.</w:t>
      </w:r>
      <w:r w:rsidR="00261734">
        <w:rPr>
          <w:rFonts w:hAnsi="Verdana" w:ascii="Verdana"/>
          <w:b/>
          <w:bCs/>
          <w:i/>
          <w:iCs/>
          <w:lang w:val="hr-HR"/>
        </w:rPr>
        <w:t>678,</w:t>
      </w:r>
      <w:r w:rsidR="00E06C1C"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E06C1C" w:rsidP="00E06C1C" w:rsidR="00E06C1C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CB1AE5" w:rsidP="00CB1AE5" w:rsidR="00CB1AE5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657 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CB1AE5" w:rsidP="00CB1AE5" w:rsidR="00CB1AE5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CB1AE5" w:rsidP="00CB1AE5" w:rsidR="00CB1AE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96/31 pašnjak 2.557 m2 – Početna cijena 5.114,00 kn</w:t>
      </w:r>
    </w:p>
    <w:p w:rsidRDefault="00CB1AE5" w:rsidP="00CB1AE5" w:rsidR="00CB1AE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>96/33 šuma 6.654</w:t>
      </w:r>
      <w:r w:rsidRPr="009658E8">
        <w:rPr>
          <w:rFonts w:hAnsi="Verdana" w:ascii="Verdana"/>
          <w:bCs/>
          <w:i/>
          <w:iCs/>
          <w:lang w:val="hr-HR"/>
        </w:rPr>
        <w:t xml:space="preserve"> m2 – Početna cijena </w:t>
      </w:r>
      <w:r>
        <w:rPr>
          <w:rFonts w:hAnsi="Verdana" w:ascii="Verdana"/>
          <w:bCs/>
          <w:i/>
          <w:iCs/>
          <w:lang w:val="hr-HR"/>
        </w:rPr>
        <w:t>13.308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96/35 pašnjak  1.248 m2 – Početna cijena 2.496,00 kn</w:t>
      </w:r>
    </w:p>
    <w:p w:rsidRDefault="00CB1AE5" w:rsidP="00CB1AE5" w:rsidR="00CB1AE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>
        <w:rPr>
          <w:rFonts w:hAnsi="Verdana" w:ascii="Verdana"/>
          <w:bCs/>
          <w:i/>
          <w:iCs/>
          <w:lang w:val="hr-HR"/>
        </w:rPr>
        <w:t xml:space="preserve">26/35 šuma 3.866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7.732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CB1AE5" w:rsidP="00CB1AE5" w:rsidR="00CB1AE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>K.č. 126/52 šuma 2.651 m2 – početna cijena 5.302,00 kn</w:t>
      </w:r>
    </w:p>
    <w:p w:rsidRDefault="00CB1AE5" w:rsidP="00CB1AE5" w:rsidR="00CB1AE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CB1AE5" w:rsidP="00CB1AE5" w:rsidR="00CB1AE5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Ukupno 16.976 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33.952,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9658E8" w:rsidP="009658E8" w:rsidR="009658E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261734" w:rsidP="00261734" w:rsidR="00261734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7D4C85" w:rsidP="00261734" w:rsidR="00261734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Z.k.ul. 778 </w:t>
      </w:r>
      <w:r w:rsidR="00261734">
        <w:rPr>
          <w:rFonts w:hAnsi="Verdana" w:ascii="Verdana"/>
          <w:bCs/>
          <w:i/>
          <w:iCs/>
          <w:lang w:val="hr-HR"/>
        </w:rPr>
        <w:t>k.o. Lasinjsko Dugo Selo (MBR 333</w:t>
      </w:r>
      <w:r w:rsidR="005C29A9">
        <w:rPr>
          <w:rFonts w:hAnsi="Verdana" w:ascii="Verdana"/>
          <w:bCs/>
          <w:i/>
          <w:iCs/>
          <w:lang w:val="hr-HR"/>
        </w:rPr>
        <w:t>603</w:t>
      </w:r>
      <w:r w:rsidR="00261734"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261734" w:rsidP="00261734" w:rsidR="00261734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261734" w:rsidP="00261734" w:rsidR="00261734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C85">
        <w:rPr>
          <w:rFonts w:hAnsi="Verdana" w:ascii="Verdana"/>
          <w:bCs/>
          <w:i/>
          <w:iCs/>
          <w:lang w:val="hr-HR"/>
        </w:rPr>
        <w:t xml:space="preserve">68/99 šuma 5,740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7D4C85">
        <w:rPr>
          <w:rFonts w:hAnsi="Verdana" w:ascii="Verdana"/>
          <w:bCs/>
          <w:i/>
          <w:iCs/>
          <w:lang w:val="hr-HR"/>
        </w:rPr>
        <w:t>11.480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61734" w:rsidP="00261734" w:rsidR="0026173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261734" w:rsidP="00261734" w:rsidR="00261734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7D4C85">
        <w:rPr>
          <w:rFonts w:hAnsi="Verdana" w:ascii="Verdana"/>
          <w:b/>
          <w:bCs/>
          <w:i/>
          <w:iCs/>
          <w:lang w:val="hr-HR"/>
        </w:rPr>
        <w:t>5.740</w:t>
      </w:r>
      <w:r>
        <w:rPr>
          <w:rFonts w:hAnsi="Verdana" w:ascii="Verdana"/>
          <w:b/>
          <w:bCs/>
          <w:i/>
          <w:iCs/>
          <w:lang w:val="hr-HR"/>
        </w:rPr>
        <w:t xml:space="preserve"> 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7D4C85">
        <w:rPr>
          <w:rFonts w:hAnsi="Verdana" w:ascii="Verdana"/>
          <w:b/>
          <w:bCs/>
          <w:i/>
          <w:iCs/>
          <w:lang w:val="hr-HR"/>
        </w:rPr>
        <w:t>11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7D4C85">
        <w:rPr>
          <w:rFonts w:hAnsi="Verdana" w:ascii="Verdana"/>
          <w:b/>
          <w:bCs/>
          <w:i/>
          <w:iCs/>
          <w:lang w:val="hr-HR"/>
        </w:rPr>
        <w:t>480</w:t>
      </w:r>
      <w:r>
        <w:rPr>
          <w:rFonts w:hAnsi="Verdana" w:ascii="Verdana"/>
          <w:b/>
          <w:bCs/>
          <w:i/>
          <w:iCs/>
          <w:lang w:val="hr-HR"/>
        </w:rPr>
        <w:t>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261734" w:rsidP="009658E8" w:rsidR="0026173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B3907" w:rsidP="000B3907" w:rsidR="000B3907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0B3907" w:rsidP="000B3907" w:rsidR="000B3907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849 k.o. Lasinjsko Dugo Selo (MBR 333603) – sastoji se od katastarskih čestica:</w:t>
      </w:r>
    </w:p>
    <w:p w:rsidRDefault="000B3907" w:rsidP="000B3907" w:rsidR="000B3907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981/2 livada 2.791 m2 – Početna cijena 5.582,00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1286/1  livada 1.205 m2 – Početna cijena 2.410,00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1380 pašnjak 2.388 m2 – Početna cijena 4.776,00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1388/8 oranica 2.313 m2 – Početna cijena 4.626,00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1388/12 oranica 3.913 m2 – Početna cijena 7.826,00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1390/3 šuma 1.424 m2 – Početna cijena 2.848,00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1403 pašnjak 1.421 m2  – Početna cijena 2.842,00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1410 pašnjak 1.406 m2 – Početna cijena 2.812,00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1474/36 oranica 4.240 m2 – Početna cijena 8.480,00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1474/39 oranica 4.989 m2 – Početna cijena 9.978,00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1474/42 oranica 1.208 m2 – Početna cijena </w:t>
      </w:r>
      <w:r w:rsidR="007D4BA6">
        <w:rPr>
          <w:rFonts w:hAnsi="Verdana" w:ascii="Verdana"/>
          <w:bCs/>
          <w:i/>
          <w:iCs/>
          <w:lang w:val="hr-HR"/>
        </w:rPr>
        <w:t>2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416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BA6">
        <w:rPr>
          <w:rFonts w:hAnsi="Verdana" w:ascii="Verdana"/>
          <w:bCs/>
          <w:i/>
          <w:iCs/>
          <w:lang w:val="hr-HR"/>
        </w:rPr>
        <w:t>1474/44 oranica 15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092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7D4BA6">
        <w:rPr>
          <w:rFonts w:hAnsi="Verdana" w:ascii="Verdana"/>
          <w:bCs/>
          <w:i/>
          <w:iCs/>
          <w:lang w:val="hr-HR"/>
        </w:rPr>
        <w:t>30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184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BA6">
        <w:rPr>
          <w:rFonts w:hAnsi="Verdana" w:ascii="Verdana"/>
          <w:bCs/>
          <w:i/>
          <w:iCs/>
          <w:lang w:val="hr-HR"/>
        </w:rPr>
        <w:t>1474/48 oranica 4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147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7D4BA6">
        <w:rPr>
          <w:rFonts w:hAnsi="Verdana" w:ascii="Verdana"/>
          <w:bCs/>
          <w:i/>
          <w:iCs/>
          <w:lang w:val="hr-HR"/>
        </w:rPr>
        <w:t>8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294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BA6">
        <w:rPr>
          <w:rFonts w:hAnsi="Verdana" w:ascii="Verdana"/>
          <w:bCs/>
          <w:i/>
          <w:iCs/>
          <w:lang w:val="hr-HR"/>
        </w:rPr>
        <w:t>1474/55 oranica 4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755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7D4BA6">
        <w:rPr>
          <w:rFonts w:hAnsi="Verdana" w:ascii="Verdana"/>
          <w:bCs/>
          <w:i/>
          <w:iCs/>
          <w:lang w:val="hr-HR"/>
        </w:rPr>
        <w:t>9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510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BA6">
        <w:rPr>
          <w:rFonts w:hAnsi="Verdana" w:ascii="Verdana"/>
          <w:bCs/>
          <w:i/>
          <w:iCs/>
          <w:lang w:val="hr-HR"/>
        </w:rPr>
        <w:t xml:space="preserve">1474/101 pašnjak 1.806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7D4BA6">
        <w:rPr>
          <w:rFonts w:hAnsi="Verdana" w:ascii="Verdana"/>
          <w:bCs/>
          <w:i/>
          <w:iCs/>
          <w:lang w:val="hr-HR"/>
        </w:rPr>
        <w:t>3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612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0B3907" w:rsidP="000B3907" w:rsidR="000B390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7D4BA6">
        <w:rPr>
          <w:rFonts w:hAnsi="Verdana" w:ascii="Verdana"/>
          <w:bCs/>
          <w:i/>
          <w:iCs/>
          <w:lang w:val="hr-HR"/>
        </w:rPr>
        <w:t>1474/102 oranica 9.161 m2</w:t>
      </w:r>
      <w:r>
        <w:rPr>
          <w:rFonts w:hAnsi="Verdana" w:ascii="Verdana"/>
          <w:bCs/>
          <w:i/>
          <w:iCs/>
          <w:lang w:val="hr-HR"/>
        </w:rPr>
        <w:t xml:space="preserve"> – Početna cijena </w:t>
      </w:r>
      <w:r w:rsidR="007D4BA6">
        <w:rPr>
          <w:rFonts w:hAnsi="Verdana" w:ascii="Verdana"/>
          <w:bCs/>
          <w:i/>
          <w:iCs/>
          <w:lang w:val="hr-HR"/>
        </w:rPr>
        <w:t>18</w:t>
      </w:r>
      <w:r>
        <w:rPr>
          <w:rFonts w:hAnsi="Verdana" w:ascii="Verdana"/>
          <w:bCs/>
          <w:i/>
          <w:iCs/>
          <w:lang w:val="hr-HR"/>
        </w:rPr>
        <w:t>.</w:t>
      </w:r>
      <w:r w:rsidR="007D4BA6">
        <w:rPr>
          <w:rFonts w:hAnsi="Verdana" w:ascii="Verdana"/>
          <w:bCs/>
          <w:i/>
          <w:iCs/>
          <w:lang w:val="hr-HR"/>
        </w:rPr>
        <w:t>322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7D4BA6" w:rsidP="000B3907" w:rsidR="007D4BA6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1474/129 livada 791 m2 – početna cijena 1.582,00 kn</w:t>
      </w:r>
    </w:p>
    <w:p w:rsidRDefault="000B3907" w:rsidP="000B3907" w:rsidR="000B3907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B3907" w:rsidP="000B3907" w:rsidR="000B3907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7D4BA6">
        <w:rPr>
          <w:rFonts w:hAnsi="Verdana" w:ascii="Verdana"/>
          <w:b/>
          <w:bCs/>
          <w:i/>
          <w:iCs/>
          <w:lang w:val="hr-HR"/>
        </w:rPr>
        <w:t>61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7D4BA6">
        <w:rPr>
          <w:rFonts w:hAnsi="Verdana" w:ascii="Verdana"/>
          <w:b/>
          <w:bCs/>
          <w:i/>
          <w:iCs/>
          <w:lang w:val="hr-HR"/>
        </w:rPr>
        <w:t>050</w:t>
      </w:r>
      <w:r>
        <w:rPr>
          <w:rFonts w:hAnsi="Verdana" w:ascii="Verdana"/>
          <w:b/>
          <w:bCs/>
          <w:i/>
          <w:iCs/>
          <w:lang w:val="hr-HR"/>
        </w:rPr>
        <w:t xml:space="preserve"> 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1</w:t>
      </w:r>
      <w:r w:rsidR="007D4BA6">
        <w:rPr>
          <w:rFonts w:hAnsi="Verdana" w:ascii="Verdana"/>
          <w:b/>
          <w:bCs/>
          <w:i/>
          <w:iCs/>
          <w:lang w:val="hr-HR"/>
        </w:rPr>
        <w:t>22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7D4BA6">
        <w:rPr>
          <w:rFonts w:hAnsi="Verdana" w:ascii="Verdana"/>
          <w:b/>
          <w:bCs/>
          <w:i/>
          <w:iCs/>
          <w:lang w:val="hr-HR"/>
        </w:rPr>
        <w:t>100</w:t>
      </w:r>
      <w:r>
        <w:rPr>
          <w:rFonts w:hAnsi="Verdana" w:ascii="Verdana"/>
          <w:b/>
          <w:bCs/>
          <w:i/>
          <w:iCs/>
          <w:lang w:val="hr-HR"/>
        </w:rPr>
        <w:t>,</w:t>
      </w:r>
      <w:r w:rsidRPr="00EF2AC2">
        <w:rPr>
          <w:rFonts w:hAnsi="Verdana" w:ascii="Verdana"/>
          <w:b/>
          <w:bCs/>
          <w:i/>
          <w:iCs/>
          <w:lang w:val="hr-HR"/>
        </w:rPr>
        <w:t>00 kn.</w:t>
      </w:r>
    </w:p>
    <w:p w:rsidRDefault="000B3907" w:rsidP="000B3907" w:rsidR="000B3907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7D4C85" w:rsidP="007D4C85" w:rsidR="007D4C85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857 k.o.</w:t>
      </w:r>
      <w:r w:rsidR="005C29A9">
        <w:rPr>
          <w:rFonts w:hAnsi="Verdana" w:ascii="Verdana"/>
          <w:bCs/>
          <w:i/>
          <w:iCs/>
          <w:lang w:val="hr-HR"/>
        </w:rPr>
        <w:t xml:space="preserve"> Lasinjsko Dugo Selo (MBR 333603</w:t>
      </w:r>
      <w:r>
        <w:rPr>
          <w:rFonts w:hAnsi="Verdana" w:ascii="Verdana"/>
          <w:bCs/>
          <w:i/>
          <w:iCs/>
          <w:lang w:val="hr-HR"/>
        </w:rPr>
        <w:t>) – sastoji se od katastarskih čestica:</w:t>
      </w:r>
    </w:p>
    <w:p w:rsidRDefault="007D4C85" w:rsidP="007D4C85" w:rsidR="007D4C85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1379 pašnjak </w:t>
      </w:r>
      <w:r w:rsidR="00366945">
        <w:rPr>
          <w:rFonts w:hAnsi="Verdana" w:ascii="Verdana"/>
          <w:bCs/>
          <w:i/>
          <w:iCs/>
          <w:lang w:val="hr-HR"/>
        </w:rPr>
        <w:t>3</w:t>
      </w:r>
      <w:r>
        <w:rPr>
          <w:rFonts w:hAnsi="Verdana" w:ascii="Verdana"/>
          <w:bCs/>
          <w:i/>
          <w:iCs/>
          <w:lang w:val="hr-HR"/>
        </w:rPr>
        <w:t>.</w:t>
      </w:r>
      <w:r w:rsidR="00366945">
        <w:rPr>
          <w:rFonts w:hAnsi="Verdana" w:ascii="Verdana"/>
          <w:bCs/>
          <w:i/>
          <w:iCs/>
          <w:lang w:val="hr-HR"/>
        </w:rPr>
        <w:t>298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366945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366945">
        <w:rPr>
          <w:rFonts w:hAnsi="Verdana" w:ascii="Verdana"/>
          <w:bCs/>
          <w:i/>
          <w:iCs/>
          <w:lang w:val="hr-HR"/>
        </w:rPr>
        <w:t>596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>1474/12</w:t>
      </w:r>
      <w:r>
        <w:rPr>
          <w:rFonts w:hAnsi="Verdana" w:ascii="Verdana"/>
          <w:bCs/>
          <w:i/>
          <w:iCs/>
          <w:lang w:val="hr-HR"/>
        </w:rPr>
        <w:t xml:space="preserve"> </w:t>
      </w:r>
      <w:r w:rsidR="00366945">
        <w:rPr>
          <w:rFonts w:hAnsi="Verdana" w:ascii="Verdana"/>
          <w:bCs/>
          <w:i/>
          <w:iCs/>
          <w:lang w:val="hr-HR"/>
        </w:rPr>
        <w:t xml:space="preserve">oranica 13.574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366945">
        <w:rPr>
          <w:rFonts w:hAnsi="Verdana" w:ascii="Verdana"/>
          <w:bCs/>
          <w:i/>
          <w:iCs/>
          <w:lang w:val="hr-HR"/>
        </w:rPr>
        <w:t>27</w:t>
      </w:r>
      <w:r>
        <w:rPr>
          <w:rFonts w:hAnsi="Verdana" w:ascii="Verdana"/>
          <w:bCs/>
          <w:i/>
          <w:iCs/>
          <w:lang w:val="hr-HR"/>
        </w:rPr>
        <w:t>.</w:t>
      </w:r>
      <w:r w:rsidR="00366945">
        <w:rPr>
          <w:rFonts w:hAnsi="Verdana" w:ascii="Verdana"/>
          <w:bCs/>
          <w:i/>
          <w:iCs/>
          <w:lang w:val="hr-HR"/>
        </w:rPr>
        <w:t>148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>1474/112 oranica 4.352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366945">
        <w:rPr>
          <w:rFonts w:hAnsi="Verdana" w:ascii="Verdana"/>
          <w:bCs/>
          <w:i/>
          <w:iCs/>
          <w:lang w:val="hr-HR"/>
        </w:rPr>
        <w:t>8.704,00</w:t>
      </w:r>
      <w:r>
        <w:rPr>
          <w:rFonts w:hAnsi="Verdana" w:ascii="Verdana"/>
          <w:bCs/>
          <w:i/>
          <w:iCs/>
          <w:lang w:val="hr-HR"/>
        </w:rPr>
        <w:t xml:space="preserve">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 w:rsidR="00366945">
        <w:rPr>
          <w:rFonts w:hAnsi="Verdana" w:ascii="Verdana"/>
          <w:bCs/>
          <w:i/>
          <w:iCs/>
          <w:lang w:val="hr-HR"/>
        </w:rPr>
        <w:t xml:space="preserve">474/146 </w:t>
      </w:r>
      <w:r>
        <w:rPr>
          <w:rFonts w:hAnsi="Verdana" w:ascii="Verdana"/>
          <w:bCs/>
          <w:i/>
          <w:iCs/>
          <w:lang w:val="hr-HR"/>
        </w:rPr>
        <w:t xml:space="preserve">šuma </w:t>
      </w:r>
      <w:r w:rsidR="00366945">
        <w:rPr>
          <w:rFonts w:hAnsi="Verdana" w:ascii="Verdana"/>
          <w:bCs/>
          <w:i/>
          <w:iCs/>
          <w:lang w:val="hr-HR"/>
        </w:rPr>
        <w:t xml:space="preserve">2.309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366945">
        <w:rPr>
          <w:rFonts w:hAnsi="Verdana" w:ascii="Verdana"/>
          <w:bCs/>
          <w:i/>
          <w:iCs/>
          <w:lang w:val="hr-HR"/>
        </w:rPr>
        <w:t>4.618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 xml:space="preserve">1474/149 pašnjak 1.435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366945">
        <w:rPr>
          <w:rFonts w:hAnsi="Verdana" w:ascii="Verdana"/>
          <w:bCs/>
          <w:i/>
          <w:iCs/>
          <w:lang w:val="hr-HR"/>
        </w:rPr>
        <w:t>2.870,00</w:t>
      </w:r>
      <w:r>
        <w:rPr>
          <w:rFonts w:hAnsi="Verdana" w:ascii="Verdana"/>
          <w:bCs/>
          <w:i/>
          <w:iCs/>
          <w:lang w:val="hr-HR"/>
        </w:rPr>
        <w:t xml:space="preserve">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 xml:space="preserve">1474/152 </w:t>
      </w:r>
      <w:r>
        <w:rPr>
          <w:rFonts w:hAnsi="Verdana" w:ascii="Verdana"/>
          <w:bCs/>
          <w:i/>
          <w:iCs/>
          <w:lang w:val="hr-HR"/>
        </w:rPr>
        <w:t>pašnjak 2</w:t>
      </w:r>
      <w:r w:rsidR="00366945">
        <w:rPr>
          <w:rFonts w:hAnsi="Verdana" w:ascii="Verdana"/>
          <w:bCs/>
          <w:i/>
          <w:iCs/>
          <w:lang w:val="hr-HR"/>
        </w:rPr>
        <w:t>34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366945">
        <w:rPr>
          <w:rFonts w:hAnsi="Verdana" w:ascii="Verdana"/>
          <w:bCs/>
          <w:i/>
          <w:iCs/>
          <w:lang w:val="hr-HR"/>
        </w:rPr>
        <w:t>468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 xml:space="preserve">1474/154 pašnjak 219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366945">
        <w:rPr>
          <w:rFonts w:hAnsi="Verdana" w:ascii="Verdana"/>
          <w:bCs/>
          <w:i/>
          <w:iCs/>
          <w:lang w:val="hr-HR"/>
        </w:rPr>
        <w:t>438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366945">
        <w:rPr>
          <w:rFonts w:hAnsi="Verdana" w:ascii="Verdana"/>
          <w:bCs/>
          <w:i/>
          <w:iCs/>
          <w:lang w:val="hr-HR"/>
        </w:rPr>
        <w:t xml:space="preserve">1474/157 šuma 12.132 </w:t>
      </w:r>
      <w:r>
        <w:rPr>
          <w:rFonts w:hAnsi="Verdana" w:ascii="Verdana"/>
          <w:bCs/>
          <w:i/>
          <w:iCs/>
          <w:lang w:val="hr-HR"/>
        </w:rPr>
        <w:t>m2 – Početna cijena 2</w:t>
      </w:r>
      <w:r w:rsidR="006526C4">
        <w:rPr>
          <w:rFonts w:hAnsi="Verdana" w:ascii="Verdana"/>
          <w:bCs/>
          <w:i/>
          <w:iCs/>
          <w:lang w:val="hr-HR"/>
        </w:rPr>
        <w:t>4</w:t>
      </w:r>
      <w:r>
        <w:rPr>
          <w:rFonts w:hAnsi="Verdana" w:ascii="Verdana"/>
          <w:bCs/>
          <w:i/>
          <w:iCs/>
          <w:lang w:val="hr-HR"/>
        </w:rPr>
        <w:t>.</w:t>
      </w:r>
      <w:r w:rsidR="006526C4">
        <w:rPr>
          <w:rFonts w:hAnsi="Verdana" w:ascii="Verdana"/>
          <w:bCs/>
          <w:i/>
          <w:iCs/>
          <w:lang w:val="hr-HR"/>
        </w:rPr>
        <w:t>264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 w:rsidR="006526C4">
        <w:rPr>
          <w:rFonts w:hAnsi="Verdana" w:ascii="Verdana"/>
          <w:bCs/>
          <w:i/>
          <w:iCs/>
          <w:lang w:val="hr-HR"/>
        </w:rPr>
        <w:t xml:space="preserve">1474/168 </w:t>
      </w:r>
      <w:r>
        <w:rPr>
          <w:rFonts w:hAnsi="Verdana" w:ascii="Verdana"/>
          <w:bCs/>
          <w:i/>
          <w:iCs/>
          <w:lang w:val="hr-HR"/>
        </w:rPr>
        <w:t xml:space="preserve">šuma </w:t>
      </w:r>
      <w:r w:rsidR="006526C4">
        <w:rPr>
          <w:rFonts w:hAnsi="Verdana" w:ascii="Verdana"/>
          <w:bCs/>
          <w:i/>
          <w:iCs/>
          <w:lang w:val="hr-HR"/>
        </w:rPr>
        <w:t xml:space="preserve">2.733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6526C4">
        <w:rPr>
          <w:rFonts w:hAnsi="Verdana" w:ascii="Verdana"/>
          <w:bCs/>
          <w:i/>
          <w:iCs/>
          <w:lang w:val="hr-HR"/>
        </w:rPr>
        <w:t>5.466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7D4C85" w:rsidP="007D4C85" w:rsidR="007D4C8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</w:t>
      </w:r>
      <w:r w:rsidR="006526C4">
        <w:rPr>
          <w:rFonts w:hAnsi="Verdana" w:ascii="Verdana"/>
          <w:bCs/>
          <w:i/>
          <w:iCs/>
          <w:lang w:val="hr-HR"/>
        </w:rPr>
        <w:t>1474/169</w:t>
      </w:r>
      <w:r>
        <w:rPr>
          <w:rFonts w:hAnsi="Verdana" w:ascii="Verdana"/>
          <w:bCs/>
          <w:i/>
          <w:iCs/>
          <w:lang w:val="hr-HR"/>
        </w:rPr>
        <w:t xml:space="preserve"> šuma </w:t>
      </w:r>
      <w:r w:rsidR="006526C4">
        <w:rPr>
          <w:rFonts w:hAnsi="Verdana" w:ascii="Verdana"/>
          <w:bCs/>
          <w:i/>
          <w:iCs/>
          <w:lang w:val="hr-HR"/>
        </w:rPr>
        <w:t xml:space="preserve">10.581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6526C4">
        <w:rPr>
          <w:rFonts w:hAnsi="Verdana" w:ascii="Verdana"/>
          <w:bCs/>
          <w:i/>
          <w:iCs/>
          <w:lang w:val="hr-HR"/>
        </w:rPr>
        <w:t>21.162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6526C4" w:rsidP="007D4C85" w:rsidR="006526C4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1474/170 oranica 2.823  m2 – početna cijena 5.646, 00 kn</w:t>
      </w:r>
    </w:p>
    <w:p w:rsidRDefault="006526C4" w:rsidP="007D4C85" w:rsidR="006526C4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7D4C85" w:rsidP="007D4C85" w:rsidR="007D4C8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7D4C85" w:rsidP="007D4C85" w:rsidR="007D4C85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6526C4">
        <w:rPr>
          <w:rFonts w:hAnsi="Verdana" w:ascii="Verdana"/>
          <w:b/>
          <w:bCs/>
          <w:i/>
          <w:iCs/>
          <w:lang w:val="hr-HR"/>
        </w:rPr>
        <w:t xml:space="preserve">53.690 </w:t>
      </w:r>
      <w:r>
        <w:rPr>
          <w:rFonts w:hAnsi="Verdana" w:ascii="Verdana"/>
          <w:b/>
          <w:bCs/>
          <w:i/>
          <w:iCs/>
          <w:lang w:val="hr-HR"/>
        </w:rPr>
        <w:t>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6526C4">
        <w:rPr>
          <w:rFonts w:hAnsi="Verdana" w:ascii="Verdana"/>
          <w:b/>
          <w:bCs/>
          <w:i/>
          <w:iCs/>
          <w:lang w:val="hr-HR"/>
        </w:rPr>
        <w:t>107.380,00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 kn.</w:t>
      </w:r>
    </w:p>
    <w:p w:rsidRDefault="00261734" w:rsidP="009658E8" w:rsidR="0026173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6526C4" w:rsidP="009658E8" w:rsidR="006526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C29A9" w:rsidP="005C29A9" w:rsidR="005C29A9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863 k.o. Čremušnica  (MBR 333557) – sastoji se od katastarskih čestica:</w:t>
      </w:r>
    </w:p>
    <w:p w:rsidRDefault="005C29A9" w:rsidP="005C29A9" w:rsidR="005C29A9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1097/14 oranica 2.302 m2 – Početna cijena 4.604,00 kn</w:t>
      </w:r>
    </w:p>
    <w:p w:rsidRDefault="005C29A9" w:rsidP="005C29A9" w:rsidR="005C29A9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1097/15 oranica 3.057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6.114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1097/16 oranica 2.608 m2 – Početna cijena 5.216,00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>K.č. 1</w:t>
      </w:r>
      <w:r>
        <w:rPr>
          <w:rFonts w:hAnsi="Verdana" w:ascii="Verdana"/>
          <w:bCs/>
          <w:i/>
          <w:iCs/>
          <w:lang w:val="hr-HR"/>
        </w:rPr>
        <w:t xml:space="preserve">097/17 oranica 719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1.438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5C29A9" w:rsidP="005C29A9" w:rsidR="005C29A9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1097/18 oranica 1.169 m2 – početna cijena 2.338,00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1098/1 oranica 4.269 m2 – Početna cijena 8.538,00 kn</w:t>
      </w:r>
    </w:p>
    <w:p w:rsidRDefault="005C29A9" w:rsidP="005C29A9" w:rsidR="005C29A9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1115/6 oranica 5.287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10.574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1115/7 oranica 1.547 m2 – Početna cijena 3.094,00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lastRenderedPageBreak/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1115/8 oranica 4.460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723C0B">
        <w:rPr>
          <w:rFonts w:hAnsi="Verdana" w:ascii="Verdana"/>
          <w:bCs/>
          <w:i/>
          <w:iCs/>
          <w:lang w:val="hr-HR"/>
        </w:rPr>
        <w:t>8.920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723C0B">
        <w:rPr>
          <w:rFonts w:hAnsi="Verdana" w:ascii="Verdana"/>
          <w:bCs/>
          <w:i/>
          <w:iCs/>
          <w:lang w:val="hr-HR"/>
        </w:rPr>
        <w:t xml:space="preserve">116/6 oranica 2.751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723C0B">
        <w:rPr>
          <w:rFonts w:hAnsi="Verdana" w:ascii="Verdana"/>
          <w:bCs/>
          <w:i/>
          <w:iCs/>
          <w:lang w:val="hr-HR"/>
        </w:rPr>
        <w:t>5.502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5C29A9" w:rsidP="005C29A9" w:rsidR="005C29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723C0B">
        <w:rPr>
          <w:rFonts w:hAnsi="Verdana" w:ascii="Verdana"/>
          <w:bCs/>
          <w:i/>
          <w:iCs/>
          <w:lang w:val="hr-HR"/>
        </w:rPr>
        <w:t xml:space="preserve">116/8 oranica 1.316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723C0B">
        <w:rPr>
          <w:rFonts w:hAnsi="Verdana" w:ascii="Verdana"/>
          <w:bCs/>
          <w:i/>
          <w:iCs/>
          <w:lang w:val="hr-HR"/>
        </w:rPr>
        <w:t>2</w:t>
      </w:r>
      <w:r>
        <w:rPr>
          <w:rFonts w:hAnsi="Verdana" w:ascii="Verdana"/>
          <w:bCs/>
          <w:i/>
          <w:iCs/>
          <w:lang w:val="hr-HR"/>
        </w:rPr>
        <w:t>.</w:t>
      </w:r>
      <w:r w:rsidR="00723C0B">
        <w:rPr>
          <w:rFonts w:hAnsi="Verdana" w:ascii="Verdana"/>
          <w:bCs/>
          <w:i/>
          <w:iCs/>
          <w:lang w:val="hr-HR"/>
        </w:rPr>
        <w:t>632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723C0B" w:rsidP="00723C0B" w:rsidR="00723C0B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1116/9 oranica 2.144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4.288,</w:t>
      </w:r>
      <w:r w:rsidRPr="009658E8">
        <w:rPr>
          <w:rFonts w:hAnsi="Verdana" w:ascii="Verdana"/>
          <w:bCs/>
          <w:i/>
          <w:iCs/>
          <w:lang w:val="hr-HR"/>
        </w:rPr>
        <w:t>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1117/1 livada 719 m2 – Početna cijena 1.438,00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1118 livada 1.190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2.380,00</w:t>
      </w:r>
      <w:r w:rsidRPr="009658E8">
        <w:rPr>
          <w:rFonts w:hAnsi="Verdana" w:ascii="Verdana"/>
          <w:bCs/>
          <w:i/>
          <w:iCs/>
          <w:lang w:val="hr-HR"/>
        </w:rPr>
        <w:t xml:space="preserve">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1119/1 šuma 5.280 m2 – početna cijena 10.560,00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1122/1 livada 126 m2 – početna cijena 252,00 kn</w:t>
      </w:r>
    </w:p>
    <w:p w:rsidRDefault="00723C0B" w:rsidP="00723C0B" w:rsidR="00723C0B" w:rsidRPr="009658E8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1122/11 oranica 611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1.222,</w:t>
      </w:r>
      <w:r w:rsidRPr="009658E8">
        <w:rPr>
          <w:rFonts w:hAnsi="Verdana" w:ascii="Verdana"/>
          <w:bCs/>
          <w:i/>
          <w:iCs/>
          <w:lang w:val="hr-HR"/>
        </w:rPr>
        <w:t xml:space="preserve">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1126/12 oranica 899 m2 – Početna cijena 1.798,00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9658E8">
        <w:rPr>
          <w:rFonts w:hAnsi="Verdana" w:ascii="Verdana"/>
          <w:bCs/>
          <w:i/>
          <w:iCs/>
          <w:lang w:val="hr-HR"/>
        </w:rPr>
        <w:t xml:space="preserve">K.č. </w:t>
      </w:r>
      <w:r>
        <w:rPr>
          <w:rFonts w:hAnsi="Verdana" w:ascii="Verdana"/>
          <w:bCs/>
          <w:i/>
          <w:iCs/>
          <w:lang w:val="hr-HR"/>
        </w:rPr>
        <w:t xml:space="preserve">1150/1 šuma 4.316 </w:t>
      </w:r>
      <w:r w:rsidRPr="009658E8">
        <w:rPr>
          <w:rFonts w:hAnsi="Verdana" w:ascii="Verdana"/>
          <w:bCs/>
          <w:i/>
          <w:iCs/>
          <w:lang w:val="hr-HR"/>
        </w:rPr>
        <w:t xml:space="preserve">m2 – Početna cijena </w:t>
      </w:r>
      <w:r>
        <w:rPr>
          <w:rFonts w:hAnsi="Verdana" w:ascii="Verdana"/>
          <w:bCs/>
          <w:i/>
          <w:iCs/>
          <w:lang w:val="hr-HR"/>
        </w:rPr>
        <w:t>8.632</w:t>
      </w:r>
      <w:r w:rsidRPr="009658E8">
        <w:rPr>
          <w:rFonts w:hAnsi="Verdana" w:ascii="Verdana"/>
          <w:bCs/>
          <w:i/>
          <w:iCs/>
          <w:lang w:val="hr-HR"/>
        </w:rPr>
        <w:t>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1154 oranica 3.330 m2 – početna cijena 6.660,00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1157 oranica 1.561 m2 – početna cijena 3.122,00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1158 livada 2.521 m2 – početna cijena 5.042,00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1190/25 oranica 2.787 m2 – početna cijena 5.574,00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1190/26 oranica 2.590 m2 – početna cijena 5.180,00 kn</w:t>
      </w: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1190/35 oranica 2.859 m2 – početna cijena 5.718,00 kn</w:t>
      </w:r>
    </w:p>
    <w:p w:rsidRDefault="00723C0B" w:rsidP="00723C0B" w:rsidR="00723C0B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</w:t>
      </w:r>
      <w:r w:rsidR="00465235">
        <w:rPr>
          <w:rFonts w:hAnsi="Verdana" w:ascii="Verdana"/>
          <w:bCs/>
          <w:i/>
          <w:iCs/>
          <w:lang w:val="hr-HR"/>
        </w:rPr>
        <w:t xml:space="preserve">90/36 </w:t>
      </w:r>
      <w:r>
        <w:rPr>
          <w:rFonts w:hAnsi="Verdana" w:ascii="Verdana"/>
          <w:bCs/>
          <w:i/>
          <w:iCs/>
          <w:lang w:val="hr-HR"/>
        </w:rPr>
        <w:t xml:space="preserve">oranica </w:t>
      </w:r>
      <w:r w:rsidR="00465235">
        <w:rPr>
          <w:rFonts w:hAnsi="Verdana" w:ascii="Verdana"/>
          <w:bCs/>
          <w:i/>
          <w:iCs/>
          <w:lang w:val="hr-HR"/>
        </w:rPr>
        <w:t xml:space="preserve">827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465235">
        <w:rPr>
          <w:rFonts w:hAnsi="Verdana" w:ascii="Verdana"/>
          <w:bCs/>
          <w:i/>
          <w:iCs/>
          <w:lang w:val="hr-HR"/>
        </w:rPr>
        <w:t>1.654,00</w:t>
      </w:r>
      <w:r>
        <w:rPr>
          <w:rFonts w:hAnsi="Verdana" w:ascii="Verdana"/>
          <w:bCs/>
          <w:i/>
          <w:iCs/>
          <w:lang w:val="hr-HR"/>
        </w:rPr>
        <w:t xml:space="preserve"> kn</w:t>
      </w: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1224/1 oranica 2.863 m2 – početna cijena 5.726,00 kn</w:t>
      </w: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1224/4 šuma 7.949 m2 – početna cijena 15.898,00 kn</w:t>
      </w: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1229/2 oranica 3.924 m2 – početna cijena 7.848,00 kn</w:t>
      </w:r>
    </w:p>
    <w:p w:rsidRDefault="005C29A9" w:rsidP="005C29A9" w:rsidR="005C29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C29A9" w:rsidP="005C29A9" w:rsidR="005C29A9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465235">
        <w:rPr>
          <w:rFonts w:hAnsi="Verdana" w:ascii="Verdana"/>
          <w:b/>
          <w:bCs/>
          <w:i/>
          <w:iCs/>
          <w:lang w:val="hr-HR"/>
        </w:rPr>
        <w:t>76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465235">
        <w:rPr>
          <w:rFonts w:hAnsi="Verdana" w:ascii="Verdana"/>
          <w:b/>
          <w:bCs/>
          <w:i/>
          <w:iCs/>
          <w:lang w:val="hr-HR"/>
        </w:rPr>
        <w:t>462</w:t>
      </w:r>
      <w:r>
        <w:rPr>
          <w:rFonts w:hAnsi="Verdana" w:ascii="Verdana"/>
          <w:b/>
          <w:bCs/>
          <w:i/>
          <w:iCs/>
          <w:lang w:val="hr-HR"/>
        </w:rPr>
        <w:t xml:space="preserve">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>1</w:t>
      </w:r>
      <w:r w:rsidR="00465235">
        <w:rPr>
          <w:rFonts w:hAnsi="Verdana" w:ascii="Verdana"/>
          <w:b/>
          <w:bCs/>
          <w:i/>
          <w:iCs/>
          <w:lang w:val="hr-HR"/>
        </w:rPr>
        <w:t>52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465235">
        <w:rPr>
          <w:rFonts w:hAnsi="Verdana" w:ascii="Verdana"/>
          <w:b/>
          <w:bCs/>
          <w:i/>
          <w:iCs/>
          <w:lang w:val="hr-HR"/>
        </w:rPr>
        <w:t>924</w:t>
      </w:r>
      <w:r>
        <w:rPr>
          <w:rFonts w:hAnsi="Verdana" w:ascii="Verdana"/>
          <w:b/>
          <w:bCs/>
          <w:i/>
          <w:iCs/>
          <w:lang w:val="hr-HR"/>
        </w:rPr>
        <w:t>,00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 kn.</w:t>
      </w:r>
    </w:p>
    <w:p w:rsidRDefault="005C29A9" w:rsidP="005C29A9" w:rsidR="005C29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C29A9" w:rsidP="005C29A9" w:rsidR="005C29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533 k.o. Čremušnica  (MBR 333557) – sastoji se od katastarskih čestica:</w:t>
      </w:r>
    </w:p>
    <w:p w:rsidRDefault="00465235" w:rsidP="00465235" w:rsidR="00465235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1147/2 oranica  2.219 m2 – početna cijena 4.438,00 kn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Ukupno 2.219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>
        <w:rPr>
          <w:rFonts w:hAnsi="Verdana" w:ascii="Verdana"/>
          <w:b/>
          <w:bCs/>
          <w:i/>
          <w:iCs/>
          <w:lang w:val="hr-HR"/>
        </w:rPr>
        <w:t xml:space="preserve">4.438,00 </w:t>
      </w:r>
      <w:r w:rsidRPr="00EF2AC2">
        <w:rPr>
          <w:rFonts w:hAnsi="Verdana" w:ascii="Verdana"/>
          <w:b/>
          <w:bCs/>
          <w:i/>
          <w:iCs/>
          <w:lang w:val="hr-HR"/>
        </w:rPr>
        <w:t>kn.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 xml:space="preserve">Z.k.ul. </w:t>
      </w:r>
      <w:r w:rsidR="00B51E35">
        <w:rPr>
          <w:rFonts w:hAnsi="Verdana" w:ascii="Verdana"/>
          <w:bCs/>
          <w:i/>
          <w:iCs/>
          <w:lang w:val="hr-HR"/>
        </w:rPr>
        <w:t xml:space="preserve">585 </w:t>
      </w:r>
      <w:r>
        <w:rPr>
          <w:rFonts w:hAnsi="Verdana" w:ascii="Verdana"/>
          <w:bCs/>
          <w:i/>
          <w:iCs/>
          <w:lang w:val="hr-HR"/>
        </w:rPr>
        <w:t>k.o. Čremušnica  (MBR 333557) – sastoji se od katastarskih čestica:</w:t>
      </w:r>
    </w:p>
    <w:p w:rsidRDefault="00465235" w:rsidP="00465235" w:rsidR="00465235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B51E35">
        <w:rPr>
          <w:rFonts w:hAnsi="Verdana" w:ascii="Verdana"/>
          <w:bCs/>
          <w:i/>
          <w:iCs/>
          <w:lang w:val="hr-HR"/>
        </w:rPr>
        <w:t>098</w:t>
      </w:r>
      <w:r>
        <w:rPr>
          <w:rFonts w:hAnsi="Verdana" w:ascii="Verdana"/>
          <w:bCs/>
          <w:i/>
          <w:iCs/>
          <w:lang w:val="hr-HR"/>
        </w:rPr>
        <w:t xml:space="preserve">/2 oranica </w:t>
      </w:r>
      <w:r w:rsidR="00B51E35">
        <w:rPr>
          <w:rFonts w:hAnsi="Verdana" w:ascii="Verdana"/>
          <w:bCs/>
          <w:i/>
          <w:iCs/>
          <w:lang w:val="hr-HR"/>
        </w:rPr>
        <w:t xml:space="preserve">629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B51E35">
        <w:rPr>
          <w:rFonts w:hAnsi="Verdana" w:ascii="Verdana"/>
          <w:bCs/>
          <w:i/>
          <w:iCs/>
          <w:lang w:val="hr-HR"/>
        </w:rPr>
        <w:t>1</w:t>
      </w:r>
      <w:r>
        <w:rPr>
          <w:rFonts w:hAnsi="Verdana" w:ascii="Verdana"/>
          <w:bCs/>
          <w:i/>
          <w:iCs/>
          <w:lang w:val="hr-HR"/>
        </w:rPr>
        <w:t>.</w:t>
      </w:r>
      <w:r w:rsidR="00B51E35">
        <w:rPr>
          <w:rFonts w:hAnsi="Verdana" w:ascii="Verdana"/>
          <w:bCs/>
          <w:i/>
          <w:iCs/>
          <w:lang w:val="hr-HR"/>
        </w:rPr>
        <w:t>258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B51E35" w:rsidP="00B51E35" w:rsidR="00B51E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1099/2 oranica 378 m2 – početna cijena 756,00 kn</w:t>
      </w:r>
    </w:p>
    <w:p w:rsidRDefault="00B51E35" w:rsidP="00B51E35" w:rsidR="00B51E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1100/2 oranica 4.104 m2 – početna cijena 8.208,00 kn</w:t>
      </w:r>
    </w:p>
    <w:p w:rsidRDefault="00B51E35" w:rsidP="00B51E35" w:rsidR="00B51E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1101 oranica 583 m2 – početna cijena 1.166,00 kn</w:t>
      </w:r>
    </w:p>
    <w:p w:rsidRDefault="00B51E35" w:rsidP="00B51E35" w:rsidR="00B51E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1148/2 oranica 5.701 m2 – početna cijena 11.402,00 kn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B51E35">
        <w:rPr>
          <w:rFonts w:hAnsi="Verdana" w:ascii="Verdana"/>
          <w:b/>
          <w:bCs/>
          <w:i/>
          <w:iCs/>
          <w:lang w:val="hr-HR"/>
        </w:rPr>
        <w:t>11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B51E35">
        <w:rPr>
          <w:rFonts w:hAnsi="Verdana" w:ascii="Verdana"/>
          <w:b/>
          <w:bCs/>
          <w:i/>
          <w:iCs/>
          <w:lang w:val="hr-HR"/>
        </w:rPr>
        <w:t>395</w:t>
      </w:r>
      <w:r>
        <w:rPr>
          <w:rFonts w:hAnsi="Verdana" w:ascii="Verdana"/>
          <w:b/>
          <w:bCs/>
          <w:i/>
          <w:iCs/>
          <w:lang w:val="hr-HR"/>
        </w:rPr>
        <w:t xml:space="preserve">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B51E35">
        <w:rPr>
          <w:rFonts w:hAnsi="Verdana" w:ascii="Verdana"/>
          <w:b/>
          <w:bCs/>
          <w:i/>
          <w:iCs/>
          <w:lang w:val="hr-HR"/>
        </w:rPr>
        <w:t>22.790</w:t>
      </w:r>
      <w:r>
        <w:rPr>
          <w:rFonts w:hAnsi="Verdana" w:ascii="Verdana"/>
          <w:b/>
          <w:bCs/>
          <w:i/>
          <w:iCs/>
          <w:lang w:val="hr-HR"/>
        </w:rPr>
        <w:t xml:space="preserve">,00 </w:t>
      </w:r>
      <w:r w:rsidRPr="00EF2AC2">
        <w:rPr>
          <w:rFonts w:hAnsi="Verdana" w:ascii="Verdana"/>
          <w:b/>
          <w:bCs/>
          <w:i/>
          <w:iCs/>
          <w:lang w:val="hr-HR"/>
        </w:rPr>
        <w:t>kn.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Z.k.ul. </w:t>
      </w:r>
      <w:r w:rsidR="00B51E35">
        <w:rPr>
          <w:rFonts w:hAnsi="Verdana" w:ascii="Verdana"/>
          <w:bCs/>
          <w:i/>
          <w:iCs/>
          <w:lang w:val="hr-HR"/>
        </w:rPr>
        <w:t>772</w:t>
      </w:r>
      <w:r>
        <w:rPr>
          <w:rFonts w:hAnsi="Verdana" w:ascii="Verdana"/>
          <w:bCs/>
          <w:i/>
          <w:iCs/>
          <w:lang w:val="hr-HR"/>
        </w:rPr>
        <w:t xml:space="preserve"> k.o. Čremušnica  (MBR 333557) – sastoji se od katastarskih čestica:</w:t>
      </w:r>
    </w:p>
    <w:p w:rsidRDefault="00465235" w:rsidP="00465235" w:rsidR="00465235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B51E35">
        <w:rPr>
          <w:rFonts w:hAnsi="Verdana" w:ascii="Verdana"/>
          <w:bCs/>
          <w:i/>
          <w:iCs/>
          <w:lang w:val="hr-HR"/>
        </w:rPr>
        <w:t>246/2 livada 3.118 m</w:t>
      </w:r>
      <w:r>
        <w:rPr>
          <w:rFonts w:hAnsi="Verdana" w:ascii="Verdana"/>
          <w:bCs/>
          <w:i/>
          <w:iCs/>
          <w:lang w:val="hr-HR"/>
        </w:rPr>
        <w:t xml:space="preserve">2 – početna cijena </w:t>
      </w:r>
      <w:r w:rsidR="00B51E35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B51E35">
        <w:rPr>
          <w:rFonts w:hAnsi="Verdana" w:ascii="Verdana"/>
          <w:bCs/>
          <w:i/>
          <w:iCs/>
          <w:lang w:val="hr-HR"/>
        </w:rPr>
        <w:t>236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B51E35" w:rsidP="00465235" w:rsidR="00B51E35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1248/1 oranica 8.754 m2 – početna cijena 17.508,00 kn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65235" w:rsidP="00465235" w:rsidR="00465235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B51E35">
        <w:rPr>
          <w:rFonts w:hAnsi="Verdana" w:ascii="Verdana"/>
          <w:b/>
          <w:bCs/>
          <w:i/>
          <w:iCs/>
          <w:lang w:val="hr-HR"/>
        </w:rPr>
        <w:t>11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B51E35">
        <w:rPr>
          <w:rFonts w:hAnsi="Verdana" w:ascii="Verdana"/>
          <w:b/>
          <w:bCs/>
          <w:i/>
          <w:iCs/>
          <w:lang w:val="hr-HR"/>
        </w:rPr>
        <w:t>872</w:t>
      </w:r>
      <w:r>
        <w:rPr>
          <w:rFonts w:hAnsi="Verdana" w:ascii="Verdana"/>
          <w:b/>
          <w:bCs/>
          <w:i/>
          <w:iCs/>
          <w:lang w:val="hr-HR"/>
        </w:rPr>
        <w:t xml:space="preserve"> 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B51E35">
        <w:rPr>
          <w:rFonts w:hAnsi="Verdana" w:ascii="Verdana"/>
          <w:b/>
          <w:bCs/>
          <w:i/>
          <w:iCs/>
          <w:lang w:val="hr-HR"/>
        </w:rPr>
        <w:t>23.744</w:t>
      </w:r>
      <w:r>
        <w:rPr>
          <w:rFonts w:hAnsi="Verdana" w:ascii="Verdana"/>
          <w:b/>
          <w:bCs/>
          <w:i/>
          <w:iCs/>
          <w:lang w:val="hr-HR"/>
        </w:rPr>
        <w:t xml:space="preserve">,00 </w:t>
      </w:r>
      <w:r w:rsidRPr="00EF2AC2">
        <w:rPr>
          <w:rFonts w:hAnsi="Verdana" w:ascii="Verdana"/>
          <w:b/>
          <w:bCs/>
          <w:i/>
          <w:iCs/>
          <w:lang w:val="hr-HR"/>
        </w:rPr>
        <w:t>kn.</w:t>
      </w:r>
    </w:p>
    <w:p w:rsidRDefault="00397D39" w:rsidP="00465235" w:rsidR="00397D3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08560F" w:rsidP="00465235" w:rsidR="0008560F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397D39" w:rsidP="00465235" w:rsidR="00397D39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</w:p>
    <w:p w:rsidRDefault="00397D39" w:rsidP="00397D39" w:rsidR="00397D39">
      <w:pPr>
        <w:numPr>
          <w:ilvl w:val="0"/>
          <w:numId w:val="22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1517 k.o. Pješćanica  (MBR 333760) – sastoji se od katastarskih čestica:</w:t>
      </w:r>
    </w:p>
    <w:p w:rsidRDefault="00397D39" w:rsidP="00397D39" w:rsidR="00397D39">
      <w:pPr>
        <w:spacing w:lineRule="auto" w:line="360"/>
        <w:ind w:left="360"/>
        <w:jc w:val="both"/>
        <w:rPr>
          <w:rFonts w:hAnsi="Verdana" w:ascii="Verdana"/>
          <w:bCs/>
          <w:i/>
          <w:iCs/>
          <w:lang w:val="hr-HR"/>
        </w:rPr>
      </w:pPr>
    </w:p>
    <w:p w:rsidRDefault="00397D39" w:rsidP="00397D39" w:rsidR="00397D3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K 60 kuća i dvorište 709 m2 – početna cijena 1.418,00 kn</w:t>
      </w:r>
    </w:p>
    <w:p w:rsidRDefault="00397D39" w:rsidP="00397D39" w:rsidR="00397D3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1232/24 šuma, pašnjak 15.178 m2 – početna cijena 30.356,00 kn</w:t>
      </w:r>
    </w:p>
    <w:p w:rsidRDefault="00397D39" w:rsidP="00397D39" w:rsidR="00397D3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1232/24 pašnjak 4.751 m2 </w:t>
      </w:r>
      <w:r w:rsidR="002E57F7">
        <w:rPr>
          <w:rFonts w:hAnsi="Verdana" w:ascii="Verdana"/>
          <w:bCs/>
          <w:i/>
          <w:iCs/>
          <w:lang w:val="hr-HR"/>
        </w:rPr>
        <w:t>– početna cijena 9.502,00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1232/24 šuma 10.427 m2 – početna cijena 20.854,00,00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1232/25 pašnjak 331 m2 – početna cijena 662,00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1325 voćnjak 529 m2 – početna cijena 1.058,00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1326 voćnjak 3.010 m2 – početna cijena 6.020,00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1327 voćnjak 115 m2 – početna cijena 230,00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lastRenderedPageBreak/>
        <w:t>K.č. 1328 voćnjak 104 m2 – početna cijena 208,00 kn</w:t>
      </w:r>
    </w:p>
    <w:p w:rsidRDefault="002E57F7" w:rsidP="002E57F7" w:rsidR="00397D39" w:rsidRP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1339 oranica 410 m2 – početna cijena 820,00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1466/2 šuma 1.392 m2 – početna cijena 2.784,00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1468/3 oranica 1.964 m2 – početna cijena 3.928,00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K.č. 1468/4 oranica 3.543 m2 – početna cijena </w:t>
      </w:r>
      <w:r w:rsidR="00A566A9">
        <w:rPr>
          <w:rFonts w:hAnsi="Verdana" w:ascii="Verdana"/>
          <w:bCs/>
          <w:i/>
          <w:iCs/>
          <w:lang w:val="hr-HR"/>
        </w:rPr>
        <w:t>7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086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>468/5</w:t>
      </w:r>
      <w:r>
        <w:rPr>
          <w:rFonts w:hAnsi="Verdana" w:ascii="Verdana"/>
          <w:bCs/>
          <w:i/>
          <w:iCs/>
          <w:lang w:val="hr-HR"/>
        </w:rPr>
        <w:t xml:space="preserve"> </w:t>
      </w:r>
      <w:r w:rsidR="00A566A9">
        <w:rPr>
          <w:rFonts w:hAnsi="Verdana" w:ascii="Verdana"/>
          <w:bCs/>
          <w:i/>
          <w:iCs/>
          <w:lang w:val="hr-HR"/>
        </w:rPr>
        <w:t>oranica 2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 xml:space="preserve">849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A566A9">
        <w:rPr>
          <w:rFonts w:hAnsi="Verdana" w:ascii="Verdana"/>
          <w:bCs/>
          <w:i/>
          <w:iCs/>
          <w:lang w:val="hr-HR"/>
        </w:rPr>
        <w:t>5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698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 xml:space="preserve">468/7 oranica 5.330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A566A9">
        <w:rPr>
          <w:rFonts w:hAnsi="Verdana" w:ascii="Verdana"/>
          <w:bCs/>
          <w:i/>
          <w:iCs/>
          <w:lang w:val="hr-HR"/>
        </w:rPr>
        <w:t>10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660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 xml:space="preserve">471/2 livada 730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A566A9">
        <w:rPr>
          <w:rFonts w:hAnsi="Verdana" w:ascii="Verdana"/>
          <w:bCs/>
          <w:i/>
          <w:iCs/>
          <w:lang w:val="hr-HR"/>
        </w:rPr>
        <w:t>1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460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 xml:space="preserve">526/7 oranica 3.363 m2 </w:t>
      </w:r>
      <w:r>
        <w:rPr>
          <w:rFonts w:hAnsi="Verdana" w:ascii="Verdana"/>
          <w:bCs/>
          <w:i/>
          <w:iCs/>
          <w:lang w:val="hr-HR"/>
        </w:rPr>
        <w:t xml:space="preserve">– početna cijena </w:t>
      </w:r>
      <w:r w:rsidR="00A566A9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726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A566A9" w:rsidR="002E57F7" w:rsidRPr="00A566A9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>526/18 oranica 3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122</w:t>
      </w:r>
      <w:r>
        <w:rPr>
          <w:rFonts w:hAnsi="Verdana" w:ascii="Verdana"/>
          <w:bCs/>
          <w:i/>
          <w:iCs/>
          <w:lang w:val="hr-HR"/>
        </w:rPr>
        <w:t xml:space="preserve"> m2 – početna cijena </w:t>
      </w:r>
      <w:r w:rsidR="00A566A9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244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2E57F7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K.č. 1</w:t>
      </w:r>
      <w:r w:rsidR="00A566A9">
        <w:rPr>
          <w:rFonts w:hAnsi="Verdana" w:ascii="Verdana"/>
          <w:bCs/>
          <w:i/>
          <w:iCs/>
          <w:lang w:val="hr-HR"/>
        </w:rPr>
        <w:t xml:space="preserve">635 oranica 3.129 </w:t>
      </w:r>
      <w:r>
        <w:rPr>
          <w:rFonts w:hAnsi="Verdana" w:ascii="Verdana"/>
          <w:bCs/>
          <w:i/>
          <w:iCs/>
          <w:lang w:val="hr-HR"/>
        </w:rPr>
        <w:t xml:space="preserve">m2 – početna cijena </w:t>
      </w:r>
      <w:r w:rsidR="00A566A9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A566A9">
        <w:rPr>
          <w:rFonts w:hAnsi="Verdana" w:ascii="Verdana"/>
          <w:bCs/>
          <w:i/>
          <w:iCs/>
          <w:lang w:val="hr-HR"/>
        </w:rPr>
        <w:t>258</w:t>
      </w:r>
      <w:r>
        <w:rPr>
          <w:rFonts w:hAnsi="Verdana" w:ascii="Verdana"/>
          <w:bCs/>
          <w:i/>
          <w:iCs/>
          <w:lang w:val="hr-HR"/>
        </w:rPr>
        <w:t>,00 kn</w:t>
      </w:r>
    </w:p>
    <w:p w:rsidRDefault="00A566A9" w:rsidP="002E57F7" w:rsidR="002E57F7">
      <w:pPr>
        <w:numPr>
          <w:ilvl w:val="0"/>
          <w:numId w:val="24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</w:t>
      </w:r>
      <w:r w:rsidR="002E57F7">
        <w:rPr>
          <w:rFonts w:hAnsi="Verdana" w:ascii="Verdana"/>
          <w:bCs/>
          <w:i/>
          <w:iCs/>
          <w:lang w:val="hr-HR"/>
        </w:rPr>
        <w:t>.č. 1</w:t>
      </w:r>
      <w:r>
        <w:rPr>
          <w:rFonts w:hAnsi="Verdana" w:ascii="Verdana"/>
          <w:bCs/>
          <w:i/>
          <w:iCs/>
          <w:lang w:val="hr-HR"/>
        </w:rPr>
        <w:t>1890/1 oranica 1.176 m2</w:t>
      </w:r>
      <w:r w:rsidR="002E57F7">
        <w:rPr>
          <w:rFonts w:hAnsi="Verdana" w:ascii="Verdana"/>
          <w:bCs/>
          <w:i/>
          <w:iCs/>
          <w:lang w:val="hr-HR"/>
        </w:rPr>
        <w:t xml:space="preserve"> – početna cijena </w:t>
      </w:r>
      <w:r>
        <w:rPr>
          <w:rFonts w:hAnsi="Verdana" w:ascii="Verdana"/>
          <w:bCs/>
          <w:i/>
          <w:iCs/>
          <w:lang w:val="hr-HR"/>
        </w:rPr>
        <w:t>2</w:t>
      </w:r>
      <w:r w:rsidR="002E57F7">
        <w:rPr>
          <w:rFonts w:hAnsi="Verdana" w:ascii="Verdana"/>
          <w:bCs/>
          <w:i/>
          <w:iCs/>
          <w:lang w:val="hr-HR"/>
        </w:rPr>
        <w:t>.</w:t>
      </w:r>
      <w:r>
        <w:rPr>
          <w:rFonts w:hAnsi="Verdana" w:ascii="Verdana"/>
          <w:bCs/>
          <w:i/>
          <w:iCs/>
          <w:lang w:val="hr-HR"/>
        </w:rPr>
        <w:t>352</w:t>
      </w:r>
      <w:r w:rsidR="002E57F7">
        <w:rPr>
          <w:rFonts w:hAnsi="Verdana" w:ascii="Verdana"/>
          <w:bCs/>
          <w:i/>
          <w:iCs/>
          <w:lang w:val="hr-HR"/>
        </w:rPr>
        <w:t>,00 kn</w:t>
      </w:r>
    </w:p>
    <w:p w:rsidRDefault="00397D39" w:rsidP="00397D39" w:rsidR="00397D3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397D39" w:rsidP="00397D39" w:rsidR="00397D39" w:rsidRPr="00EF2AC2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 xml:space="preserve">Ukupno </w:t>
      </w:r>
      <w:r w:rsidR="00A566A9">
        <w:rPr>
          <w:rFonts w:hAnsi="Verdana" w:ascii="Verdana"/>
          <w:b/>
          <w:bCs/>
          <w:i/>
          <w:iCs/>
          <w:lang w:val="hr-HR"/>
        </w:rPr>
        <w:t>62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A566A9">
        <w:rPr>
          <w:rFonts w:hAnsi="Verdana" w:ascii="Verdana"/>
          <w:b/>
          <w:bCs/>
          <w:i/>
          <w:iCs/>
          <w:lang w:val="hr-HR"/>
        </w:rPr>
        <w:t xml:space="preserve">162 </w:t>
      </w:r>
      <w:r>
        <w:rPr>
          <w:rFonts w:hAnsi="Verdana" w:ascii="Verdana"/>
          <w:b/>
          <w:bCs/>
          <w:i/>
          <w:iCs/>
          <w:lang w:val="hr-HR"/>
        </w:rPr>
        <w:t>m</w:t>
      </w:r>
      <w:r w:rsidRPr="00EF2AC2">
        <w:rPr>
          <w:rFonts w:hAnsi="Verdana" w:ascii="Verdana"/>
          <w:b/>
          <w:bCs/>
          <w:i/>
          <w:iCs/>
          <w:lang w:val="hr-HR"/>
        </w:rPr>
        <w:t>2 – p</w:t>
      </w:r>
      <w:r>
        <w:rPr>
          <w:rFonts w:hAnsi="Verdana" w:ascii="Verdana"/>
          <w:b/>
          <w:bCs/>
          <w:i/>
          <w:iCs/>
          <w:lang w:val="hr-HR"/>
        </w:rPr>
        <w:t>o</w:t>
      </w:r>
      <w:r w:rsidRPr="00EF2AC2">
        <w:rPr>
          <w:rFonts w:hAnsi="Verdana" w:ascii="Verdana"/>
          <w:b/>
          <w:bCs/>
          <w:i/>
          <w:iCs/>
          <w:lang w:val="hr-HR"/>
        </w:rPr>
        <w:t xml:space="preserve">četna cijena </w:t>
      </w:r>
      <w:r w:rsidR="00A566A9">
        <w:rPr>
          <w:rFonts w:hAnsi="Verdana" w:ascii="Verdana"/>
          <w:b/>
          <w:bCs/>
          <w:i/>
          <w:iCs/>
          <w:lang w:val="hr-HR"/>
        </w:rPr>
        <w:t>124</w:t>
      </w:r>
      <w:r>
        <w:rPr>
          <w:rFonts w:hAnsi="Verdana" w:ascii="Verdana"/>
          <w:b/>
          <w:bCs/>
          <w:i/>
          <w:iCs/>
          <w:lang w:val="hr-HR"/>
        </w:rPr>
        <w:t>.</w:t>
      </w:r>
      <w:r w:rsidR="00A566A9">
        <w:rPr>
          <w:rFonts w:hAnsi="Verdana" w:ascii="Verdana"/>
          <w:b/>
          <w:bCs/>
          <w:i/>
          <w:iCs/>
          <w:lang w:val="hr-HR"/>
        </w:rPr>
        <w:t>324</w:t>
      </w:r>
      <w:r>
        <w:rPr>
          <w:rFonts w:hAnsi="Verdana" w:ascii="Verdana"/>
          <w:b/>
          <w:bCs/>
          <w:i/>
          <w:iCs/>
          <w:lang w:val="hr-HR"/>
        </w:rPr>
        <w:t xml:space="preserve">,00 </w:t>
      </w:r>
      <w:r w:rsidRPr="00EF2AC2">
        <w:rPr>
          <w:rFonts w:hAnsi="Verdana" w:ascii="Verdana"/>
          <w:b/>
          <w:bCs/>
          <w:i/>
          <w:iCs/>
          <w:lang w:val="hr-HR"/>
        </w:rPr>
        <w:t>kn.</w:t>
      </w:r>
    </w:p>
    <w:p w:rsidRDefault="00465235" w:rsidP="00465235" w:rsidR="00465235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8560F" w:rsidP="00465235" w:rsidR="0008560F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08560F" w:rsidP="00465235" w:rsidR="0008560F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Napomena:</w:t>
      </w: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Procijena vrijednosi nekretnina (zemljišta) izvršena je na temelju procjene stalnog sudskog vještaka poljoprivredne struke Alan Đozić.</w:t>
      </w: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Na osmoj javnoj dražbi nekretnine će se prodavati po cijeni od 2,00 kn po m2. Nema popusta.</w:t>
      </w: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UVJETI PRODAJE:</w:t>
      </w: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A566A9" w:rsidP="00465235" w:rsidR="00A566A9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261734" w:rsidP="009658E8" w:rsidR="0026173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261734" w:rsidP="009658E8" w:rsidR="0026173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D41B48" w:rsidR="00D41B4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U Zagrebu,</w:t>
      </w:r>
      <w:r w:rsidR="0008560F">
        <w:rPr>
          <w:rFonts w:hAnsi="Verdana" w:ascii="Verdana"/>
          <w:bCs/>
          <w:i/>
          <w:iCs/>
          <w:lang w:val="hr-HR"/>
        </w:rPr>
        <w:t xml:space="preserve"> 0</w:t>
      </w:r>
      <w:r w:rsidR="007D4BA6">
        <w:rPr>
          <w:rFonts w:hAnsi="Verdana" w:ascii="Verdana"/>
          <w:bCs/>
          <w:i/>
          <w:iCs/>
          <w:lang w:val="hr-HR"/>
        </w:rPr>
        <w:t>6</w:t>
      </w:r>
      <w:r w:rsidR="0008560F">
        <w:rPr>
          <w:rFonts w:hAnsi="Verdana" w:ascii="Verdana"/>
          <w:bCs/>
          <w:i/>
          <w:iCs/>
          <w:lang w:val="hr-HR"/>
        </w:rPr>
        <w:t>.04.2018.</w:t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406D4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  <w:t>Stečajni upravitelj:</w:t>
      </w:r>
    </w:p>
    <w:p w:rsidRDefault="00406D44" w:rsidR="00406D4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4606A" w:rsidR="00406D4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  <w:t>Jerko Duško Suić, dipl.iur.</w:t>
      </w:r>
      <w:r w:rsidR="004D73CD">
        <w:rPr>
          <w:rFonts w:hAnsi="Verdana" w:ascii="Verdana"/>
          <w:bCs/>
          <w:i/>
          <w:iCs/>
          <w:lang w:val="hr-HR"/>
        </w:rPr>
        <w:t xml:space="preserve"> </w:t>
      </w:r>
    </w:p>
    <w:p w:rsidRDefault="0008560F" w:rsidR="0008560F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sectPr w:rsidSect="00121BC4" w:rsidR="0008560F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71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AF6" w:rsidR="007E2AF6">
      <w:r>
        <w:separator/>
      </w:r>
    </w:p>
  </w:endnote>
  <w:endnote w:id="0" w:type="continuationSeparator">
    <w:p w:rsidRDefault="007E2AF6" w:rsidR="007E2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R="00E06C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6C1C" w:rsidR="00E06C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R="00E06C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73D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E06C1C" w:rsidR="00E06C1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AF6" w:rsidR="007E2AF6">
      <w:r>
        <w:separator/>
      </w:r>
    </w:p>
  </w:footnote>
  <w:footnote w:id="0" w:type="continuationSeparator">
    <w:p w:rsidRDefault="007E2AF6" w:rsidR="007E2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P="00CF4963" w:rsidR="00E06C1C">
    <w:pPr>
      <w:spacing w:lineRule="auto" w:line="360"/>
      <w:jc w:val="right"/>
      <w:rPr>
        <w:b/>
        <w:bCs/>
        <w:i/>
        <w:iCs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73454"/>
    <w:multiLevelType w:val="hybridMultilevel"/>
    <w:tmpl w:val="F5F8D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966C52E8" w:ilvl="2">
      <w:start w:val="40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753152"/>
    <w:multiLevelType w:val="hybridMultilevel"/>
    <w:tmpl w:val="E55A5DA0"/>
    <w:lvl w:tplc="92AE9CDA" w:ilvl="0">
      <w:start w:val="1"/>
      <w:numFmt w:val="lowerLetter"/>
      <w:lvlText w:val="%1)"/>
      <w:lvlJc w:val="left"/>
      <w:pPr>
        <w:tabs>
          <w:tab w:pos="1530" w:val="num"/>
        </w:tabs>
        <w:ind w:hanging="450" w:left="15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B0A7F6A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182D00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D9E3A31"/>
    <w:multiLevelType w:val="hybridMultilevel"/>
    <w:tmpl w:val="E50490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B460EC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CD284B"/>
    <w:multiLevelType w:val="hybridMultilevel"/>
    <w:tmpl w:val="DA5E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2B5DEB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1550CDC"/>
    <w:multiLevelType w:val="hybridMultilevel"/>
    <w:tmpl w:val="066816CE"/>
    <w:lvl w:tplc="69F8AC36" w:ilvl="0"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1F05D81"/>
    <w:multiLevelType w:val="hybridMultilevel"/>
    <w:tmpl w:val="2D462F16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6253AEC"/>
    <w:multiLevelType w:val="hybridMultilevel"/>
    <w:tmpl w:val="00504532"/>
    <w:lvl w:tplc="5A5CD7A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DD4CFE"/>
    <w:multiLevelType w:val="hybridMultilevel"/>
    <w:tmpl w:val="5632422A"/>
    <w:lvl w:tplc="C4CC37B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E6410CA"/>
    <w:multiLevelType w:val="hybridMultilevel"/>
    <w:tmpl w:val="8228C908"/>
    <w:lvl w:tplc="AE3CE18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75A6B52"/>
    <w:multiLevelType w:val="hybridMultilevel"/>
    <w:tmpl w:val="A72601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A327A86"/>
    <w:multiLevelType w:val="hybridMultilevel"/>
    <w:tmpl w:val="7F3EE0DA"/>
    <w:lvl w:tplc="C3728EDE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4">
    <w:nsid w:val="6F874E55"/>
    <w:multiLevelType w:val="hybridMultilevel"/>
    <w:tmpl w:val="8A1852BA"/>
    <w:lvl w:tplc="FC6C5844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BC62205"/>
    <w:multiLevelType w:val="hybridMultilevel"/>
    <w:tmpl w:val="0B58A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91112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2F1136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6"/>
  </w:num>
  <w:num w:numId="4">
    <w:abstractNumId w:val="18"/>
  </w:num>
  <w:num w:numId="5">
    <w:abstractNumId w:val="4"/>
  </w:num>
  <w:num w:numId="6">
    <w:abstractNumId w:val="16"/>
  </w:num>
  <w:num w:numId="7">
    <w:abstractNumId w:val="3"/>
  </w:num>
  <w:num w:numId="8">
    <w:abstractNumId w:val="8"/>
  </w:num>
  <w:num w:numId="9">
    <w:abstractNumId w:val="7"/>
  </w:num>
  <w:num w:numId="10">
    <w:abstractNumId w:val="24"/>
  </w:num>
  <w:num w:numId="11">
    <w:abstractNumId w:val="19"/>
  </w:num>
  <w:num w:numId="12">
    <w:abstractNumId w:val="26"/>
  </w:num>
  <w:num w:numId="13">
    <w:abstractNumId w:val="23"/>
  </w:num>
  <w:num w:numId="14">
    <w:abstractNumId w:val="20"/>
  </w:num>
  <w:num w:numId="15">
    <w:abstractNumId w:val="14"/>
  </w:num>
  <w:num w:numId="16">
    <w:abstractNumId w:val="1"/>
  </w:num>
  <w:num w:numId="17">
    <w:abstractNumId w:val="9"/>
  </w:num>
  <w:num w:numId="18">
    <w:abstractNumId w:val="10"/>
  </w:num>
  <w:num w:numId="19">
    <w:abstractNumId w:val="21"/>
  </w:num>
  <w:num w:numId="20">
    <w:abstractNumId w:val="25"/>
  </w:num>
  <w:num w:numId="21">
    <w:abstractNumId w:val="17"/>
  </w:num>
  <w:num w:numId="22">
    <w:abstractNumId w:val="12"/>
  </w:num>
  <w:num w:numId="23">
    <w:abstractNumId w:val="13"/>
  </w:num>
  <w:num w:numId="24">
    <w:abstractNumId w:val="22"/>
  </w:num>
  <w:num w:numId="25">
    <w:abstractNumId w:val="5"/>
  </w:num>
  <w:num w:numId="26">
    <w:abstractNumId w:val="15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02"/>
    <w:rsid w:val="00034A87"/>
    <w:rsid w:val="00052F0A"/>
    <w:rsid w:val="000616D3"/>
    <w:rsid w:val="00085498"/>
    <w:rsid w:val="0008560F"/>
    <w:rsid w:val="00086088"/>
    <w:rsid w:val="00091941"/>
    <w:rsid w:val="000B3907"/>
    <w:rsid w:val="000C1FA8"/>
    <w:rsid w:val="000F5883"/>
    <w:rsid w:val="00113AFE"/>
    <w:rsid w:val="00114E30"/>
    <w:rsid w:val="001211B4"/>
    <w:rsid w:val="00121BC4"/>
    <w:rsid w:val="00142F92"/>
    <w:rsid w:val="001600CD"/>
    <w:rsid w:val="00161492"/>
    <w:rsid w:val="001823BF"/>
    <w:rsid w:val="001B661C"/>
    <w:rsid w:val="001C03E5"/>
    <w:rsid w:val="001C491E"/>
    <w:rsid w:val="001D1F2C"/>
    <w:rsid w:val="001D5538"/>
    <w:rsid w:val="00212B9C"/>
    <w:rsid w:val="002234B0"/>
    <w:rsid w:val="00226ACF"/>
    <w:rsid w:val="00241520"/>
    <w:rsid w:val="00251058"/>
    <w:rsid w:val="00261734"/>
    <w:rsid w:val="00294CAF"/>
    <w:rsid w:val="002B332A"/>
    <w:rsid w:val="002B407D"/>
    <w:rsid w:val="002D5EF0"/>
    <w:rsid w:val="002E57F7"/>
    <w:rsid w:val="00303716"/>
    <w:rsid w:val="003226A4"/>
    <w:rsid w:val="00364555"/>
    <w:rsid w:val="00364B66"/>
    <w:rsid w:val="00366945"/>
    <w:rsid w:val="00381CE5"/>
    <w:rsid w:val="003934E9"/>
    <w:rsid w:val="00397D39"/>
    <w:rsid w:val="003A41E0"/>
    <w:rsid w:val="003B79FA"/>
    <w:rsid w:val="003D2BB7"/>
    <w:rsid w:val="003D5BDE"/>
    <w:rsid w:val="003E4379"/>
    <w:rsid w:val="003E4EAF"/>
    <w:rsid w:val="00406D44"/>
    <w:rsid w:val="00431DDE"/>
    <w:rsid w:val="0044606A"/>
    <w:rsid w:val="00451DFC"/>
    <w:rsid w:val="00465235"/>
    <w:rsid w:val="00470651"/>
    <w:rsid w:val="0047727D"/>
    <w:rsid w:val="004858AA"/>
    <w:rsid w:val="004B468F"/>
    <w:rsid w:val="004D73CD"/>
    <w:rsid w:val="004D7B14"/>
    <w:rsid w:val="00507817"/>
    <w:rsid w:val="00566BC8"/>
    <w:rsid w:val="00572F53"/>
    <w:rsid w:val="00573B54"/>
    <w:rsid w:val="00574361"/>
    <w:rsid w:val="00581E19"/>
    <w:rsid w:val="0058565C"/>
    <w:rsid w:val="005C29A9"/>
    <w:rsid w:val="005C66AA"/>
    <w:rsid w:val="005D1FC9"/>
    <w:rsid w:val="005E0973"/>
    <w:rsid w:val="00605B6D"/>
    <w:rsid w:val="00606DFA"/>
    <w:rsid w:val="006273BB"/>
    <w:rsid w:val="006526C4"/>
    <w:rsid w:val="00673ED1"/>
    <w:rsid w:val="0067473D"/>
    <w:rsid w:val="006854B9"/>
    <w:rsid w:val="00690D83"/>
    <w:rsid w:val="006B5D55"/>
    <w:rsid w:val="006B7F26"/>
    <w:rsid w:val="006E22AD"/>
    <w:rsid w:val="006F34B1"/>
    <w:rsid w:val="00700244"/>
    <w:rsid w:val="00711C24"/>
    <w:rsid w:val="00714CCC"/>
    <w:rsid w:val="00723C0B"/>
    <w:rsid w:val="00724572"/>
    <w:rsid w:val="00731EC7"/>
    <w:rsid w:val="007720F7"/>
    <w:rsid w:val="00786CC2"/>
    <w:rsid w:val="007A0207"/>
    <w:rsid w:val="007B1008"/>
    <w:rsid w:val="007C2365"/>
    <w:rsid w:val="007D4BA6"/>
    <w:rsid w:val="007D4C85"/>
    <w:rsid w:val="007D5F19"/>
    <w:rsid w:val="007D6FD6"/>
    <w:rsid w:val="007E2AF6"/>
    <w:rsid w:val="007E4659"/>
    <w:rsid w:val="007F2E6A"/>
    <w:rsid w:val="007F609A"/>
    <w:rsid w:val="008434D3"/>
    <w:rsid w:val="00844A92"/>
    <w:rsid w:val="00851674"/>
    <w:rsid w:val="00865F46"/>
    <w:rsid w:val="008A39A7"/>
    <w:rsid w:val="008C73B7"/>
    <w:rsid w:val="008D56ED"/>
    <w:rsid w:val="00913B78"/>
    <w:rsid w:val="00934268"/>
    <w:rsid w:val="00937447"/>
    <w:rsid w:val="00940F41"/>
    <w:rsid w:val="009613A2"/>
    <w:rsid w:val="009658E8"/>
    <w:rsid w:val="00973FBA"/>
    <w:rsid w:val="009912A2"/>
    <w:rsid w:val="009C4558"/>
    <w:rsid w:val="009C5098"/>
    <w:rsid w:val="009C616B"/>
    <w:rsid w:val="009C70A7"/>
    <w:rsid w:val="009F5E35"/>
    <w:rsid w:val="00A23554"/>
    <w:rsid w:val="00A23DFE"/>
    <w:rsid w:val="00A24C97"/>
    <w:rsid w:val="00A2757D"/>
    <w:rsid w:val="00A35BCB"/>
    <w:rsid w:val="00A36CDE"/>
    <w:rsid w:val="00A4127C"/>
    <w:rsid w:val="00A566A9"/>
    <w:rsid w:val="00AB662F"/>
    <w:rsid w:val="00AB6F90"/>
    <w:rsid w:val="00AC73DC"/>
    <w:rsid w:val="00AF2A02"/>
    <w:rsid w:val="00B0766F"/>
    <w:rsid w:val="00B51E35"/>
    <w:rsid w:val="00B61E67"/>
    <w:rsid w:val="00B93265"/>
    <w:rsid w:val="00B94F86"/>
    <w:rsid w:val="00B956BC"/>
    <w:rsid w:val="00BD77E8"/>
    <w:rsid w:val="00BF1270"/>
    <w:rsid w:val="00C14BC5"/>
    <w:rsid w:val="00C61DC2"/>
    <w:rsid w:val="00C711F9"/>
    <w:rsid w:val="00C92ABF"/>
    <w:rsid w:val="00CB1AE5"/>
    <w:rsid w:val="00CF4963"/>
    <w:rsid w:val="00D06E49"/>
    <w:rsid w:val="00D25CC0"/>
    <w:rsid w:val="00D34D13"/>
    <w:rsid w:val="00D41B48"/>
    <w:rsid w:val="00D45DDE"/>
    <w:rsid w:val="00D5498E"/>
    <w:rsid w:val="00D6759E"/>
    <w:rsid w:val="00D7443D"/>
    <w:rsid w:val="00D91241"/>
    <w:rsid w:val="00DA32D6"/>
    <w:rsid w:val="00DA59F6"/>
    <w:rsid w:val="00DB46C3"/>
    <w:rsid w:val="00DC66A4"/>
    <w:rsid w:val="00DD6EA3"/>
    <w:rsid w:val="00DE1013"/>
    <w:rsid w:val="00DF498C"/>
    <w:rsid w:val="00E06BF4"/>
    <w:rsid w:val="00E06C1C"/>
    <w:rsid w:val="00E253D4"/>
    <w:rsid w:val="00E260B3"/>
    <w:rsid w:val="00E326CE"/>
    <w:rsid w:val="00E559B2"/>
    <w:rsid w:val="00E639D8"/>
    <w:rsid w:val="00E72469"/>
    <w:rsid w:val="00E821AD"/>
    <w:rsid w:val="00E85626"/>
    <w:rsid w:val="00EC6172"/>
    <w:rsid w:val="00ED3193"/>
    <w:rsid w:val="00EF2AC2"/>
    <w:rsid w:val="00F03916"/>
    <w:rsid w:val="00F558FA"/>
    <w:rsid w:val="00F56102"/>
    <w:rsid w:val="00F80B37"/>
    <w:rsid w:val="00F947E3"/>
    <w:rsid w:val="00FA350F"/>
    <w:rsid w:val="00FB087F"/>
    <w:rsid w:val="00FB3516"/>
    <w:rsid w:val="00FE6465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Rule="auto" w:line="360"/>
      <w:jc w:val="both"/>
    </w:pPr>
    <w:rPr>
      <w:lang w:val="x-none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customStyle="true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49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54B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4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73D"/>
    <w:rPr>
      <w:rFonts w:cs="Times New Roman" w:hAnsi="Times New Roman" w:ascii="Times New Roman"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73D"/>
    <w:rPr>
      <w:rFonts w:hAnsi="Verdana" w:ascii="Verdana"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73D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73D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="360" w:lineRule="auto"/>
      <w:jc w:val="both"/>
    </w:pPr>
    <w:rPr>
      <w:lang w:val="x-none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customStyle="1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49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54B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4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73D"/>
    <w:rPr>
      <w:rFonts w:ascii="Times New Roman" w:cs="Times New Roman" w:hAnsi="Times New Roman"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73D"/>
    <w:rPr>
      <w:rFonts w:ascii="Verdana" w:hAnsi="Verdana"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73D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73D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9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7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F3116-8196-4A9A-832A-B2EE6C7F3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10</properties:Pages>
  <properties:Words>2165</properties:Words>
  <properties:Characters>10851</properties:Characters>
  <properties:Lines>327</properties:Lines>
  <properties:Paragraphs>220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2018-04-10T11:12:00Z</dcterms:created>
  <dc:creator>pc3</dc:creator>
  <cp:lastModifiedBy>Matea Bizjak</cp:lastModifiedBy>
  <cp:lastPrinted>2018-04-05T08:23:00Z</cp:lastPrinted>
  <dcterms:modified xmlns:xsi="http://www.w3.org/2001/XMLSchema-instance" xsi:type="dcterms:W3CDTF">2018-04-10T11:12:00Z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St-901/2013-114 / Podnesak - Podnesak (PZ Petrova gora dopis - Trgovački sud - NOVO 04.04.2018. Z.K.UL.docx)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