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85d2" w14:paraId="d4f85d2" w:rsidRDefault="00765A82" w:rsidP="00765A82" w:rsidR="00765A82">
      <w:pPr>
        <w:jc w:val="right"/>
        <w15:collapsed w:val="false"/>
      </w:pPr>
      <w:r>
        <w:t>6 St-</w:t>
      </w:r>
      <w:r w:rsidR="00E377B8">
        <w:t>54/18-9</w:t>
      </w:r>
    </w:p>
    <w:p w:rsidRDefault="00765A82" w:rsidP="00765A82" w:rsidR="00765A82">
      <w:pPr>
        <w:tabs>
          <w:tab w:pos="7620" w:val="left"/>
        </w:tabs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</w:p>
    <w:p w:rsidRDefault="00765A82" w:rsidP="00765A82" w:rsidR="00765A82"/>
    <w:p w:rsidRDefault="00765A82" w:rsidP="00765A82" w:rsidR="00765A8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65A82" w:rsidP="00765A82" w:rsidR="00765A8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jc w:val="center"/>
        <w:rPr>
          <w:b/>
        </w:rPr>
      </w:pPr>
      <w:r>
        <w:rPr>
          <w:b/>
        </w:rPr>
        <w:t>R J E Š E N J E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ind w:firstLine="708"/>
        <w:jc w:val="both"/>
      </w:pPr>
      <w:r>
        <w:t xml:space="preserve">Trgovački sud u Osijeku, po stečajnoj sutkinji Nadi Roso, u stečajnom postupku nad dužnikom </w:t>
      </w:r>
      <w:r w:rsidR="00E377B8">
        <w:rPr>
          <w:b/>
        </w:rPr>
        <w:t>LUKAS GRUPA d.o.o. Osijek, Vijenac I. Meštrovića 74, OIB: 29689595163, MBS: 030166452</w:t>
      </w:r>
      <w:r>
        <w:rPr>
          <w:b/>
        </w:rPr>
        <w:t>,</w:t>
      </w:r>
      <w:r>
        <w:t xml:space="preserve"> dana </w:t>
      </w:r>
      <w:r w:rsidR="00E377B8">
        <w:t>27. kolovoza 2018</w:t>
      </w:r>
      <w:r>
        <w:t xml:space="preserve">. g.,           </w:t>
      </w:r>
    </w:p>
    <w:p w:rsidRDefault="00B515DF" w:rsidP="00B515DF" w:rsidR="00B14147">
      <w:pPr>
        <w:pStyle w:val="Tijeloteksta"/>
        <w:tabs>
          <w:tab w:pos="2475" w:val="left"/>
        </w:tabs>
      </w:pPr>
      <w:r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E377B8" w:rsidP="006B22AF" w:rsidR="006B22AF">
      <w:pPr>
        <w:pStyle w:val="Tijeloteksta"/>
        <w:numPr>
          <w:ilvl w:val="0"/>
          <w:numId w:val="1"/>
        </w:numPr>
      </w:pPr>
      <w:r>
        <w:t>Privremena s</w:t>
      </w:r>
      <w:r w:rsidR="00D43D85">
        <w:t>tečajn</w:t>
      </w:r>
      <w:r w:rsidR="00765A82">
        <w:t>a</w:t>
      </w:r>
      <w:r w:rsidR="00D43D85">
        <w:t xml:space="preserve"> upravitelj</w:t>
      </w:r>
      <w:r w:rsidR="00765A82">
        <w:t>ica</w:t>
      </w:r>
      <w:r w:rsidR="00B14147">
        <w:t xml:space="preserve"> </w:t>
      </w:r>
      <w:r>
        <w:rPr>
          <w:b/>
        </w:rPr>
        <w:t xml:space="preserve">Edita </w:t>
      </w:r>
      <w:proofErr w:type="spellStart"/>
      <w:r>
        <w:rPr>
          <w:b/>
        </w:rPr>
        <w:t>Đurkin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dipl</w:t>
      </w:r>
      <w:proofErr w:type="spellEnd"/>
      <w:r>
        <w:rPr>
          <w:b/>
        </w:rPr>
        <w:t xml:space="preserve"> iur. iz Osijeka, </w:t>
      </w:r>
      <w:proofErr w:type="spellStart"/>
      <w:r>
        <w:rPr>
          <w:b/>
        </w:rPr>
        <w:t>Donjodravska</w:t>
      </w:r>
      <w:proofErr w:type="spellEnd"/>
      <w:r>
        <w:rPr>
          <w:b/>
        </w:rPr>
        <w:t xml:space="preserve"> obala 16, OIB 65118926772 </w:t>
      </w:r>
      <w:r w:rsidR="00D43D85">
        <w:t>razrješava se dužnosti stečajn</w:t>
      </w:r>
      <w:r w:rsidR="00765A82">
        <w:t>e</w:t>
      </w:r>
      <w:r w:rsidR="00D43D85">
        <w:t xml:space="preserve"> upravitelj</w:t>
      </w:r>
      <w:r w:rsidR="00765A82">
        <w:t>ice</w:t>
      </w:r>
      <w:r w:rsidR="00D43D85">
        <w:t xml:space="preserve"> u stečajnom postupku nad dužnikom </w:t>
      </w:r>
      <w:r>
        <w:rPr>
          <w:b/>
        </w:rPr>
        <w:t>LUKAS GRUPA d.o.o. Osijek, Vijenac I. Meštrovića 74, OIB: 29689595163, MBS: 030166452</w:t>
      </w:r>
      <w:r w:rsidR="001E3E48">
        <w:t>.</w:t>
      </w:r>
      <w:r w:rsidR="0081398C">
        <w:t xml:space="preserve"> </w:t>
      </w:r>
    </w:p>
    <w:p w:rsidRDefault="001E3E48" w:rsidP="00E377B8" w:rsidR="005D5206" w:rsidRPr="007B6FDC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E377B8">
        <w:rPr>
          <w:b/>
        </w:rPr>
        <w:t>LUKAS GRUPA d.o.o. Osijek, Vijenac I. Meštrovića 74, OIB: 29689595163, MBS: 030166452</w:t>
      </w:r>
      <w:r w:rsidR="006A2408">
        <w:t>,</w:t>
      </w:r>
      <w:r w:rsidR="00451DD6" w:rsidRPr="00451DD6">
        <w:t xml:space="preserve"> </w:t>
      </w:r>
      <w:r w:rsidR="00D43D85">
        <w:t xml:space="preserve">imenuje se </w:t>
      </w:r>
      <w:r w:rsidR="00E377B8">
        <w:t xml:space="preserve">privremeni </w:t>
      </w:r>
      <w:r w:rsidR="0081398C">
        <w:t>stečajn</w:t>
      </w:r>
      <w:r w:rsidR="00765A82">
        <w:t>i</w:t>
      </w:r>
      <w:r w:rsidR="00B515DF">
        <w:t xml:space="preserve"> upravitelj </w:t>
      </w:r>
      <w:r w:rsidR="00E377B8" w:rsidRPr="00E377B8">
        <w:rPr>
          <w:b/>
        </w:rPr>
        <w:t>Jozo Pavičić iz Osijeka, Svetog Roka 44, OIB 69969627936</w:t>
      </w:r>
      <w:r w:rsidR="00765A82">
        <w:rPr>
          <w:b/>
        </w:rPr>
        <w:t>.</w:t>
      </w:r>
    </w:p>
    <w:p w:rsidRDefault="00E377B8" w:rsidP="004B741D" w:rsidR="00F55EB2">
      <w:pPr>
        <w:pStyle w:val="Tijeloteksta"/>
        <w:numPr>
          <w:ilvl w:val="0"/>
          <w:numId w:val="1"/>
        </w:numPr>
      </w:pPr>
      <w:r>
        <w:t>Privremena s</w:t>
      </w:r>
      <w:r w:rsidR="004B741D">
        <w:t>tečajn</w:t>
      </w:r>
      <w:r w:rsidR="00765A82">
        <w:t>a</w:t>
      </w:r>
      <w:r w:rsidR="004B741D">
        <w:t xml:space="preserve"> upravitelj</w:t>
      </w:r>
      <w:r w:rsidR="00765A82">
        <w:t xml:space="preserve">ica </w:t>
      </w:r>
      <w:r>
        <w:t xml:space="preserve">Edita </w:t>
      </w:r>
      <w:proofErr w:type="spellStart"/>
      <w:r>
        <w:t>Đurkin</w:t>
      </w:r>
      <w:proofErr w:type="spellEnd"/>
      <w:r w:rsidR="005D5206" w:rsidRPr="005D0138">
        <w:t xml:space="preserve"> iz Osijeka</w:t>
      </w:r>
      <w:r w:rsidR="005D5206">
        <w:t xml:space="preserve"> </w:t>
      </w:r>
      <w:r w:rsidR="004B741D">
        <w:t>duž</w:t>
      </w:r>
      <w:r w:rsidR="00765A82">
        <w:t>na</w:t>
      </w:r>
      <w:r w:rsidR="004B741D">
        <w:t xml:space="preserve"> je u primjerenom roku, a najdulje u roku od </w:t>
      </w:r>
      <w:r w:rsidR="00765A82">
        <w:t>8</w:t>
      </w:r>
      <w:r w:rsidR="004B741D">
        <w:t xml:space="preserve"> dana </w:t>
      </w:r>
      <w:r w:rsidR="00F55EB2">
        <w:t xml:space="preserve">od dana </w:t>
      </w:r>
      <w:r>
        <w:t>objave</w:t>
      </w:r>
      <w:r w:rsidR="00F55EB2">
        <w:t xml:space="preserve"> ovoga rješenja</w:t>
      </w:r>
      <w:r>
        <w:t xml:space="preserve"> na mrežnim stranicama e-Oglasna ploča sudova</w:t>
      </w:r>
      <w:r w:rsidR="00F55EB2">
        <w:t xml:space="preserve"> izvršiti primopredaju cjelokupne dokumentacije stečajnog dužnika </w:t>
      </w:r>
      <w:r>
        <w:t xml:space="preserve">privremenom </w:t>
      </w:r>
      <w:r w:rsidR="00F55EB2">
        <w:t>stečajno</w:t>
      </w:r>
      <w:r w:rsidR="00765A82">
        <w:t>m</w:t>
      </w:r>
      <w:r w:rsidR="00F55EB2">
        <w:t xml:space="preserve"> upravitelj</w:t>
      </w:r>
      <w:r w:rsidR="00765A82">
        <w:t>u</w:t>
      </w:r>
      <w:r w:rsidR="007A7F9E">
        <w:t xml:space="preserve"> </w:t>
      </w:r>
      <w:r>
        <w:t>Jozi Pavičiću iz Osijeka</w:t>
      </w:r>
      <w:r w:rsidR="00786F1E">
        <w:t>, pod zakonskim posljedicama</w:t>
      </w:r>
      <w:r w:rsidR="00F55EB2">
        <w:t>.</w:t>
      </w:r>
    </w:p>
    <w:p w:rsidRDefault="00E377B8" w:rsidP="004B741D" w:rsidR="004B741D">
      <w:pPr>
        <w:pStyle w:val="Tijeloteksta"/>
        <w:numPr>
          <w:ilvl w:val="0"/>
          <w:numId w:val="1"/>
        </w:numPr>
      </w:pPr>
      <w:r>
        <w:t>Privremeni s</w:t>
      </w:r>
      <w:r w:rsidR="00F55EB2">
        <w:t>tečajn</w:t>
      </w:r>
      <w:r w:rsidR="00765A82">
        <w:t>i</w:t>
      </w:r>
      <w:r w:rsidR="00F55EB2">
        <w:t xml:space="preserve"> upravitelj </w:t>
      </w:r>
      <w:r w:rsidR="004325DA">
        <w:t>iz točke 2. ovog rješenja duž</w:t>
      </w:r>
      <w:r w:rsidR="007A7F9E">
        <w:t>na</w:t>
      </w:r>
      <w:r w:rsidR="00F55EB2">
        <w:t xml:space="preserve"> je u roku od </w:t>
      </w:r>
      <w:r w:rsidR="00765A82">
        <w:t>15</w:t>
      </w:r>
      <w:r w:rsidR="00F55EB2">
        <w:t xml:space="preserve">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 w:rsidR="00F55EB2">
        <w:t>edb</w:t>
      </w:r>
      <w:r w:rsidR="00786F1E">
        <w:t>u</w:t>
      </w:r>
      <w:r w:rsidR="004B741D">
        <w:t xml:space="preserve"> stečajnog postupka nad njegovom imovinom.</w:t>
      </w:r>
    </w:p>
    <w:p w:rsidRDefault="00E377B8" w:rsidP="004B741D" w:rsidR="00B95216">
      <w:pPr>
        <w:pStyle w:val="Tijeloteksta"/>
        <w:numPr>
          <w:ilvl w:val="0"/>
          <w:numId w:val="1"/>
        </w:numPr>
      </w:pPr>
      <w:r>
        <w:t>Privremeni s</w:t>
      </w:r>
      <w:r w:rsidR="004B741D">
        <w:t>tečajn</w:t>
      </w:r>
      <w:r w:rsidR="00765A82">
        <w:t>i</w:t>
      </w:r>
      <w:r w:rsidR="004B741D">
        <w:t xml:space="preserve"> upravitelj</w:t>
      </w:r>
      <w:r w:rsidR="00765A82">
        <w:t xml:space="preserve"> </w:t>
      </w:r>
      <w:r>
        <w:t>Jozo Pavičić</w:t>
      </w:r>
      <w:r w:rsidR="00765A82">
        <w:t xml:space="preserve"> </w:t>
      </w:r>
      <w:r w:rsidR="007A7F9E">
        <w:t xml:space="preserve">iz Osijeka </w:t>
      </w:r>
      <w:r w:rsidR="004B741D">
        <w:t>ovlašten je stupiti u poslovne prostorije dužnika, te tamo provesti sve radnje</w:t>
      </w:r>
      <w:r w:rsidR="00F55EB2">
        <w:t>, izvršiti uvid u knjige i svu poslovnu dokumentaciju dužnika</w:t>
      </w:r>
      <w:r w:rsidR="004B741D">
        <w:t>.</w:t>
      </w:r>
    </w:p>
    <w:p w:rsidRDefault="00765A82" w:rsidP="00765A82" w:rsidR="00765A82" w:rsidRPr="00B95216">
      <w:pPr>
        <w:pStyle w:val="Tijeloteksta"/>
        <w:ind w:left="720"/>
      </w:pPr>
    </w:p>
    <w:p w:rsidRDefault="006A2408" w:rsidP="004B741D" w:rsidR="006A2408">
      <w:pPr>
        <w:pStyle w:val="Tijeloteksta"/>
        <w:rPr>
          <w:b/>
          <w:bCs/>
        </w:rPr>
      </w:pPr>
    </w:p>
    <w:p w:rsidRDefault="003B2775" w:rsidP="004B741D" w:rsidR="003B2775">
      <w:pPr>
        <w:pStyle w:val="Tijeloteksta"/>
        <w:rPr>
          <w:b/>
          <w:bCs/>
        </w:rPr>
      </w:pPr>
    </w:p>
    <w:p w:rsidRDefault="003B2775" w:rsidP="004B741D" w:rsidR="003B2775">
      <w:pPr>
        <w:pStyle w:val="Tijeloteksta"/>
        <w:rPr>
          <w:b/>
          <w:bCs/>
        </w:rPr>
      </w:pPr>
    </w:p>
    <w:p w:rsidRDefault="003B2775" w:rsidP="004B741D" w:rsidR="003B2775">
      <w:pPr>
        <w:pStyle w:val="Tijeloteksta"/>
        <w:rPr>
          <w:b/>
          <w:bCs/>
        </w:rPr>
      </w:pPr>
    </w:p>
    <w:p w:rsidRDefault="003B2775" w:rsidP="004B741D" w:rsidR="003B2775">
      <w:pPr>
        <w:pStyle w:val="Tijeloteksta"/>
        <w:rPr>
          <w:b/>
          <w:bCs/>
        </w:rPr>
      </w:pPr>
    </w:p>
    <w:p w:rsidRDefault="003B2775" w:rsidP="004B741D" w:rsidR="003B2775">
      <w:pPr>
        <w:pStyle w:val="Tijeloteksta"/>
        <w:rPr>
          <w:b/>
          <w:bCs/>
        </w:rPr>
      </w:pPr>
    </w:p>
    <w:p w:rsidRDefault="003B2775" w:rsidP="004B741D" w:rsidR="003B2775">
      <w:pPr>
        <w:pStyle w:val="Tijeloteksta"/>
        <w:rPr>
          <w:b/>
          <w:bCs/>
        </w:rPr>
      </w:pPr>
    </w:p>
    <w:p w:rsidRDefault="003B2775" w:rsidP="003B2775" w:rsidR="003B2775">
      <w:pPr>
        <w:jc w:val="right"/>
      </w:pPr>
      <w:r>
        <w:lastRenderedPageBreak/>
        <w:t>6 St-54/18-9</w:t>
      </w:r>
    </w:p>
    <w:p w:rsidRDefault="003B2775" w:rsidP="004B741D" w:rsidR="003B2775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CE19FA" w:rsidP="00CE19FA" w:rsidR="00CE19FA">
      <w:pPr>
        <w:pStyle w:val="Tijeloteksta"/>
        <w:jc w:val="center"/>
        <w:rPr>
          <w:bCs/>
        </w:rPr>
      </w:pPr>
    </w:p>
    <w:p w:rsidRDefault="001E3E48" w:rsidP="00CE19FA" w:rsidR="001E3E48">
      <w:pPr>
        <w:pStyle w:val="Tijeloteksta"/>
        <w:jc w:val="center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  <w:r>
        <w:rPr>
          <w:bCs/>
        </w:rPr>
        <w:tab/>
      </w: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 xml:space="preserve">broj </w:t>
      </w:r>
      <w:r w:rsidR="00E377B8">
        <w:rPr>
          <w:bCs/>
        </w:rPr>
        <w:t xml:space="preserve">6 </w:t>
      </w:r>
      <w:r w:rsidR="00B515DF">
        <w:rPr>
          <w:bCs/>
        </w:rPr>
        <w:t>St-</w:t>
      </w:r>
      <w:r w:rsidR="00E377B8">
        <w:rPr>
          <w:bCs/>
        </w:rPr>
        <w:t>54/18 od 19. lipnja 2018</w:t>
      </w:r>
      <w:r w:rsidR="00765A82">
        <w:rPr>
          <w:bCs/>
        </w:rPr>
        <w:t xml:space="preserve">. g. </w:t>
      </w:r>
      <w:r w:rsidR="00E377B8">
        <w:rPr>
          <w:bCs/>
        </w:rPr>
        <w:t xml:space="preserve">pokrenut je prethodni postupak radi utvrđivanja uvjeta za otvaranje stečajnog postupka nad dužnikom </w:t>
      </w:r>
      <w:r w:rsidR="00E377B8">
        <w:rPr>
          <w:b/>
        </w:rPr>
        <w:t xml:space="preserve">LUKAS GRUPA d.o.o. Osijek, Vijenac I. Meštrovića 74, OIB: 29689595163, MBS: 030166452 </w:t>
      </w:r>
      <w:r w:rsidR="00E377B8">
        <w:t xml:space="preserve">te je zakazano ročište za dan 19. rujan 2018. g. u 10,50 sati </w:t>
      </w:r>
      <w:r w:rsidR="00765A82">
        <w:rPr>
          <w:bCs/>
        </w:rPr>
        <w:t xml:space="preserve">a za </w:t>
      </w:r>
      <w:r w:rsidR="00E377B8">
        <w:rPr>
          <w:bCs/>
        </w:rPr>
        <w:t xml:space="preserve">privremenu </w:t>
      </w:r>
      <w:r w:rsidR="00765A82">
        <w:rPr>
          <w:bCs/>
        </w:rPr>
        <w:t xml:space="preserve">stečajnu upraviteljicu imenovana je </w:t>
      </w:r>
      <w:r w:rsidR="00E377B8">
        <w:rPr>
          <w:bCs/>
        </w:rPr>
        <w:t xml:space="preserve">Edita </w:t>
      </w:r>
      <w:proofErr w:type="spellStart"/>
      <w:r w:rsidR="00E377B8">
        <w:rPr>
          <w:bCs/>
        </w:rPr>
        <w:t>Đurkin</w:t>
      </w:r>
      <w:proofErr w:type="spellEnd"/>
      <w:r w:rsidR="004325DA">
        <w:rPr>
          <w:bCs/>
        </w:rPr>
        <w:t xml:space="preserve"> iz Osijeka</w:t>
      </w:r>
      <w:r w:rsidR="00E377B8">
        <w:rPr>
          <w:bCs/>
        </w:rPr>
        <w:t xml:space="preserve"> sukladno čl. 115 st. 2 Stečajnog zakona (NN br. 71/15 i 104/17 dalje: SZ), automatskim odabirom</w:t>
      </w:r>
      <w:r w:rsidR="00B515DF">
        <w:rPr>
          <w:bCs/>
        </w:rPr>
        <w:t xml:space="preserve">. </w:t>
      </w:r>
    </w:p>
    <w:p w:rsidRDefault="006B22AF" w:rsidP="00E377B8" w:rsidR="006B22AF">
      <w:pPr>
        <w:pStyle w:val="Tijeloteksta"/>
        <w:rPr>
          <w:bCs/>
        </w:rPr>
      </w:pPr>
    </w:p>
    <w:p w:rsidRDefault="004325DA" w:rsidP="00DF0FA2" w:rsidR="007B6FDC">
      <w:pPr>
        <w:pStyle w:val="Tijeloteksta"/>
        <w:rPr>
          <w:bCs/>
        </w:rPr>
      </w:pPr>
      <w:r>
        <w:rPr>
          <w:bCs/>
        </w:rPr>
        <w:tab/>
      </w:r>
      <w:r w:rsidR="00DF0FA2">
        <w:rPr>
          <w:bCs/>
        </w:rPr>
        <w:t xml:space="preserve">Podneskom od </w:t>
      </w:r>
      <w:r w:rsidR="00E377B8">
        <w:rPr>
          <w:bCs/>
        </w:rPr>
        <w:t>23. srpnja 2018. g. privremena</w:t>
      </w:r>
      <w:r w:rsidR="00DF0FA2">
        <w:rPr>
          <w:bCs/>
        </w:rPr>
        <w:t xml:space="preserve"> stečajn</w:t>
      </w:r>
      <w:r w:rsidR="00765A82">
        <w:rPr>
          <w:bCs/>
        </w:rPr>
        <w:t>a</w:t>
      </w:r>
      <w:r w:rsidR="00DF0FA2">
        <w:rPr>
          <w:bCs/>
        </w:rPr>
        <w:t xml:space="preserve"> upravitelj</w:t>
      </w:r>
      <w:r w:rsidR="00765A82">
        <w:rPr>
          <w:bCs/>
        </w:rPr>
        <w:t xml:space="preserve">ica </w:t>
      </w:r>
      <w:r w:rsidR="00E377B8">
        <w:rPr>
          <w:bCs/>
        </w:rPr>
        <w:t xml:space="preserve">Edita </w:t>
      </w:r>
      <w:proofErr w:type="spellStart"/>
      <w:r w:rsidR="00E377B8">
        <w:rPr>
          <w:bCs/>
        </w:rPr>
        <w:t>Đurkin</w:t>
      </w:r>
      <w:proofErr w:type="spellEnd"/>
      <w:r w:rsidR="00E377B8">
        <w:rPr>
          <w:bCs/>
        </w:rPr>
        <w:t xml:space="preserve"> iz Osijeka zamolila je razriješene dužnosti radi opterećenosti u složenim stečajnim postupcima koje trenutno vodi kao i zbog zdravstvenih razloga.</w:t>
      </w:r>
      <w:r w:rsidR="00E24593">
        <w:rPr>
          <w:bCs/>
        </w:rPr>
        <w:t xml:space="preserve"> </w:t>
      </w:r>
    </w:p>
    <w:p w:rsidRDefault="00E24593" w:rsidP="007B6FDC" w:rsidR="00E24593">
      <w:pPr>
        <w:pStyle w:val="Tijeloteksta"/>
        <w:rPr>
          <w:bCs/>
        </w:rPr>
      </w:pPr>
    </w:p>
    <w:p w:rsidRDefault="0081398C" w:rsidP="0081398C" w:rsidR="00E02941">
      <w:pPr>
        <w:pStyle w:val="Tijeloteksta"/>
        <w:ind w:firstLine="708"/>
      </w:pPr>
      <w:r>
        <w:rPr>
          <w:bCs/>
        </w:rPr>
        <w:t xml:space="preserve">Slijedom navedenog valjalo je </w:t>
      </w:r>
      <w:r w:rsidR="00E377B8">
        <w:rPr>
          <w:bCs/>
        </w:rPr>
        <w:t xml:space="preserve">privremenu </w:t>
      </w:r>
      <w:r w:rsidR="00E24593">
        <w:rPr>
          <w:bCs/>
        </w:rPr>
        <w:t>stečajn</w:t>
      </w:r>
      <w:r w:rsidR="00765A82">
        <w:rPr>
          <w:bCs/>
        </w:rPr>
        <w:t>u</w:t>
      </w:r>
      <w:r w:rsidR="00E24593">
        <w:rPr>
          <w:bCs/>
        </w:rPr>
        <w:t xml:space="preserve"> upravitelj</w:t>
      </w:r>
      <w:r w:rsidR="00765A82">
        <w:rPr>
          <w:bCs/>
        </w:rPr>
        <w:t xml:space="preserve">icu </w:t>
      </w:r>
      <w:r w:rsidR="00E377B8">
        <w:rPr>
          <w:bCs/>
        </w:rPr>
        <w:t xml:space="preserve">Editu </w:t>
      </w:r>
      <w:proofErr w:type="spellStart"/>
      <w:r w:rsidR="00E377B8">
        <w:rPr>
          <w:bCs/>
        </w:rPr>
        <w:t>Đurkin</w:t>
      </w:r>
      <w:proofErr w:type="spellEnd"/>
      <w:r w:rsidR="00DF0FA2">
        <w:rPr>
          <w:bCs/>
        </w:rPr>
        <w:t xml:space="preserve"> iz Osijeka, na osobni zahtjev, </w:t>
      </w:r>
      <w:r w:rsidR="00E24593">
        <w:rPr>
          <w:bCs/>
        </w:rPr>
        <w:t xml:space="preserve">razriješiti </w:t>
      </w:r>
      <w:r w:rsidR="00DF0FA2">
        <w:rPr>
          <w:bCs/>
        </w:rPr>
        <w:t xml:space="preserve">dužnosti </w:t>
      </w:r>
      <w:r w:rsidR="00E24593">
        <w:rPr>
          <w:bCs/>
        </w:rPr>
        <w:t xml:space="preserve">te odlučiti kao u izreci pod točkom 1 a sukladno čl. </w:t>
      </w:r>
      <w:r w:rsidR="00DF0FA2">
        <w:rPr>
          <w:bCs/>
        </w:rPr>
        <w:t xml:space="preserve">91 st. 5 </w:t>
      </w:r>
      <w:r w:rsidR="00DF0FA2">
        <w:t>SZ</w:t>
      </w:r>
      <w:r w:rsidR="00E24593">
        <w:t>.</w:t>
      </w:r>
    </w:p>
    <w:p w:rsidRDefault="00E02941" w:rsidP="002E462D" w:rsidR="00E02941">
      <w:pPr>
        <w:pStyle w:val="Tijeloteksta"/>
      </w:pPr>
    </w:p>
    <w:p w:rsidRDefault="002E462D" w:rsidP="004B741D" w:rsidR="00CE19FA" w:rsidRPr="0033328B">
      <w:pPr>
        <w:pStyle w:val="Tijeloteksta"/>
        <w:rPr>
          <w:bCs/>
        </w:rPr>
      </w:pPr>
      <w:r>
        <w:tab/>
        <w:t xml:space="preserve">Sukladno čl. </w:t>
      </w:r>
      <w:r w:rsidR="00DF0FA2">
        <w:t>91</w:t>
      </w:r>
      <w:r>
        <w:t xml:space="preserve"> st. 8 SZ valjalo je </w:t>
      </w:r>
      <w:r w:rsidR="00DF0FA2">
        <w:t xml:space="preserve">imenovati novog </w:t>
      </w:r>
      <w:r w:rsidR="00E377B8">
        <w:t xml:space="preserve">privremenog </w:t>
      </w:r>
      <w:r w:rsidR="00DF0FA2">
        <w:t xml:space="preserve">stečajnog upravitelja u osobi </w:t>
      </w:r>
      <w:r w:rsidR="00E377B8">
        <w:t>Jozo Pavičić</w:t>
      </w:r>
      <w:r w:rsidR="00DF0FA2">
        <w:t xml:space="preserve"> iz Osijeka primjenom čl. 84 st. 2 SZ</w:t>
      </w:r>
      <w:r w:rsidR="00E377B8">
        <w:t>, automatskim odabirom,</w:t>
      </w:r>
      <w:r w:rsidR="00DF0FA2">
        <w:t xml:space="preserve"> </w:t>
      </w:r>
      <w:r>
        <w:t>te odluči</w:t>
      </w:r>
      <w:r w:rsidR="00DF0FA2">
        <w:t>ti</w:t>
      </w:r>
      <w:r>
        <w:t xml:space="preserve"> kao u izreci pod točkom </w:t>
      </w:r>
      <w:r w:rsidR="00E24593">
        <w:t>2</w:t>
      </w:r>
      <w:r>
        <w:t>.</w:t>
      </w:r>
    </w:p>
    <w:p w:rsidRDefault="00CE19FA" w:rsidP="004B741D" w:rsidR="00CE19FA">
      <w:pPr>
        <w:pStyle w:val="Tijeloteksta"/>
      </w:pPr>
    </w:p>
    <w:p w:rsidRDefault="00E24593" w:rsidP="004B741D" w:rsidR="00E24593">
      <w:pPr>
        <w:pStyle w:val="Tijeloteksta"/>
      </w:pPr>
    </w:p>
    <w:p w:rsidRDefault="00C5418D" w:rsidP="00C5418D" w:rsidR="004B741D">
      <w:pPr>
        <w:pStyle w:val="Tijeloteksta"/>
        <w:tabs>
          <w:tab w:pos="4536" w:val="center"/>
          <w:tab w:pos="651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377B8">
        <w:t>27. kolovoza 2018. g.</w:t>
      </w:r>
      <w:r>
        <w:t xml:space="preserve"> 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3B2775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>
        <w:tab/>
      </w:r>
      <w:r w:rsidR="004B741D">
        <w:t>STEČAJN</w:t>
      </w:r>
      <w:r w:rsidR="00C5418D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90661D">
      <w:pPr>
        <w:pStyle w:val="Tijeloteksta"/>
        <w:jc w:val="left"/>
      </w:pPr>
      <w:r>
        <w:t xml:space="preserve">Protiv </w:t>
      </w:r>
      <w:r w:rsidR="002E462D">
        <w:t xml:space="preserve">rješenja o </w:t>
      </w:r>
      <w:r w:rsidR="0090661D">
        <w:t>odbijanju osobnog zahtjeva za razrješenje pravo na žalbu ima samo stečajni upravitelj.</w:t>
      </w:r>
    </w:p>
    <w:p w:rsidRDefault="0090661D" w:rsidP="004B741D" w:rsidR="007242CD">
      <w:pPr>
        <w:pStyle w:val="Tijeloteksta"/>
        <w:jc w:val="left"/>
      </w:pPr>
      <w:r>
        <w:t>Protiv ovog rješenja kojim je usvojen osobni zahtjev za razrješenje nema pravo žalbe</w:t>
      </w:r>
      <w:r w:rsidR="002E462D">
        <w:t xml:space="preserve"> (čl. </w:t>
      </w:r>
      <w:r>
        <w:t>91</w:t>
      </w:r>
      <w:r w:rsidR="002E462D">
        <w:t xml:space="preserve"> st.</w:t>
      </w:r>
      <w:r>
        <w:t xml:space="preserve"> 5</w:t>
      </w:r>
      <w:r w:rsidR="002E462D">
        <w:t xml:space="preserve"> SZ).</w:t>
      </w:r>
      <w:r w:rsidR="004B741D">
        <w:t xml:space="preserve"> 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3B2775" w:rsidP="00857D02" w:rsidR="00A14779">
      <w:pPr>
        <w:pStyle w:val="Tijeloteksta"/>
        <w:numPr>
          <w:ilvl w:val="0"/>
          <w:numId w:val="3"/>
        </w:numPr>
        <w:jc w:val="left"/>
      </w:pPr>
      <w:proofErr w:type="spellStart"/>
      <w:r>
        <w:t>privre</w:t>
      </w:r>
      <w:proofErr w:type="spellEnd"/>
      <w:r>
        <w:t xml:space="preserve">. </w:t>
      </w:r>
      <w:r w:rsidR="00A14779">
        <w:t>st</w:t>
      </w:r>
      <w:r w:rsidR="00786F1E">
        <w:t>ečajn</w:t>
      </w:r>
      <w:r>
        <w:t>a</w:t>
      </w:r>
      <w:r w:rsidR="00786F1E">
        <w:t xml:space="preserve"> upravitelj</w:t>
      </w:r>
      <w:r>
        <w:t>ica</w:t>
      </w:r>
      <w:r w:rsidR="00260B29">
        <w:t xml:space="preserve"> </w:t>
      </w:r>
      <w:r w:rsidR="00E377B8">
        <w:t xml:space="preserve">Edita </w:t>
      </w:r>
      <w:proofErr w:type="spellStart"/>
      <w:r w:rsidR="00E377B8">
        <w:t>Đurkin</w:t>
      </w:r>
      <w:proofErr w:type="spellEnd"/>
    </w:p>
    <w:p w:rsidRDefault="003B2775" w:rsidP="0033328B" w:rsidR="003B2775" w:rsidRPr="003B2775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</w:t>
      </w:r>
      <w:r w:rsidR="006B22AF">
        <w:t>stečajn</w:t>
      </w:r>
      <w:r>
        <w:t>i</w:t>
      </w:r>
      <w:r w:rsidR="006B22AF">
        <w:t xml:space="preserve"> upravitelj</w:t>
      </w:r>
      <w:r w:rsidR="00C5418D">
        <w:t xml:space="preserve"> </w:t>
      </w:r>
      <w:r w:rsidRPr="003B2775">
        <w:t>Jozo Pavičić iz Osijeka, Svetog Roka 44</w:t>
      </w:r>
    </w:p>
    <w:p w:rsidRDefault="00765A82" w:rsidP="0033328B" w:rsidR="0067186E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B2775">
        <w:t>Osijek</w:t>
      </w:r>
    </w:p>
    <w:p w:rsidRDefault="003B2775" w:rsidP="0033328B" w:rsidR="003B2775">
      <w:pPr>
        <w:pStyle w:val="Tijeloteksta"/>
        <w:numPr>
          <w:ilvl w:val="0"/>
          <w:numId w:val="3"/>
        </w:numPr>
        <w:jc w:val="left"/>
      </w:pPr>
      <w:proofErr w:type="spellStart"/>
      <w:r>
        <w:t>Lukas</w:t>
      </w:r>
      <w:proofErr w:type="spellEnd"/>
      <w:r>
        <w:t xml:space="preserve"> grupa d.o.o. Osijek, Vijenac I. Meštrovića 74</w:t>
      </w:r>
    </w:p>
    <w:p w:rsidRDefault="003B2775" w:rsidP="0033328B" w:rsidR="003B2775">
      <w:pPr>
        <w:pStyle w:val="Tijeloteksta"/>
        <w:numPr>
          <w:ilvl w:val="0"/>
          <w:numId w:val="3"/>
        </w:numPr>
        <w:jc w:val="left"/>
      </w:pPr>
      <w:r>
        <w:t xml:space="preserve">Josip </w:t>
      </w:r>
      <w:proofErr w:type="spellStart"/>
      <w:r>
        <w:t>Cembauer</w:t>
      </w:r>
      <w:proofErr w:type="spellEnd"/>
      <w:r>
        <w:t>, Osijek, Vijenac I. Meštrovića 74</w:t>
      </w:r>
    </w:p>
    <w:p w:rsidRDefault="006B22AF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  <w:r w:rsidR="003B2775">
        <w:t xml:space="preserve"> uz podnesak </w:t>
      </w:r>
      <w:proofErr w:type="spellStart"/>
      <w:r w:rsidR="003B2775">
        <w:t>priv</w:t>
      </w:r>
      <w:proofErr w:type="spellEnd"/>
      <w:r w:rsidR="003B2775">
        <w:t>. st. upraviteljice od 23.7.2018. g.</w:t>
      </w:r>
    </w:p>
    <w:p w:rsidRDefault="003B2775" w:rsidP="00B24812" w:rsidR="00B24812">
      <w:pPr>
        <w:pStyle w:val="Tijeloteksta"/>
        <w:numPr>
          <w:ilvl w:val="0"/>
          <w:numId w:val="3"/>
        </w:numPr>
        <w:jc w:val="left"/>
      </w:pPr>
      <w:r>
        <w:t>R-3.10.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56464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AB0" w:rsidR="00044AB0">
      <w:r>
        <w:separator/>
      </w:r>
    </w:p>
  </w:endnote>
  <w:endnote w:id="0" w:type="continuationSeparator">
    <w:p w:rsidRDefault="00044AB0" w:rsidR="00044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AB0" w:rsidR="00044AB0">
      <w:r>
        <w:separator/>
      </w:r>
    </w:p>
  </w:footnote>
  <w:footnote w:id="0" w:type="continuationSeparator">
    <w:p w:rsidRDefault="00044AB0" w:rsidR="00044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6464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44AB0"/>
    <w:rsid w:val="0005396D"/>
    <w:rsid w:val="00082AE0"/>
    <w:rsid w:val="00086232"/>
    <w:rsid w:val="000C20F1"/>
    <w:rsid w:val="000E414B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56464"/>
    <w:rsid w:val="00260B29"/>
    <w:rsid w:val="00263692"/>
    <w:rsid w:val="00291B9C"/>
    <w:rsid w:val="002E462D"/>
    <w:rsid w:val="00313F98"/>
    <w:rsid w:val="003258FC"/>
    <w:rsid w:val="00325955"/>
    <w:rsid w:val="00327B99"/>
    <w:rsid w:val="0033328B"/>
    <w:rsid w:val="00341886"/>
    <w:rsid w:val="00363E18"/>
    <w:rsid w:val="00366021"/>
    <w:rsid w:val="00387A2B"/>
    <w:rsid w:val="003B0E86"/>
    <w:rsid w:val="003B2775"/>
    <w:rsid w:val="003B4C28"/>
    <w:rsid w:val="003E08E5"/>
    <w:rsid w:val="003E147C"/>
    <w:rsid w:val="003F28A4"/>
    <w:rsid w:val="004325DA"/>
    <w:rsid w:val="00451DD6"/>
    <w:rsid w:val="004806AD"/>
    <w:rsid w:val="00497410"/>
    <w:rsid w:val="004B741D"/>
    <w:rsid w:val="004E5065"/>
    <w:rsid w:val="00500BBD"/>
    <w:rsid w:val="00504A69"/>
    <w:rsid w:val="0055624C"/>
    <w:rsid w:val="005B403D"/>
    <w:rsid w:val="005D5206"/>
    <w:rsid w:val="005E4F6A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65A82"/>
    <w:rsid w:val="00786F1E"/>
    <w:rsid w:val="007A7F9E"/>
    <w:rsid w:val="007B6FDC"/>
    <w:rsid w:val="007C1241"/>
    <w:rsid w:val="0080666F"/>
    <w:rsid w:val="0081398C"/>
    <w:rsid w:val="00845777"/>
    <w:rsid w:val="00857D02"/>
    <w:rsid w:val="008737C5"/>
    <w:rsid w:val="0088689D"/>
    <w:rsid w:val="009001D6"/>
    <w:rsid w:val="0090661D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5418D"/>
    <w:rsid w:val="00C9197B"/>
    <w:rsid w:val="00CA5EA9"/>
    <w:rsid w:val="00CC6601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DF0FA2"/>
    <w:rsid w:val="00DF424A"/>
    <w:rsid w:val="00E02941"/>
    <w:rsid w:val="00E1321F"/>
    <w:rsid w:val="00E24593"/>
    <w:rsid w:val="00E33E37"/>
    <w:rsid w:val="00E377B8"/>
    <w:rsid w:val="00E430E2"/>
    <w:rsid w:val="00E55AA4"/>
    <w:rsid w:val="00EB3D75"/>
    <w:rsid w:val="00ED0232"/>
    <w:rsid w:val="00F31CE7"/>
    <w:rsid w:val="00F32889"/>
    <w:rsid w:val="00F36B6B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64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64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4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4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4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64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64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4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4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4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50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GRUPA d.o.o. za proizvodnju i trgovinu</izvorni_sadrzaj>
    <derivirana_varijabla naziv="DomainObject.Predmet.ProtustrankaFormated_1">  LUKAS GRUPA d.o.o. za proizvodnju i trgovinu</derivirana_varijabla>
  </DomainObject.Predmet.ProtustrankaFormated>
  <DomainObject.Predmet.ProtustrankaFormatedOIB>
    <izvorni_sadrzaj>  LUKAS GRUPA d.o.o. za proizvodnju i trgovinu, OIB 29689595163</izvorni_sadrzaj>
    <derivirana_varijabla naziv="DomainObject.Predmet.ProtustrankaFormatedOIB_1">  LUKAS GRUPA d.o.o. za proizvodnju i trgovinu, OIB 29689595163</derivirana_varijabla>
  </DomainObject.Predmet.ProtustrankaFormatedOIB>
  <DomainObject.Predmet.ProtustrankaFormatedWithAdress>
    <izvorni_sadrzaj> LUKAS GRUPA d.o.o. za proizvodnju i trgovinu, Vijenac Ivana Meštrovića 74, 31000 Osijek</izvorni_sadrzaj>
    <derivirana_varijabla naziv="DomainObject.Predmet.ProtustrankaFormatedWithAdress_1"> LUKAS GRUPA d.o.o. za proizvodnju i trgovinu, Vijenac Ivana Meštrovića 74, 31000 Osijek</derivirana_varijabla>
  </DomainObject.Predmet.ProtustrankaFormatedWithAdress>
  <DomainObject.Predmet.ProtustrankaFormatedWithAdressOIB>
    <izvorni_sadrzaj> LUKAS GRUPA d.o.o. za proizvodnju i trgovinu, OIB 29689595163, Vijenac Ivana Meštrovića 74, 31000 Osijek</izvorni_sadrzaj>
    <derivirana_varijabla naziv="DomainObject.Predmet.ProtustrankaFormatedWithAdressOIB_1"> LUKAS GRUPA d.o.o. za proizvodnju i trgovinu, OIB 29689595163, Vijenac Ivana Meštrovića 74, 31000 Osijek</derivirana_varijabla>
  </DomainObject.Predmet.ProtustrankaFormatedWithAdressOIB>
  <DomainObject.Predmet.ProtustrankaWithAdress>
    <izvorni_sadrzaj>LUKAS GRUPA d.o.o. za proizvodnju i trgovinu Vijenac Ivana Meštrovića 74, 31000 Osijek</izvorni_sadrzaj>
    <derivirana_varijabla naziv="DomainObject.Predmet.ProtustrankaWithAdress_1">LUKAS GRUPA d.o.o. za proizvodnju i trgovinu Vijenac Ivana Meštrovića 74, 31000 Osijek</derivirana_varijabla>
  </DomainObject.Predmet.ProtustrankaWithAdress>
  <DomainObject.Predmet.ProtustrankaWithAdressOIB>
    <izvorni_sadrzaj>LUKAS GRUPA d.o.o. za proizvodnju i trgovinu, OIB 29689595163, Vijenac Ivana Meštrovića 74, 31000 Osijek</izvorni_sadrzaj>
    <derivirana_varijabla naziv="DomainObject.Predmet.ProtustrankaWithAdressOIB_1">LUKAS GRUPA d.o.o. za proizvodnju i trgovinu, OIB 29689595163, Vijenac Ivana Meštrovića 74, 31000 Osijek</derivirana_varijabla>
  </DomainObject.Predmet.ProtustrankaWithAdressOIB>
  <DomainObject.Predmet.ProtustrankaNazivFormated>
    <izvorni_sadrzaj>LUKAS GRUPA d.o.o. za proizvodnju i trgovinu</izvorni_sadrzaj>
    <derivirana_varijabla naziv="DomainObject.Predmet.ProtustrankaNazivFormated_1">LUKAS GRUPA d.o.o. za proizvodnju i trgovinu</derivirana_varijabla>
  </DomainObject.Predmet.ProtustrankaNazivFormated>
  <DomainObject.Predmet.ProtustrankaNazivFormatedOIB>
    <izvorni_sadrzaj>LUKAS GRUPA d.o.o. za proizvodnju i trgovinu, OIB 29689595163</izvorni_sadrzaj>
    <derivirana_varijabla naziv="DomainObject.Predmet.ProtustrankaNazivFormatedOIB_1">LUKAS GRUPA d.o.o. za proizvodnju i trgovinu, OIB 29689595163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LUKAS GRUPA d.o.o. za proizvodnju i trgovinu</item>
    </izvorni_sadrzaj>
    <derivirana_varijabla naziv="DomainObject.Predmet.ProtuStrankaListFormated_1">
      <item>LUKAS GRUPA d.o.o. za proizvodnju i trgovinu</item>
    </derivirana_varijabla>
  </DomainObject.Predmet.ProtuStrankaListFormated>
  <DomainObject.Predmet.ProtuStrankaListFormatedOIB>
    <izvorni_sadrzaj>
      <item>LUKAS GRUPA d.o.o. za proizvodnju i trgovinu, OIB 29689595163</item>
    </izvorni_sadrzaj>
    <derivirana_varijabla naziv="DomainObject.Predmet.ProtuStrankaListFormatedOIB_1">
      <item>LUKAS GRUPA d.o.o. za proizvodnju i trgovinu, OIB 29689595163</item>
    </derivirana_varijabla>
  </DomainObject.Predmet.ProtuStrankaListFormatedOIB>
  <DomainObject.Predmet.ProtuStrankaListFormatedWithAdress>
    <izvorni_sadrzaj>
      <item>LUKAS GRUPA d.o.o. za proizvodnju i trgovinu, Vijenac Ivana Meštrovića 74, 31000 Osijek</item>
    </izvorni_sadrzaj>
    <derivirana_varijabla naziv="DomainObject.Predmet.ProtuStrankaListFormatedWithAdress_1">
      <item>LUKAS GRUPA d.o.o. za proizvodnju i trgovinu, Vijenac Ivana Meštrovića 74, 31000 Osijek</item>
    </derivirana_varijabla>
  </DomainObject.Predmet.ProtuStrankaListFormatedWithAdress>
  <DomainObject.Predmet.ProtuStrankaListFormatedWithAdressOIB>
    <izvorni_sadrzaj>
      <item>LUKAS GRUPA d.o.o. za proizvodnju i trgovinu, OIB 29689595163, Vijenac Ivana Meštrovića 74, 31000 Osijek</item>
    </izvorni_sadrzaj>
    <derivirana_varijabla naziv="DomainObject.Predmet.ProtuStrankaListFormatedWithAdressOIB_1">
      <item>LUKAS GRUPA d.o.o. za proizvodnju i trgovinu, OIB 29689595163, Vijenac Ivana Meštrovića 74, 31000 Osijek</item>
    </derivirana_varijabla>
  </DomainObject.Predmet.ProtuStrankaListFormatedWithAdressOIB>
  <DomainObject.Predmet.ProtuStrankaListNazivFormated>
    <izvorni_sadrzaj>
      <item>LUKAS GRUPA d.o.o. za proizvodnju i trgovinu</item>
    </izvorni_sadrzaj>
    <derivirana_varijabla naziv="DomainObject.Predmet.ProtuStrankaListNazivFormated_1">
      <item>LUKAS GRUPA d.o.o. za proizvodnju i trgovinu</item>
    </derivirana_varijabla>
  </DomainObject.Predmet.ProtuStrankaListNazivFormated>
  <DomainObject.Predmet.ProtuStrankaListNazivFormatedOIB>
    <izvorni_sadrzaj>
      <item>LUKAS GRUPA d.o.o. za proizvodnju i trgovinu, OIB 29689595163</item>
    </izvorni_sadrzaj>
    <derivirana_varijabla naziv="DomainObject.Predmet.ProtuStrankaListNazivFormatedOIB_1">
      <item>LUKAS GRUPA d.o.o. za proizvodnju i trgovinu, OIB 29689595163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LUKAS GRUPA d.o.o. za proizvodnju i trgovinu</izvorni_sadrzaj>
    <derivirana_varijabla naziv="DomainObject.Predmet.ProtustrankaIDrugi_1">LUKAS GRUPA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LUKAS GRUPA d.o.o. za proizvodnju i trgovinu, OIB 29689595163, Vijenac Ivana Meštrovića 74, 31000 Osijek</izvorni_sadrzaj>
    <derivirana_varijabla naziv="DomainObject.Predmet.ProtustrankaIDrugiAdressOIB_1">LUKAS GRUPA d.o.o. za proizvodnju i trgovinu, OIB 29689595163,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LUKAS GRUPA d.o.o. za proizvodnju i trgovinu</item>
    </izvorni_sadrzaj>
    <derivirana_varijabla naziv="DomainObject.Predmet.SudioniciListNaziv_1">
      <item>FINA RC OSIJEK</item>
      <item>LUKAS GRUPA d.o.o. za proizvodnju i trgovinu</item>
    </derivirana_varijabla>
  </DomainObject.Predmet.SudioniciListNaziv>
  <DomainObject.Predmet.SudioniciListAdressOIB>
    <izvorni_sadrzaj>
      <item>FINA RC OSIJEK, OIB 85821130368</item>
      <item>LUKAS GRUPA d.o.o. za proizvodnju i trgovinu, OIB 29689595163, Vijenac Ivana Meštrovića 74,31000 Osijek</item>
    </izvorni_sadrzaj>
    <derivirana_varijabla naziv="DomainObject.Predmet.SudioniciListAdressOIB_1">
      <item>FINA RC OSIJEK, OIB 85821130368</item>
      <item>LUKAS GRUPA d.o.o. za proizvodnju i trgovinu, OIB 29689595163,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29689595163</item>
    </izvorni_sadrzaj>
    <derivirana_varijabla naziv="DomainObject.Predmet.SudioniciListNazivOIB_1">
      <item>, OIB 85821130368</item>
      <item>, OIB 29689595163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1635F-2879-476D-8714-CAA53813D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518</properties:Words>
  <properties:Characters>2887</properties:Characters>
  <properties:Lines>111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2018-08-27T09:48:00Z</dcterms:created>
  <dc:creator>hermanj</dc:creator>
  <cp:lastModifiedBy>Danijela Sekulić</cp:lastModifiedBy>
  <cp:lastPrinted>2018-08-27T09:47:00Z</cp:lastPrinted>
  <dcterms:modified xmlns:xsi="http://www.w3.org/2001/XMLSchema-instance" xsi:type="dcterms:W3CDTF">2018-08-27T09:48:00Z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(ĐURKIN-PAVIČIĆ PRET..docx)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