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7a3b" w14:paraId="ea67a3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F70DB5">
        <w:t>540/2017-</w:t>
      </w:r>
      <w:r w:rsidR="00270656">
        <w:t>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270656">
        <w:t>TIN SOLAR</w:t>
      </w:r>
      <w:r w:rsidR="0063493C" w:rsidRPr="0063493C">
        <w:t xml:space="preserve"> j.d.o.o </w:t>
      </w:r>
      <w:r w:rsidR="00270656">
        <w:t>trgovinu</w:t>
      </w:r>
      <w:r w:rsidR="009D3170">
        <w:t xml:space="preserve"> i usluge</w:t>
      </w:r>
      <w:r w:rsidR="0063493C" w:rsidRPr="0063493C">
        <w:t xml:space="preserve">, </w:t>
      </w:r>
      <w:r w:rsidR="00270656">
        <w:t>Slavonski Brod, Ante Starčevića 47, OIB: 04148317618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BB52EE">
        <w:t>10.svibnja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270656">
        <w:t>TIN SOLAR</w:t>
      </w:r>
      <w:r w:rsidR="00270656" w:rsidRPr="0063493C">
        <w:t xml:space="preserve"> j.d.o.o </w:t>
      </w:r>
      <w:r w:rsidR="00270656">
        <w:t>trgovinu i usluge</w:t>
      </w:r>
      <w:r w:rsidR="00270656" w:rsidRPr="0063493C">
        <w:t xml:space="preserve">, </w:t>
      </w:r>
      <w:r w:rsidR="00270656">
        <w:t>Slavonski Brod, Ante Starčevića 47, OIB: 04148317618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270656">
        <w:t>568.227,01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270656">
        <w:t>Hrvoje Cindrić</w:t>
      </w:r>
      <w:r w:rsidR="009D3170">
        <w:t xml:space="preserve">, </w:t>
      </w:r>
      <w:r w:rsidR="00671E1F">
        <w:t>Slavonski Brod</w:t>
      </w:r>
      <w:r w:rsidR="009D3170">
        <w:t xml:space="preserve">, </w:t>
      </w:r>
      <w:r w:rsidR="00270656">
        <w:t>Sv.Antuna 31, OIB: 07437128588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270656">
        <w:rPr>
          <w:b/>
        </w:rPr>
        <w:t>540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671E1F">
        <w:t>10.svibnja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7EE" w:rsidR="005D17EE">
      <w:r>
        <w:separator/>
      </w:r>
    </w:p>
  </w:endnote>
  <w:endnote w:id="0" w:type="continuationSeparator">
    <w:p w:rsidRDefault="005D17EE" w:rsidR="005D1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7EE" w:rsidR="005D17EE">
      <w:r>
        <w:separator/>
      </w:r>
    </w:p>
  </w:footnote>
  <w:footnote w:id="0" w:type="continuationSeparator">
    <w:p w:rsidRDefault="005D17EE" w:rsidR="005D1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56AF9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17EE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673C6"/>
    <w:rsid w:val="00A72046"/>
    <w:rsid w:val="00A8702F"/>
    <w:rsid w:val="00A93222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012D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73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7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73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7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 SOLAR j.d.o.o. za trgovinu i usluge</izvorni_sadrzaj>
    <derivirana_varijabla naziv="DomainObject.Predmet.ProtustrankaFormated_1">  TIN SOLAR j.d.o.o. za trgovinu i usluge</derivirana_varijabla>
  </DomainObject.Predmet.ProtustrankaFormated>
  <DomainObject.Predmet.ProtustrankaFormatedOIB>
    <izvorni_sadrzaj>  TIN SOLAR j.d.o.o. za trgovinu i usluge, OIB 04148317618</izvorni_sadrzaj>
    <derivirana_varijabla naziv="DomainObject.Predmet.ProtustrankaFormatedOIB_1">  TIN SOLAR j.d.o.o. za trgovinu i usluge, OIB 04148317618</derivirana_varijabla>
  </DomainObject.Predmet.ProtustrankaFormatedOIB>
  <DomainObject.Predmet.ProtustrankaFormatedWithAdress>
    <izvorni_sadrzaj> TIN SOLAR j.d.o.o. za trgovinu i usluge, Ante Starčevića 47, 35000 Slavonski Brod</izvorni_sadrzaj>
    <derivirana_varijabla naziv="DomainObject.Predmet.ProtustrankaFormatedWithAdress_1"> TIN SOLAR j.d.o.o. za trgovinu i usluge, Ante Starčevića 47, 35000 Slavonski Brod</derivirana_varijabla>
  </DomainObject.Predmet.ProtustrankaFormatedWithAdress>
  <DomainObject.Predmet.ProtustrankaFormatedWithAdressOIB>
    <izvorni_sadrzaj> TIN SOLAR j.d.o.o. za trgovinu i usluge, OIB 04148317618, Ante Starčevića 47, 35000 Slavonski Brod</izvorni_sadrzaj>
    <derivirana_varijabla naziv="DomainObject.Predmet.ProtustrankaFormatedWithAdressOIB_1"> TIN SOLAR j.d.o.o. za trgovinu i usluge, OIB 04148317618, Ante Starčevića 47, 35000 Slavonski Brod</derivirana_varijabla>
  </DomainObject.Predmet.ProtustrankaFormatedWithAdressOIB>
  <DomainObject.Predmet.ProtustrankaWithAdress>
    <izvorni_sadrzaj>TIN SOLAR j.d.o.o. za trgovinu i usluge Ante Starčevića 47, 35000 Slavonski Brod</izvorni_sadrzaj>
    <derivirana_varijabla naziv="DomainObject.Predmet.ProtustrankaWithAdress_1">TIN SOLAR j.d.o.o. za trgovinu i usluge Ante Starčevića 47, 35000 Slavonski Brod</derivirana_varijabla>
  </DomainObject.Predmet.ProtustrankaWithAdress>
  <DomainObject.Predmet.ProtustrankaWithAdressOIB>
    <izvorni_sadrzaj>TIN SOLAR j.d.o.o. za trgovinu i usluge, OIB 04148317618, Ante Starčevića 47, 35000 Slavonski Brod</izvorni_sadrzaj>
    <derivirana_varijabla naziv="DomainObject.Predmet.ProtustrankaWithAdressOIB_1">TIN SOLAR j.d.o.o. za trgovinu i usluge, OIB 04148317618, Ante Starčevića 47, 35000 Slavonski Brod</derivirana_varijabla>
  </DomainObject.Predmet.ProtustrankaWithAdressOIB>
  <DomainObject.Predmet.ProtustrankaNazivFormated>
    <izvorni_sadrzaj>TIN SOLAR j.d.o.o. za trgovinu i usluge</izvorni_sadrzaj>
    <derivirana_varijabla naziv="DomainObject.Predmet.ProtustrankaNazivFormated_1">TIN SOLAR j.d.o.o. za trgovinu i usluge</derivirana_varijabla>
  </DomainObject.Predmet.ProtustrankaNazivFormated>
  <DomainObject.Predmet.ProtustrankaNazivFormatedOIB>
    <izvorni_sadrzaj>TIN SOLAR j.d.o.o. za trgovinu i usluge, OIB 04148317618</izvorni_sadrzaj>
    <derivirana_varijabla naziv="DomainObject.Predmet.ProtustrankaNazivFormatedOIB_1">TIN SOLAR j.d.o.o. za trgovinu i usluge, OIB 04148317618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568227.01</izvorni_sadrzaj>
    <derivirana_varijabla naziv="DomainObject.Predmet.TrenutnaVrijednost_1">568227.01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 SOLAR j.d.o.o. za trgovinu i usluge</item>
    </izvorni_sadrzaj>
    <derivirana_varijabla naziv="DomainObject.Predmet.ProtuStrankaListFormated_1">
      <item>TIN SOLAR j.d.o.o. za trgovinu i usluge</item>
    </derivirana_varijabla>
  </DomainObject.Predmet.ProtuStrankaListFormated>
  <DomainObject.Predmet.ProtuStrankaListFormatedOIB>
    <izvorni_sadrzaj>
      <item>TIN SOLAR j.d.o.o. za trgovinu i usluge, OIB 04148317618</item>
    </izvorni_sadrzaj>
    <derivirana_varijabla naziv="DomainObject.Predmet.ProtuStrankaListFormatedOIB_1">
      <item>TIN SOLAR j.d.o.o. za trgovinu i usluge, OIB 04148317618</item>
    </derivirana_varijabla>
  </DomainObject.Predmet.ProtuStrankaListFormatedOIB>
  <DomainObject.Predmet.ProtuStrankaListFormatedWithAdress>
    <izvorni_sadrzaj>
      <item>TIN SOLAR j.d.o.o. za trgovinu i usluge, Ante Starčevića 47, 35000 Slavonski Brod</item>
    </izvorni_sadrzaj>
    <derivirana_varijabla naziv="DomainObject.Predmet.ProtuStrankaListFormatedWithAdress_1">
      <item>TIN SOLAR j.d.o.o. za trgovinu i usluge, Ante Starčevića 47, 35000 Slavonski Brod</item>
    </derivirana_varijabla>
  </DomainObject.Predmet.ProtuStrankaListFormatedWithAdress>
  <DomainObject.Predmet.ProtuStrankaListFormatedWithAdressOIB>
    <izvorni_sadrzaj>
      <item>TIN SOLAR j.d.o.o. za trgovinu i usluge, OIB 04148317618, Ante Starčevića 47, 35000 Slavonski Brod</item>
    </izvorni_sadrzaj>
    <derivirana_varijabla naziv="DomainObject.Predmet.ProtuStrankaListFormatedWithAdressOIB_1">
      <item>TIN SOLAR j.d.o.o. za trgovinu i usluge, OIB 04148317618, Ante Starčevića 47, 35000 Slavonski Brod</item>
    </derivirana_varijabla>
  </DomainObject.Predmet.ProtuStrankaListFormatedWithAdressOIB>
  <DomainObject.Predmet.ProtuStrankaListNazivFormated>
    <izvorni_sadrzaj>
      <item>TIN SOLAR j.d.o.o. za trgovinu i usluge</item>
    </izvorni_sadrzaj>
    <derivirana_varijabla naziv="DomainObject.Predmet.ProtuStrankaListNazivFormated_1">
      <item>TIN SOLAR j.d.o.o. za trgovinu i usluge</item>
    </derivirana_varijabla>
  </DomainObject.Predmet.ProtuStrankaListNazivFormated>
  <DomainObject.Predmet.ProtuStrankaListNazivFormatedOIB>
    <izvorni_sadrzaj>
      <item>TIN SOLAR j.d.o.o. za trgovinu i usluge, OIB 04148317618</item>
    </izvorni_sadrzaj>
    <derivirana_varijabla naziv="DomainObject.Predmet.ProtuStrankaListNazivFormatedOIB_1">
      <item>TIN SOLAR j.d.o.o. za trgovinu i usluge, OIB 04148317618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 SOLAR j.d.o.o. za trgovinu i usluge</izvorni_sadrzaj>
    <derivirana_varijabla naziv="DomainObject.Predmet.ProtustrankaIDrugi_1">TIN SOLAR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TIN SOLAR j.d.o.o. za trgovinu i usluge, OIB 04148317618, Ante Starčevića 47, 35000 Slavonski Brod</izvorni_sadrzaj>
    <derivirana_varijabla naziv="DomainObject.Predmet.ProtustrankaIDrugiAdressOIB_1">TIN SOLAR j.d.o.o. za trgovinu i usluge, OIB 04148317618, Ante Starčevića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TIN SOLAR j.d.o.o. za trgovinu i usluge</item>
    </izvorni_sadrzaj>
    <derivirana_varijabla naziv="DomainObject.Predmet.SudioniciListNaziv_1">
      <item>Financijska agencija</item>
      <item>TIN SOLAR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TIN SOLAR j.d.o.o. za trgovinu i usluge, OIB 04148317618, Ante Starčevića 47,35000 Slavonski Brod</item>
    </izvorni_sadrzaj>
    <derivirana_varijabla naziv="DomainObject.Predmet.SudioniciListAdressOIB_1">
      <item>Financijska agencija, OIB 85821130368, Ulica grada Vukovara 70,10000 Zagreb</item>
      <item>TIN SOLAR j.d.o.o. za trgovinu i usluge, OIB 04148317618, Ante Starčevića 47,35000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04148317618</item>
    </izvorni_sadrzaj>
    <derivirana_varijabla naziv="DomainObject.Predmet.SudioniciListNazivOIB_1">
      <item>, OIB 85821130368</item>
      <item>, OIB 04148317618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1953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2017-05-10T07:40:00Z</dcterms:created>
  <dc:creator>Korisnik</dc:creator>
  <cp:lastModifiedBy>wsadmin</cp:lastModifiedBy>
  <cp:lastPrinted>2017-05-10T06:21:00Z</cp:lastPrinted>
  <dcterms:modified xmlns:xsi="http://www.w3.org/2001/XMLSchema-instance" xsi:type="dcterms:W3CDTF">2017-05-10T07:44:00Z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