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15c1" w14:paraId="2ea15c1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120463" w:rsidR="00C6342D" w:rsidRPr="00895908">
      <w:pPr>
        <w:ind w:left="5040"/>
        <w:rPr>
          <w:b/>
        </w:rPr>
      </w:pPr>
    </w:p>
    <w:p w:rsidRDefault="00F5597F" w:rsidP="00AC36B8" w:rsidR="00F5597F" w:rsidRPr="00F5597F">
      <w:pPr>
        <w:ind w:firstLine="360"/>
        <w:jc w:val="right"/>
        <w:rPr>
          <w:b/>
        </w:rPr>
      </w:pPr>
      <w:r w:rsidRPr="00F5597F">
        <w:rPr>
          <w:b/>
        </w:rPr>
        <w:t xml:space="preserve">MARIO BRAČIĆ, Zagreb, </w:t>
      </w:r>
    </w:p>
    <w:p w:rsidRDefault="00F5597F" w:rsidP="00AC36B8" w:rsidR="00895908" w:rsidRPr="00F5597F">
      <w:pPr>
        <w:ind w:firstLine="360"/>
        <w:jc w:val="right"/>
        <w:rPr>
          <w:b/>
        </w:rPr>
      </w:pPr>
      <w:r w:rsidRPr="00F5597F">
        <w:rPr>
          <w:b/>
        </w:rPr>
        <w:t>Lea Muellera 54/D</w:t>
      </w:r>
    </w:p>
    <w:p w:rsidRDefault="00F5597F" w:rsidP="00AC36B8" w:rsidR="00F5597F" w:rsidRPr="00AC36B8">
      <w:pPr>
        <w:ind w:firstLine="360"/>
        <w:jc w:val="right"/>
        <w:rPr>
          <w:b/>
        </w:rPr>
      </w:pPr>
    </w:p>
    <w:p w:rsidRDefault="00120463" w:rsidP="000E2300" w:rsidR="000E2300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3A19B8">
        <w:t>3</w:t>
      </w:r>
      <w:r w:rsidR="00F5597F">
        <w:t>5</w:t>
      </w:r>
      <w:r w:rsidR="00895908">
        <w:t>3</w:t>
      </w:r>
      <w:r w:rsidR="00C31F32">
        <w:t>/16-4</w:t>
      </w:r>
      <w:r w:rsidR="001A7D41">
        <w:t xml:space="preserve"> </w:t>
      </w:r>
      <w:r w:rsidRPr="00B0613D">
        <w:t xml:space="preserve">od </w:t>
      </w:r>
      <w:r w:rsidR="007A53C0">
        <w:t>31</w:t>
      </w:r>
      <w:r w:rsidR="00606557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F5597F">
        <w:t>ŽELJEZNAR PROIZVODNJA d.o.o., Oklaj, Puljani 11, OIB:05208766558</w:t>
      </w:r>
      <w:r w:rsidR="00702563">
        <w:t>.</w:t>
      </w:r>
    </w:p>
    <w:p w:rsidRDefault="00606557" w:rsidP="000E2300" w:rsidR="00606557" w:rsidRPr="00B0613D">
      <w:pPr>
        <w:ind w:firstLine="360"/>
        <w:jc w:val="both"/>
      </w:pPr>
    </w:p>
    <w:p w:rsidRDefault="00120463" w:rsidP="00063958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7A53C0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7A53C0">
        <w:rPr>
          <w:bCs/>
        </w:rPr>
        <w:t>9,00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 xml:space="preserve">/I,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063958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7A53C0">
        <w:rPr>
          <w:bCs/>
        </w:rPr>
        <w:t>25. travnja</w:t>
      </w:r>
      <w:r w:rsidR="0064551A" w:rsidRPr="0064551A">
        <w:rPr>
          <w:bCs/>
        </w:rPr>
        <w:t xml:space="preserve"> 2016. u </w:t>
      </w:r>
      <w:r w:rsidR="007A53C0">
        <w:rPr>
          <w:bCs/>
        </w:rPr>
        <w:t>9,00</w:t>
      </w:r>
      <w:r w:rsidR="0064551A" w:rsidRPr="0064551A">
        <w:rPr>
          <w:bCs/>
        </w:rPr>
        <w:t xml:space="preserve"> sati</w:t>
      </w:r>
      <w:r w:rsidRPr="00B0613D">
        <w:t xml:space="preserve">, sudnica br. </w:t>
      </w:r>
      <w:r w:rsidR="00D33BA4">
        <w:t>14</w:t>
      </w:r>
      <w:r w:rsidRPr="00B0613D">
        <w:t>/I,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063958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7A53C0">
        <w:t>31</w:t>
      </w:r>
      <w:r w:rsidR="00606557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D33BA4" w:rsidR="00D33BA4" w:rsidRPr="008B1A21"/>
    <w:sectPr w:rsidSect="00A75CA0" w:rsidR="00D33BA4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F5597F">
      <w:t>35</w:t>
    </w:r>
    <w:r w:rsidR="00895908">
      <w:t>3</w:t>
    </w:r>
    <w:r w:rsidR="006965F4">
      <w:t>/16-5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1DB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53C0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388D"/>
    <w:rsid w:val="00BA556A"/>
    <w:rsid w:val="00BB1A7F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75F5"/>
    <w:rsid w:val="00C71E24"/>
    <w:rsid w:val="00C87703"/>
    <w:rsid w:val="00CC3007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44F7"/>
    <w:rsid w:val="00ED01D6"/>
    <w:rsid w:val="00ED32D7"/>
    <w:rsid w:val="00EF21CE"/>
    <w:rsid w:val="00F2122B"/>
    <w:rsid w:val="00F275CA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56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1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1D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1D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1D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456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1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1D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1D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1D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St-353/2016</izvorni_sadrzaj>
    <derivirana_varijabla naziv="DomainObject.Predmet.OznakaBroj_1">St-353/2016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ŽELJEZNAR PROIZVODNJA društvo s ograničenom osgovornošću za proizvodnju i trgovinu</izvorni_sadrzaj>
    <derivirana_varijabla naziv="DomainObject.Predmet.ProtustrankaFormated_1">  ŽELJEZNAR PROIZVODNJA društvo s ograničenom osgovornošću za proizvodnju i trgovinu</derivirana_varijabla>
  </DomainObject.Predmet.ProtustrankaFormated>
  <DomainObject.Predmet.ProtustrankaFormatedOIB>
    <izvorni_sadrzaj>  ŽELJEZNAR PROIZVODNJA društvo s ograničenom osgovornošću za proizvodnju i trgovinu, OIB 05208766558</izvorni_sadrzaj>
    <derivirana_varijabla naziv="DomainObject.Predmet.ProtustrankaFormatedOIB_1">  ŽELJEZNAR PROIZVODNJA društvo s ograničenom osgovornošću za proizvodnju i trgovinu, OIB 05208766558</derivirana_varijabla>
  </DomainObject.Predmet.ProtustrankaFormatedOIB>
  <DomainObject.Predmet.ProtustrankaFormatedWithAdress>
    <izvorni_sadrzaj> ŽELJEZNAR PROIZVODNJA društvo s ograničenom osgovornošću za proizvodnju i trgovinu, Puljani 11 , 22303 Oklaj</izvorni_sadrzaj>
    <derivirana_varijabla naziv="DomainObject.Predmet.ProtustrankaFormatedWithAdress_1"> ŽELJEZNAR PROIZVODNJA društvo s ograničenom osgovornošću za proizvodnju i trgovinu, Puljani 11 , 22303 Oklaj</derivirana_varijabla>
  </DomainObject.Predmet.ProtustrankaFormatedWithAdress>
  <DomainObject.Predmet.ProtustrankaFormatedWithAdressOIB>
    <izvorni_sadrzaj> ŽELJEZNAR PROIZVODNJA društvo s ograničenom osgovornošću za proizvodnju i trgovinu, OIB 05208766558, Puljani 11 , 22303 Oklaj</izvorni_sadrzaj>
    <derivirana_varijabla naziv="DomainObject.Predmet.ProtustrankaFormatedWithAdressOIB_1"> ŽELJEZNAR PROIZVODNJA društvo s ograničenom osgovornošću za proizvodnju i trgovinu, OIB 05208766558, Puljani 11 , 22303 Oklaj</derivirana_varijabla>
  </DomainObject.Predmet.ProtustrankaFormatedWithAdressOIB>
  <DomainObject.Predmet.ProtustrankaWithAdress>
    <izvorni_sadrzaj>ŽELJEZNAR PROIZVODNJA društvo s ograničenom osgovornošću za proizvodnju i trgovinu Puljani 11 , 22303 Oklaj</izvorni_sadrzaj>
    <derivirana_varijabla naziv="DomainObject.Predmet.ProtustrankaWithAdress_1">ŽELJEZNAR PROIZVODNJA društvo s ograničenom osgovornošću za proizvodnju i trgovinu Puljani 11 , 22303 Oklaj</derivirana_varijabla>
  </DomainObject.Predmet.ProtustrankaWithAdress>
  <DomainObject.Predmet.ProtustrankaWithAdressOIB>
    <izvorni_sadrzaj>ŽELJEZNAR PROIZVODNJA društvo s ograničenom osgovornošću za proizvodnju i trgovinu, OIB 05208766558, Puljani 11 , 22303 Oklaj</izvorni_sadrzaj>
    <derivirana_varijabla naziv="DomainObject.Predmet.ProtustrankaWithAdressOIB_1">ŽELJEZNAR PROIZVODNJA društvo s ograničenom osgovornošću za proizvodnju i trgovinu, OIB 05208766558, Puljani 11 , 22303 Oklaj</derivirana_varijabla>
  </DomainObject.Predmet.ProtustrankaWithAdressOIB>
  <DomainObject.Predmet.ProtustrankaNazivFormated>
    <izvorni_sadrzaj>ŽELJEZNAR PROIZVODNJA društvo s ograničenom osgovornošću za proizvodnju i trgovinu</izvorni_sadrzaj>
    <derivirana_varijabla naziv="DomainObject.Predmet.ProtustrankaNazivFormated_1">ŽELJEZNAR PROIZVODNJA društvo s ograničenom osgovornošću za proizvodnju i trgovinu</derivirana_varijabla>
  </DomainObject.Predmet.ProtustrankaNazivFormated>
  <DomainObject.Predmet.ProtustrankaNazivFormatedOIB>
    <izvorni_sadrzaj>ŽELJEZNAR PROIZVODNJA društvo s ograničenom osgovornošću za proizvodnju i trgovinu, OIB 05208766558</izvorni_sadrzaj>
    <derivirana_varijabla naziv="DomainObject.Predmet.ProtustrankaNazivFormatedOIB_1">ŽELJEZNAR PROIZVODNJA društvo s ograničenom osgovornošću za proizvodnju i trgovinu, OIB 05208766558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Luje Maurne 1, 22000 Šibenik</izvorni_sadrzaj>
    <derivirana_varijabla naziv="DomainObject.Predmet.StrankaFormatedWithAdress_1"> FINA - Podružnica Šibenik, Perivoj Luje Maurne 1, 22000 Šibenik</derivirana_varijabla>
  </DomainObject.Predmet.StrankaFormatedWithAdress>
  <DomainObject.Predmet.StrankaFormatedWithAdressOIB>
    <izvorni_sadrzaj> FINA - Podružnica Šibenik, OIB 85821130368, Perivoj Luje Maurne 1, 22000 Šibenik</izvorni_sadrzaj>
    <derivirana_varijabla naziv="DomainObject.Predmet.StrankaFormatedWithAdressOIB_1"> FINA - Podružnica Šibenik, OIB 85821130368, Perivoj Luje Maurne 1, 22000 Šibenik</derivirana_varijabla>
  </DomainObject.Predmet.StrankaFormatedWithAdressOIB>
  <DomainObject.Predmet.StrankaWithAdress>
    <izvorni_sadrzaj>FINA - Podružnica Šibenik Perivoj Luje Maurne 1,22000 Šibenik</izvorni_sadrzaj>
    <derivirana_varijabla naziv="DomainObject.Predmet.StrankaWithAdress_1">FINA - Podružnica Šibenik Perivoj Luje Maurne 1,22000 Šibenik</derivirana_varijabla>
  </DomainObject.Predmet.StrankaWithAdress>
  <DomainObject.Predmet.StrankaWithAdressOIB>
    <izvorni_sadrzaj>FINA - Podružnica Šibenik, OIB 85821130368, Perivoj Luje Maurne 1,22000 Šibenik</izvorni_sadrzaj>
    <derivirana_varijabla naziv="DomainObject.Predmet.StrankaWithAdressOIB_1">FINA - Podružnica Šibenik, OIB 85821130368, Perivoj Luje Maurne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Luje Maurne 1, 22000 Šibenik</item>
    </izvorni_sadrzaj>
    <derivirana_varijabla naziv="DomainObject.Predmet.StrankaListFormatedWithAdress_1">
      <item>FINA - Podružnica Šibenik, Perivoj Luje Maurne 1, 22000 Šibenik</item>
    </derivirana_varijabla>
  </DomainObject.Predmet.StrankaListFormatedWithAdress>
  <DomainObject.Predmet.StrankaListFormatedWithAdressOIB>
    <izvorni_sadrzaj>
      <item>FINA - Podružnica Šibenik, OIB 85821130368, Perivoj Luje Maurne 1, 22000 Šibenik</item>
    </izvorni_sadrzaj>
    <derivirana_varijabla naziv="DomainObject.Predmet.StrankaListFormatedWithAdressOIB_1">
      <item>FINA - Podružnica Šibenik, OIB 85821130368, Perivoj Luje Maurne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ŽELJEZNAR PROIZVODNJA društvo s ograničenom osgovornošću za proizvodnju i trgovinu</item>
    </izvorni_sadrzaj>
    <derivirana_varijabla naziv="DomainObject.Predmet.ProtuStrankaListFormated_1">
      <item>ŽELJEZNAR PROIZVODNJA društvo s ograničenom osgovornošću za proizvodnju i trgovinu</item>
    </derivirana_varijabla>
  </DomainObject.Predmet.ProtuStrankaListFormated>
  <DomainObject.Predmet.ProtuStrankaListFormatedOIB>
    <izvorni_sadrzaj>
      <item>ŽELJEZNAR PROIZVODNJA društvo s ograničenom osgovornošću za proizvodnju i trgovinu, OIB 05208766558</item>
    </izvorni_sadrzaj>
    <derivirana_varijabla naziv="DomainObject.Predmet.ProtuStrankaListFormatedOIB_1">
      <item>ŽELJEZNAR PROIZVODNJA društvo s ograničenom osgovornošću za proizvodnju i trgovinu, OIB 05208766558</item>
    </derivirana_varijabla>
  </DomainObject.Predmet.ProtuStrankaListFormatedOIB>
  <DomainObject.Predmet.ProtuStrankaListFormatedWithAdress>
    <izvorni_sadrzaj>
      <item>ŽELJEZNAR PROIZVODNJA društvo s ograničenom osgovornošću za proizvodnju i trgovinu, Puljani 11 , 22303 Oklaj</item>
    </izvorni_sadrzaj>
    <derivirana_varijabla naziv="DomainObject.Predmet.ProtuStrankaListFormatedWithAdress_1">
      <item>ŽELJEZNAR PROIZVODNJA društvo s ograničenom osgovornošću za proizvodnju i trgovinu, Puljani 11 , 22303 Oklaj</item>
    </derivirana_varijabla>
  </DomainObject.Predmet.ProtuStrankaListFormatedWithAdress>
  <DomainObject.Predmet.ProtuStrankaListFormatedWithAdressOIB>
    <izvorni_sadrzaj>
      <item>ŽELJEZNAR PROIZVODNJA društvo s ograničenom osgovornošću za proizvodnju i trgovinu, OIB 05208766558, Puljani 11 , 22303 Oklaj</item>
    </izvorni_sadrzaj>
    <derivirana_varijabla naziv="DomainObject.Predmet.ProtuStrankaListFormatedWithAdressOIB_1">
      <item>ŽELJEZNAR PROIZVODNJA društvo s ograničenom osgovornošću za proizvodnju i trgovinu, OIB 05208766558, Puljani 11 , 22303 Oklaj</item>
    </derivirana_varijabla>
  </DomainObject.Predmet.ProtuStrankaListFormatedWithAdressOIB>
  <DomainObject.Predmet.ProtuStrankaListNazivFormated>
    <izvorni_sadrzaj>
      <item>ŽELJEZNAR PROIZVODNJA društvo s ograničenom osgovornošću za proizvodnju i trgovinu</item>
    </izvorni_sadrzaj>
    <derivirana_varijabla naziv="DomainObject.Predmet.ProtuStrankaListNazivFormated_1">
      <item>ŽELJEZNAR PROIZVODNJA društvo s ograničenom osgovornošću za proizvodnju i trgovinu</item>
    </derivirana_varijabla>
  </DomainObject.Predmet.ProtuStrankaListNazivFormated>
  <DomainObject.Predmet.ProtuStrankaListNazivFormatedOIB>
    <izvorni_sadrzaj>
      <item>ŽELJEZNAR PROIZVODNJA društvo s ograničenom osgovornošću za proizvodnju i trgovinu, OIB 05208766558</item>
    </izvorni_sadrzaj>
    <derivirana_varijabla naziv="DomainObject.Predmet.ProtuStrankaListNazivFormatedOIB_1">
      <item>ŽELJEZNAR PROIZVODNJA društvo s ograničenom osgovornošću za proizvodnju i trgovinu, OIB 05208766558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ŽELJEZNAR PROIZVODNJA društvo s ograničenom osgovornošću za proizvodnju i trgovinu</izvorni_sadrzaj>
    <derivirana_varijabla naziv="DomainObject.Predmet.ProtustrankaIDrugi_1">ŽELJEZNAR PROIZVODNJA društvo s ograničenom osgovornošću za proizvodnju i trgovinu</derivirana_varijabla>
  </DomainObject.Predmet.ProtustrankaIDrugi>
  <DomainObject.Predmet.StrankaIDrugiAdressOIB>
    <izvorni_sadrzaj>FINA - Podružnica Šibenik, OIB 85821130368, Perivoj Luje Maurne 1, 22000 Šibenik</izvorni_sadrzaj>
    <derivirana_varijabla naziv="DomainObject.Predmet.StrankaIDrugiAdressOIB_1">FINA - Podružnica Šibenik, OIB 85821130368, Perivoj Luje Maurne 1, 22000 Šibenik</derivirana_varijabla>
  </DomainObject.Predmet.StrankaIDrugiAdressOIB>
  <DomainObject.Predmet.ProtustrankaIDrugiAdressOIB>
    <izvorni_sadrzaj>ŽELJEZNAR PROIZVODNJA društvo s ograničenom osgovornošću za proizvodnju i trgovinu, OIB 05208766558, Puljani 11 , 22303 Oklaj</izvorni_sadrzaj>
    <derivirana_varijabla naziv="DomainObject.Predmet.ProtustrankaIDrugiAdressOIB_1">ŽELJEZNAR PROIZVODNJA društvo s ograničenom osgovornošću za proizvodnju i trgovinu, OIB 05208766558, Puljani 11 , 22303 Oklaj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ŽELJEZNAR PROIZVODNJA društvo s ograničenom osgovornošću za proizvodnju i trgovinu</item>
    </izvorni_sadrzaj>
    <derivirana_varijabla naziv="DomainObject.Predmet.SudioniciListNaziv_1">
      <item>FINA - Podružnica Šibenik</item>
      <item>ŽELJEZNAR PROIZVODNJA društvo s ograničenom osgovornošću za proizvodnju i trgovinu</item>
    </derivirana_varijabla>
  </DomainObject.Predmet.SudioniciListNaziv>
  <DomainObject.Predmet.SudioniciListAdressOIB>
    <izvorni_sadrzaj>
      <item>FINA - Podružnica Šibenik, OIB 85821130368, Perivoj Luje Maurne 1,22000 Šibenik</item>
      <item>ŽELJEZNAR PROIZVODNJA društvo s ograničenom osgovornošću za proizvodnju i trgovinu, OIB 05208766558, Puljani 11 ,22303 Oklaj</item>
    </izvorni_sadrzaj>
    <derivirana_varijabla naziv="DomainObject.Predmet.SudioniciListAdressOIB_1">
      <item>FINA - Podružnica Šibenik, OIB 85821130368, Perivoj Luje Maurne 1,22000 Šibenik</item>
      <item>ŽELJEZNAR PROIZVODNJA društvo s ograničenom osgovornošću za proizvodnju i trgovinu, OIB 05208766558, Puljani 11 ,22303 Oklaj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05208766558</item>
    </izvorni_sadrzaj>
    <derivirana_varijabla naziv="DomainObject.Predmet.SudioniciListNazivOIB_1">
      <item>, OIB 85821130368</item>
      <item>, OIB 05208766558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A9361-0DFC-46A0-9F97-34B220D5B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145</properties:Words>
  <properties:Characters>797</properties:Characters>
  <properties:Lines>40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2016-03-16T10:51:00Z</dcterms:created>
  <dc:creator>Ardena Bajlo</dc:creator>
  <cp:lastModifiedBy>Merlina Klišmanić</cp:lastModifiedBy>
  <cp:lastPrinted>2016-03-01T10:24:00Z</cp:lastPrinted>
  <dcterms:modified xmlns:xsi="http://www.w3.org/2001/XMLSchema-instance" xsi:type="dcterms:W3CDTF">2016-04-05T09:16:00Z</dcterms:modified>
  <cp:revision>4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