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2602" w14:paraId="f702602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AC1D76">
        <w:t>427</w:t>
      </w:r>
      <w:r>
        <w:t>/1</w:t>
      </w:r>
      <w:r w:rsidR="00A2677E">
        <w:t>6</w:t>
      </w:r>
      <w:r>
        <w:t>-</w:t>
      </w:r>
      <w:r w:rsidR="00AC1D76">
        <w:t>12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AC1D76" w:rsidRPr="00B37534">
        <w:t>SAD d.o.o., Zadar, Zrinsko Frankopanska 20</w:t>
      </w:r>
      <w:r w:rsidR="00AC1D76">
        <w:t>/</w:t>
      </w:r>
      <w:r w:rsidR="00AC1D76" w:rsidRPr="00B37534">
        <w:t>c, OIB:</w:t>
      </w:r>
      <w:r w:rsidR="007A065E">
        <w:t xml:space="preserve"> </w:t>
      </w:r>
      <w:r w:rsidR="00AC1D76" w:rsidRPr="00B37534">
        <w:t>58041373964</w:t>
      </w:r>
      <w:r w:rsidR="00F81A36" w:rsidRPr="001C5505">
        <w:t xml:space="preserve">,  </w:t>
      </w:r>
      <w:r w:rsidR="003A0A6A" w:rsidRPr="001C5505">
        <w:t xml:space="preserve">dana </w:t>
      </w:r>
      <w:r w:rsidR="00FE0797">
        <w:t>24</w:t>
      </w:r>
      <w:r w:rsidR="005F4965">
        <w:t>. svibnja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AC1D76" w:rsidRPr="00B37534">
        <w:t>SAD d.o.o., Zadar, Zrinsko Frankopanska 20</w:t>
      </w:r>
      <w:r w:rsidR="00AC1D76">
        <w:t>/</w:t>
      </w:r>
      <w:r w:rsidR="00AC1D76" w:rsidRPr="00B37534">
        <w:t>c, OIB:58041373964</w:t>
      </w:r>
      <w:r w:rsidR="00D928E1">
        <w:t xml:space="preserve">,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CD3999">
        <w:t>427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464650">
      <w:pPr>
        <w:numPr>
          <w:ilvl w:val="0"/>
          <w:numId w:val="2"/>
        </w:numPr>
        <w:jc w:val="both"/>
      </w:pPr>
      <w:r w:rsidRPr="00FA3260">
        <w:t xml:space="preserve">Ukoliko </w:t>
      </w:r>
      <w:r w:rsidR="00F30D06">
        <w:t xml:space="preserve">osobe koje imaju pravni interes za provedbom stečajnog postupka </w:t>
      </w:r>
      <w:r w:rsidRPr="00FA3260">
        <w:t>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7B312D" w:rsidP="00CE40D2" w:rsidR="007B312D">
      <w:pPr>
        <w:jc w:val="both"/>
      </w:pPr>
    </w:p>
    <w:p w:rsidRDefault="004447CF" w:rsidP="00CE40D2" w:rsidR="004447CF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5F4965" w:rsidRPr="00315001">
      <w:pPr>
        <w:ind w:firstLine="708"/>
        <w:jc w:val="both"/>
      </w:pPr>
      <w:r>
        <w:t xml:space="preserve">Postupajući po prijedlogu Financijske agencije za otvaranje stečajnog postupka nad </w:t>
      </w:r>
      <w:r w:rsidR="009059B7">
        <w:t>dužnikom</w:t>
      </w:r>
      <w:r>
        <w:t xml:space="preserve"> </w:t>
      </w:r>
      <w:r w:rsidR="00AC1D76" w:rsidRPr="00B37534">
        <w:t>SAD d.o.o., Zadar</w:t>
      </w:r>
      <w:r w:rsidR="00AC1D76">
        <w:t xml:space="preserve"> </w:t>
      </w:r>
      <w:r>
        <w:t>pokrenut je prethodni postupak i određeno ročište za utvrđivanje uvjeta za otvaranje stečajnog postupk</w:t>
      </w:r>
      <w:r w:rsidR="005D4AD8">
        <w:t>a. Na navedeno ročište pristupi</w:t>
      </w:r>
      <w:r w:rsidR="009059B7">
        <w:t>o</w:t>
      </w:r>
      <w:r>
        <w:t xml:space="preserve"> je </w:t>
      </w:r>
      <w:r w:rsidR="00142BFA">
        <w:t>dužnik</w:t>
      </w:r>
      <w:r w:rsidR="005F4965">
        <w:t xml:space="preserve"> koj</w:t>
      </w:r>
      <w:r w:rsidR="00142BFA">
        <w:t>i</w:t>
      </w:r>
      <w:r w:rsidR="005F4965">
        <w:t xml:space="preserve"> je nave</w:t>
      </w:r>
      <w:r w:rsidR="009059B7">
        <w:t>o</w:t>
      </w:r>
      <w:r w:rsidR="005F4965">
        <w:t xml:space="preserve"> da </w:t>
      </w:r>
      <w:r w:rsidR="00180135">
        <w:t>nema</w:t>
      </w:r>
      <w:r w:rsidR="009059B7">
        <w:t xml:space="preserve"> imovine, </w:t>
      </w:r>
      <w:r w:rsidR="00AC1D76">
        <w:t>potraživanja da ima oko 30.000,00-40.000,00 kuna, koja nije utužio</w:t>
      </w:r>
      <w:r w:rsidR="009059B7">
        <w:t xml:space="preserve">, te </w:t>
      </w:r>
      <w:r w:rsidR="00180135">
        <w:t xml:space="preserve">je </w:t>
      </w:r>
      <w:r w:rsidR="009059B7">
        <w:t>nav</w:t>
      </w:r>
      <w:r w:rsidR="00180135">
        <w:t>eo</w:t>
      </w:r>
      <w:r w:rsidR="009059B7">
        <w:t xml:space="preserve"> kako je žiro račun otvoren kod </w:t>
      </w:r>
      <w:r w:rsidR="00AC1D76">
        <w:t>Veneto</w:t>
      </w:r>
      <w:r w:rsidR="009059B7">
        <w:t xml:space="preserve"> banke d.d. </w:t>
      </w:r>
      <w:r w:rsidR="00AC1D76">
        <w:t xml:space="preserve">i Erste banke d.d. </w:t>
      </w:r>
      <w:r w:rsidR="009059B7">
        <w:t xml:space="preserve">u blokadi, </w:t>
      </w:r>
      <w:r w:rsidR="009059B7" w:rsidRPr="00315001">
        <w:t xml:space="preserve">u iznosu od oko </w:t>
      </w:r>
      <w:r w:rsidR="00180135" w:rsidRPr="00315001">
        <w:t>33</w:t>
      </w:r>
      <w:r w:rsidR="009059B7" w:rsidRPr="00315001">
        <w:t xml:space="preserve">.000,00 kuna.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180135">
        <w:t>24</w:t>
      </w:r>
      <w:r w:rsidR="005F4965">
        <w:t xml:space="preserve">. svibnja </w:t>
      </w:r>
      <w:r w:rsidR="004C7D6E">
        <w:t>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AC1D76">
      <w:t>427</w:t>
    </w:r>
    <w:r w:rsidR="00A82E61">
      <w:t>/16-</w:t>
    </w:r>
    <w:r w:rsidR="00FE0797">
      <w:t>1</w:t>
    </w:r>
    <w:r w:rsidR="00AC1D76">
      <w:t>2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4207F"/>
    <w:rsid w:val="00085275"/>
    <w:rsid w:val="000A7106"/>
    <w:rsid w:val="000A7A8A"/>
    <w:rsid w:val="00142BFA"/>
    <w:rsid w:val="00146A4A"/>
    <w:rsid w:val="0017733B"/>
    <w:rsid w:val="00180135"/>
    <w:rsid w:val="001C5505"/>
    <w:rsid w:val="00225A57"/>
    <w:rsid w:val="00242BE7"/>
    <w:rsid w:val="00247B37"/>
    <w:rsid w:val="00262D67"/>
    <w:rsid w:val="00274804"/>
    <w:rsid w:val="002C2598"/>
    <w:rsid w:val="0031036A"/>
    <w:rsid w:val="00315001"/>
    <w:rsid w:val="003202BD"/>
    <w:rsid w:val="0033015E"/>
    <w:rsid w:val="003628BB"/>
    <w:rsid w:val="00371287"/>
    <w:rsid w:val="00387347"/>
    <w:rsid w:val="003A0A6A"/>
    <w:rsid w:val="003D06CB"/>
    <w:rsid w:val="003E1033"/>
    <w:rsid w:val="004447CF"/>
    <w:rsid w:val="00464650"/>
    <w:rsid w:val="00487C2D"/>
    <w:rsid w:val="004C7D6E"/>
    <w:rsid w:val="004E622A"/>
    <w:rsid w:val="005023C1"/>
    <w:rsid w:val="0053229E"/>
    <w:rsid w:val="00541309"/>
    <w:rsid w:val="005817E2"/>
    <w:rsid w:val="0058362B"/>
    <w:rsid w:val="005838C3"/>
    <w:rsid w:val="00586417"/>
    <w:rsid w:val="00591DA9"/>
    <w:rsid w:val="005B17E9"/>
    <w:rsid w:val="005D4AD8"/>
    <w:rsid w:val="005F4965"/>
    <w:rsid w:val="00604C29"/>
    <w:rsid w:val="00607124"/>
    <w:rsid w:val="00681732"/>
    <w:rsid w:val="00682E82"/>
    <w:rsid w:val="00695F0B"/>
    <w:rsid w:val="006D5987"/>
    <w:rsid w:val="006E02A1"/>
    <w:rsid w:val="006E1CA5"/>
    <w:rsid w:val="006F0213"/>
    <w:rsid w:val="006F5BDE"/>
    <w:rsid w:val="006F75A9"/>
    <w:rsid w:val="00760468"/>
    <w:rsid w:val="0077196F"/>
    <w:rsid w:val="00774D7C"/>
    <w:rsid w:val="007A065E"/>
    <w:rsid w:val="007B312D"/>
    <w:rsid w:val="007C57AC"/>
    <w:rsid w:val="007C5ABC"/>
    <w:rsid w:val="00816F81"/>
    <w:rsid w:val="008240B3"/>
    <w:rsid w:val="00864654"/>
    <w:rsid w:val="00890823"/>
    <w:rsid w:val="008A52F7"/>
    <w:rsid w:val="008A59D8"/>
    <w:rsid w:val="008B2D83"/>
    <w:rsid w:val="008C2399"/>
    <w:rsid w:val="008D4D63"/>
    <w:rsid w:val="008E1367"/>
    <w:rsid w:val="009059B7"/>
    <w:rsid w:val="00914580"/>
    <w:rsid w:val="00933E53"/>
    <w:rsid w:val="00981E95"/>
    <w:rsid w:val="00986571"/>
    <w:rsid w:val="009965B7"/>
    <w:rsid w:val="009B14CB"/>
    <w:rsid w:val="009E02A4"/>
    <w:rsid w:val="009F0217"/>
    <w:rsid w:val="00A2677E"/>
    <w:rsid w:val="00A448CA"/>
    <w:rsid w:val="00A82E61"/>
    <w:rsid w:val="00A94666"/>
    <w:rsid w:val="00A96B54"/>
    <w:rsid w:val="00AB527F"/>
    <w:rsid w:val="00AC1D76"/>
    <w:rsid w:val="00AE41C1"/>
    <w:rsid w:val="00B225CC"/>
    <w:rsid w:val="00B32CC5"/>
    <w:rsid w:val="00B711FC"/>
    <w:rsid w:val="00B72E7D"/>
    <w:rsid w:val="00B92800"/>
    <w:rsid w:val="00BB2B86"/>
    <w:rsid w:val="00BE0D66"/>
    <w:rsid w:val="00BE2A54"/>
    <w:rsid w:val="00BE6C59"/>
    <w:rsid w:val="00C16042"/>
    <w:rsid w:val="00C90A82"/>
    <w:rsid w:val="00C94214"/>
    <w:rsid w:val="00CB76D4"/>
    <w:rsid w:val="00CC00F1"/>
    <w:rsid w:val="00CD3999"/>
    <w:rsid w:val="00CE40D2"/>
    <w:rsid w:val="00CE483C"/>
    <w:rsid w:val="00D928E1"/>
    <w:rsid w:val="00DA5DD4"/>
    <w:rsid w:val="00DE6466"/>
    <w:rsid w:val="00E24AC3"/>
    <w:rsid w:val="00E70963"/>
    <w:rsid w:val="00E92B79"/>
    <w:rsid w:val="00EB1AEF"/>
    <w:rsid w:val="00EB3959"/>
    <w:rsid w:val="00F16F48"/>
    <w:rsid w:val="00F21D87"/>
    <w:rsid w:val="00F30D06"/>
    <w:rsid w:val="00F56E4E"/>
    <w:rsid w:val="00F711C7"/>
    <w:rsid w:val="00F81A36"/>
    <w:rsid w:val="00F9554E"/>
    <w:rsid w:val="00FA3260"/>
    <w:rsid w:val="00FC3541"/>
    <w:rsid w:val="00FE079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2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0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0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0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0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2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0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0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0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0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St-427/2016-9</izvorni_sadrzaj>
    <derivirana_varijabla naziv="DomainObject.Oznaka_1">St-427/2016-9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Sad d.o.o. za gradnju i usluge</izvorni_sadrzaj>
    <derivirana_varijabla naziv="DomainObject.Predmet.ProtustrankaFormated_1">  Sad d.o.o. za gradnju i usluge</derivirana_varijabla>
  </DomainObject.Predmet.ProtustrankaFormated>
  <DomainObject.Predmet.ProtustrankaFormatedOIB>
    <izvorni_sadrzaj>  Sad d.o.o. za gradnju i usluge, OIB 58041373964</izvorni_sadrzaj>
    <derivirana_varijabla naziv="DomainObject.Predmet.ProtustrankaFormatedOIB_1">  Sad d.o.o. za gradnju i usluge, OIB 58041373964</derivirana_varijabla>
  </DomainObject.Predmet.ProtustrankaFormatedOIB>
  <DomainObject.Predmet.ProtustrankaFormatedWithAdress>
    <izvorni_sadrzaj> Sad d.o.o. za gradnju i usluge, Zrinsko Frankopanska 20/c, 23000 Zadar</izvorni_sadrzaj>
    <derivirana_varijabla naziv="DomainObject.Predmet.ProtustrankaFormatedWithAdress_1"> Sad d.o.o. za gradnju i usluge, Zrinsko Frankopanska 20/c, 23000 Zadar</derivirana_varijabla>
  </DomainObject.Predmet.ProtustrankaFormatedWithAdress>
  <DomainObject.Predmet.ProtustrankaFormatedWithAdressOIB>
    <izvorni_sadrzaj> Sad d.o.o. za gradnju i usluge, OIB 58041373964, Zrinsko Frankopanska 20/c, 23000 Zadar</izvorni_sadrzaj>
    <derivirana_varijabla naziv="DomainObject.Predmet.ProtustrankaFormatedWithAdressOIB_1"> Sad d.o.o. za gradnju i usluge, OIB 58041373964, Zrinsko Frankopanska 20/c, 23000 Zadar</derivirana_varijabla>
  </DomainObject.Predmet.ProtustrankaFormatedWithAdressOIB>
  <DomainObject.Predmet.ProtustrankaWithAdress>
    <izvorni_sadrzaj>Sad d.o.o. za gradnju i usluge Zrinsko Frankopanska 20/c, 23000 Zadar</izvorni_sadrzaj>
    <derivirana_varijabla naziv="DomainObject.Predmet.ProtustrankaWithAdress_1">Sad d.o.o. za gradnju i usluge Zrinsko Frankopanska 20/c, 23000 Zadar</derivirana_varijabla>
  </DomainObject.Predmet.ProtustrankaWithAdress>
  <DomainObject.Predmet.ProtustrankaWithAdressOIB>
    <izvorni_sadrzaj>Sad d.o.o. za gradnju i usluge, OIB 58041373964, Zrinsko Frankopanska 20/c, 23000 Zadar</izvorni_sadrzaj>
    <derivirana_varijabla naziv="DomainObject.Predmet.ProtustrankaWithAdressOIB_1">Sad d.o.o. za gradnju i usluge, OIB 58041373964, Zrinsko Frankopanska 20/c, 23000 Zadar</derivirana_varijabla>
  </DomainObject.Predmet.ProtustrankaWithAdressOIB>
  <DomainObject.Predmet.ProtustrankaNazivFormated>
    <izvorni_sadrzaj>Sad d.o.o. za gradnju i usluge</izvorni_sadrzaj>
    <derivirana_varijabla naziv="DomainObject.Predmet.ProtustrankaNazivFormated_1">Sad d.o.o. za gradnju i usluge</derivirana_varijabla>
  </DomainObject.Predmet.ProtustrankaNazivFormated>
  <DomainObject.Predmet.ProtustrankaNazivFormatedOIB>
    <izvorni_sadrzaj>Sad d.o.o. za gradnju i usluge, OIB 58041373964</izvorni_sadrzaj>
    <derivirana_varijabla naziv="DomainObject.Predmet.ProtustrankaNazivFormatedOIB_1">Sad d.o.o. za gradnju i usluge, OIB 58041373964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89132.95</izvorni_sadrzaj>
    <derivirana_varijabla naziv="DomainObject.Predmet.TrenutnaVrijednost_1">89132.95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Sad d.o.o. za gradnju i usluge</item>
    </izvorni_sadrzaj>
    <derivirana_varijabla naziv="DomainObject.Predmet.ProtuStrankaListFormated_1">
      <item>Sad d.o.o. za gradnju i usluge</item>
    </derivirana_varijabla>
  </DomainObject.Predmet.ProtuStrankaListFormated>
  <DomainObject.Predmet.ProtuStrankaListFormatedOIB>
    <izvorni_sadrzaj>
      <item>Sad d.o.o. za gradnju i usluge, OIB 58041373964</item>
    </izvorni_sadrzaj>
    <derivirana_varijabla naziv="DomainObject.Predmet.ProtuStrankaListFormatedOIB_1">
      <item>Sad d.o.o. za gradnju i usluge, OIB 58041373964</item>
    </derivirana_varijabla>
  </DomainObject.Predmet.ProtuStrankaListFormatedOIB>
  <DomainObject.Predmet.ProtuStrankaListFormatedWithAdress>
    <izvorni_sadrzaj>
      <item>Sad d.o.o. za gradnju i usluge, Zrinsko Frankopanska 20/c, 23000 Zadar</item>
    </izvorni_sadrzaj>
    <derivirana_varijabla naziv="DomainObject.Predmet.ProtuStrankaListFormatedWithAdress_1">
      <item>Sad d.o.o. za gradnju i usluge, Zrinsko Frankopanska 20/c, 23000 Zadar</item>
    </derivirana_varijabla>
  </DomainObject.Predmet.ProtuStrankaListFormatedWithAdress>
  <DomainObject.Predmet.ProtuStrankaListFormatedWithAdressOIB>
    <izvorni_sadrzaj>
      <item>Sad d.o.o. za gradnju i usluge, OIB 58041373964, Zrinsko Frankopanska 20/c, 23000 Zadar</item>
    </izvorni_sadrzaj>
    <derivirana_varijabla naziv="DomainObject.Predmet.ProtuStrankaListFormatedWithAdressOIB_1">
      <item>Sad d.o.o. za gradnju i usluge, OIB 58041373964, Zrinsko Frankopanska 20/c, 23000 Zadar</item>
    </derivirana_varijabla>
  </DomainObject.Predmet.ProtuStrankaListFormatedWithAdressOIB>
  <DomainObject.Predmet.ProtuStrankaListNazivFormated>
    <izvorni_sadrzaj>
      <item>Sad d.o.o. za gradnju i usluge</item>
    </izvorni_sadrzaj>
    <derivirana_varijabla naziv="DomainObject.Predmet.ProtuStrankaListNazivFormated_1">
      <item>Sad d.o.o. za gradnju i usluge</item>
    </derivirana_varijabla>
  </DomainObject.Predmet.ProtuStrankaListNazivFormated>
  <DomainObject.Predmet.ProtuStrankaListNazivFormatedOIB>
    <izvorni_sadrzaj>
      <item>Sad d.o.o. za gradnju i usluge, OIB 58041373964</item>
    </izvorni_sadrzaj>
    <derivirana_varijabla naziv="DomainObject.Predmet.ProtuStrankaListNazivFormatedOIB_1">
      <item>Sad d.o.o. za gradnju i usluge, OIB 58041373964</item>
    </derivirana_varijabla>
  </DomainObject.Predmet.ProtuStrankaListNazivFormatedOIB>
  <DomainObject.Predmet.OstaliListFormated>
    <izvorni_sadrzaj>
      <item>Dražen Antić</item>
    </izvorni_sadrzaj>
    <derivirana_varijabla naziv="DomainObject.Predmet.OstaliListFormated_1">
      <item>Dražen Antić</item>
    </derivirana_varijabla>
  </DomainObject.Predmet.OstaliListFormated>
  <DomainObject.Predmet.OstaliListFormatedOIB>
    <izvorni_sadrzaj>
      <item>Dražen Antić, OIB 19107941300</item>
    </izvorni_sadrzaj>
    <derivirana_varijabla naziv="DomainObject.Predmet.OstaliListFormatedOIB_1">
      <item>Dražen Antić, OIB 19107941300</item>
    </derivirana_varijabla>
  </DomainObject.Predmet.OstaliListFormatedOIB>
  <DomainObject.Predmet.OstaliListFormatedWithAdress>
    <izvorni_sadrzaj>
      <item>Dražen Antić, Tribanjska Ulica 36, 23000 Zadar</item>
    </izvorni_sadrzaj>
    <derivirana_varijabla naziv="DomainObject.Predmet.OstaliListFormatedWithAdress_1">
      <item>Dražen Antić, Tribanjska Ulica 36, 23000 Zadar</item>
    </derivirana_varijabla>
  </DomainObject.Predmet.OstaliListFormatedWithAdress>
  <DomainObject.Predmet.OstaliListFormatedWithAdressOIB>
    <izvorni_sadrzaj>
      <item>Dražen Antić, OIB 19107941300, Tribanjska Ulica 36, 23000 Zadar</item>
    </izvorni_sadrzaj>
    <derivirana_varijabla naziv="DomainObject.Predmet.OstaliListFormatedWithAdressOIB_1">
      <item>Dražen Antić, OIB 19107941300, Tribanjska Ulica 36, 23000 Zadar</item>
    </derivirana_varijabla>
  </DomainObject.Predmet.OstaliListFormatedWithAdressOIB>
  <DomainObject.Predmet.OstaliListNazivFormated>
    <izvorni_sadrzaj>
      <item>Dražen Antić</item>
    </izvorni_sadrzaj>
    <derivirana_varijabla naziv="DomainObject.Predmet.OstaliListNazivFormated_1">
      <item>Dražen Antić</item>
    </derivirana_varijabla>
  </DomainObject.Predmet.OstaliListNazivFormated>
  <DomainObject.Predmet.OstaliListNazivFormatedOIB>
    <izvorni_sadrzaj>
      <item>Dražen Antić, OIB 19107941300</item>
    </izvorni_sadrzaj>
    <derivirana_varijabla naziv="DomainObject.Predmet.OstaliListNazivFormatedOIB_1">
      <item>Dražen Antić, OIB 19107941300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St-427/2016-9</izvorni_sadrzaj>
    <derivirana_varijabla naziv="DomainObject.PoslovniBrojDokumenta_1">St-427/2016-9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Sad d.o.o. za gradnju i usluge</izvorni_sadrzaj>
    <derivirana_varijabla naziv="DomainObject.Predmet.ProtustrankaIDrugi_1">Sad d.o.o. za gradnju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Sad d.o.o. za gradnju i usluge, OIB 58041373964, Zrinsko Frankopanska 20/c, 23000 Zadar</izvorni_sadrzaj>
    <derivirana_varijabla naziv="DomainObject.Predmet.ProtustrankaIDrugiAdressOIB_1">Sad d.o.o. za gradnju i usluge, OIB 58041373964, Zrinsko Frankopanska 20/c,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Sad d.o.o. za gradnju i usluge</item>
      <item>Dražen Antić</item>
    </izvorni_sadrzaj>
    <derivirana_varijabla naziv="DomainObject.Predmet.SudioniciListNaziv_1">
      <item>FINA</item>
      <item>Sad d.o.o. za gradnju i usluge</item>
      <item>Dražen Antić</item>
    </derivirana_varijabla>
  </DomainObject.Predmet.SudioniciListNaziv>
  <DomainObject.Predmet.SudioniciListAdressOIB>
    <izvorni_sadrzaj>
      <item>FINA, OIB 85821130368</item>
      <item>Sad d.o.o. za gradnju i usluge, OIB 58041373964, Zrinsko Frankopanska 20/c,23000 Zadar</item>
      <item>Dražen Antić, OIB 19107941300, Tribanjska Ulica 36,23000 Zadar</item>
    </izvorni_sadrzaj>
    <derivirana_varijabla naziv="DomainObject.Predmet.SudioniciListAdressOIB_1">
      <item>FINA, OIB 85821130368</item>
      <item>Sad d.o.o. za gradnju i usluge, OIB 58041373964, Zrinsko Frankopanska 20/c,23000 Zadar</item>
      <item>Dražen Antić, OIB 19107941300, Tribanjska Ulica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58041373964</item>
      <item>, OIB 19107941300</item>
    </izvorni_sadrzaj>
    <derivirana_varijabla naziv="DomainObject.Predmet.SudioniciListNazivOIB_1">
      <item>, OIB 85821130368</item>
      <item>, OIB 58041373964</item>
      <item>, OIB 19107941300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54EAE-3E51-4B29-8328-136CD366F8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471</properties:Words>
  <properties:Characters>2445</properties:Characters>
  <properties:Lines>81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2016-05-24T07:02:00Z</dcterms:created>
  <dc:creator>Ardena Bajlo</dc:creator>
  <cp:lastModifiedBy>Marija Miljanić</cp:lastModifiedBy>
  <cp:lastPrinted>2016-05-24T07:55:00Z</cp:lastPrinted>
  <dcterms:modified xmlns:xsi="http://www.w3.org/2001/XMLSchema-instance" xsi:type="dcterms:W3CDTF">2016-05-25T06:34:00Z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