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application/vnd.openxmlformats-package.relationships+xml" Extension="rels"/>
  <Default ContentType="image/tiff" Extension="tiff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3694a3" w14:paraId="f3694a3" w:rsidRDefault="00652759" w:rsidP="00892A4A" w:rsidR="00A80E87" w:rsidRPr="003E7542">
      <w:pPr>
        <w:jc w:val="right"/>
        <w15:collapsed w:val="false"/>
        <w:rPr>
          <w:lang w:val="hr-HR"/>
        </w:rPr>
      </w:pPr>
      <w:bookmarkStart w:name="_GoBack" w:id="0"/>
      <w:bookmarkEnd w:id="0"/>
      <w:r w:rsidRPr="003E7542">
        <w:rPr>
          <w:lang w:val="hr-HR"/>
        </w:rPr>
        <w:t xml:space="preserve">                                             </w:t>
      </w:r>
      <w:r w:rsidR="00892A4A" w:rsidRPr="003E7542">
        <w:rPr>
          <w:lang w:val="hr-HR"/>
        </w:rPr>
        <w:t>Na p</w:t>
      </w:r>
      <w:r w:rsidR="00A80E87" w:rsidRPr="003E7542">
        <w:rPr>
          <w:lang w:val="hr-HR"/>
        </w:rPr>
        <w:t xml:space="preserve">oslovni broj spisa: </w:t>
      </w:r>
      <w:r w:rsidR="00A80E87" w:rsidRPr="002C169D">
        <w:rPr>
          <w:color w:themeColor="text1" w:val="000000"/>
          <w:lang w:val="hr-HR"/>
        </w:rPr>
        <w:t>85. St-1260/17</w:t>
      </w:r>
    </w:p>
    <w:p w:rsidRDefault="00652759" w:rsidP="008E2C84" w:rsidR="00652759" w:rsidRPr="003E7542">
      <w:pPr>
        <w:jc w:val="both"/>
        <w:rPr>
          <w:lang w:val="hr-HR"/>
        </w:rPr>
      </w:pPr>
    </w:p>
    <w:p w:rsidRDefault="00AC58CB" w:rsidP="008E2C84" w:rsidR="00652759" w:rsidRPr="003E7542">
      <w:pPr>
        <w:jc w:val="both"/>
        <w:rPr>
          <w:lang w:val="hr-HR"/>
        </w:rPr>
      </w:pPr>
      <w:r w:rsidRPr="003E7542">
        <w:rPr>
          <w:lang w:val="hr-HR"/>
        </w:rPr>
        <w:t>Stečajni dužnik</w:t>
      </w:r>
    </w:p>
    <w:p w:rsidRDefault="00A80E87" w:rsidP="008E2C84" w:rsidR="00C145C5" w:rsidRPr="003E7542">
      <w:pPr>
        <w:jc w:val="both"/>
        <w:rPr>
          <w:lang w:val="hr-HR"/>
        </w:rPr>
      </w:pPr>
      <w:r w:rsidRPr="003E7542">
        <w:rPr>
          <w:lang w:val="hr-HR"/>
        </w:rPr>
        <w:t>LuLo Petrinja j.d.o.o.,</w:t>
      </w:r>
      <w:r w:rsidR="00C145C5" w:rsidRPr="003E7542">
        <w:rPr>
          <w:lang w:val="hr-HR"/>
        </w:rPr>
        <w:t xml:space="preserve"> OIB: 23105263432</w:t>
      </w:r>
    </w:p>
    <w:p w:rsidRDefault="00C145C5" w:rsidP="008E2C84" w:rsidR="00A80E87" w:rsidRPr="003E7542">
      <w:pPr>
        <w:jc w:val="both"/>
        <w:rPr>
          <w:lang w:val="hr-HR"/>
        </w:rPr>
      </w:pPr>
      <w:r w:rsidRPr="003E7542">
        <w:rPr>
          <w:lang w:val="hr-HR"/>
        </w:rPr>
        <w:t>Petrinja, Vatrogasna 50</w:t>
      </w:r>
    </w:p>
    <w:p w:rsidRDefault="00E24718" w:rsidP="008E2C84" w:rsidR="00E24718" w:rsidRPr="003E7542">
      <w:pPr>
        <w:jc w:val="both"/>
        <w:rPr>
          <w:lang w:val="hr-HR"/>
        </w:rPr>
      </w:pPr>
    </w:p>
    <w:p w:rsidRDefault="00B11B45" w:rsidP="008E2C84" w:rsidR="00B11B45" w:rsidRPr="003E7542">
      <w:pPr>
        <w:jc w:val="both"/>
        <w:rPr>
          <w:lang w:val="hr-HR"/>
        </w:rPr>
      </w:pPr>
      <w:r w:rsidRPr="003E7542">
        <w:rPr>
          <w:lang w:val="hr-HR"/>
        </w:rPr>
        <w:t>Privremeni stečajni upravitelj</w:t>
      </w:r>
    </w:p>
    <w:p w:rsidRDefault="00B11B45" w:rsidP="008E2C84" w:rsidR="00B11B45" w:rsidRPr="003E7542">
      <w:pPr>
        <w:jc w:val="both"/>
        <w:rPr>
          <w:lang w:val="hr-HR"/>
        </w:rPr>
      </w:pPr>
      <w:r w:rsidRPr="003E7542">
        <w:rPr>
          <w:lang w:val="hr-HR"/>
        </w:rPr>
        <w:t>Ibrahim Mehmedović</w:t>
      </w:r>
    </w:p>
    <w:p w:rsidRDefault="00325D94" w:rsidP="008E2C84" w:rsidR="00B11B45" w:rsidRPr="003E7542">
      <w:pPr>
        <w:jc w:val="both"/>
        <w:rPr>
          <w:lang w:val="hr-HR"/>
        </w:rPr>
      </w:pPr>
      <w:r w:rsidRPr="003E7542">
        <w:rPr>
          <w:lang w:val="hr-HR"/>
        </w:rPr>
        <w:t xml:space="preserve">Ante </w:t>
      </w:r>
      <w:r w:rsidR="00B11B45" w:rsidRPr="003E7542">
        <w:rPr>
          <w:lang w:val="hr-HR"/>
        </w:rPr>
        <w:t>Starčevića 5,</w:t>
      </w:r>
      <w:r w:rsidR="00C91130" w:rsidRPr="003E7542">
        <w:rPr>
          <w:lang w:val="hr-HR"/>
        </w:rPr>
        <w:t xml:space="preserve"> </w:t>
      </w:r>
      <w:r w:rsidR="00B11B45" w:rsidRPr="003E7542">
        <w:rPr>
          <w:lang w:val="hr-HR"/>
        </w:rPr>
        <w:t>51000 Rijeka</w:t>
      </w:r>
    </w:p>
    <w:p w:rsidRDefault="00160C57" w:rsidP="002D748B" w:rsidR="002D748B" w:rsidRPr="003E7542">
      <w:pPr>
        <w:shd w:fill="FFFFFF" w:color="auto" w:val="clear"/>
        <w:ind w:right="135"/>
        <w:rPr>
          <w:rFonts w:eastAsia="PCMyungjo"/>
          <w:color w:themeColor="text1" w:val="000000"/>
          <w:lang w:val="hr-HR"/>
        </w:rPr>
      </w:pPr>
      <w:hyperlink r:id="rId9" w:history="true" w:tgtFrame="_blank">
        <w:r w:rsidR="002D748B" w:rsidRPr="003E7542">
          <w:rPr>
            <w:rFonts w:eastAsia="PCMyungjo"/>
            <w:color w:themeColor="text1" w:val="000000"/>
            <w:u w:val="single"/>
            <w:lang w:val="hr-HR"/>
          </w:rPr>
          <w:t>stecajniupraviteljmehmedovic@gmail.com</w:t>
        </w:r>
      </w:hyperlink>
      <w:r w:rsidR="002D748B" w:rsidRPr="003E7542">
        <w:rPr>
          <w:rFonts w:eastAsia="PCMyungjo"/>
          <w:color w:themeColor="text1" w:val="000000"/>
          <w:lang w:val="hr-HR"/>
        </w:rPr>
        <w:t xml:space="preserve">, </w:t>
      </w:r>
    </w:p>
    <w:p w:rsidRDefault="002D748B" w:rsidP="002D748B" w:rsidR="002D748B" w:rsidRPr="003E7542">
      <w:pPr>
        <w:shd w:fill="FFFFFF" w:color="auto" w:val="clear"/>
        <w:ind w:right="135"/>
        <w:rPr>
          <w:rFonts w:eastAsia="PCMyungjo"/>
          <w:color w:themeColor="text1" w:val="000000"/>
          <w:lang w:val="hr-HR"/>
        </w:rPr>
      </w:pPr>
      <w:r w:rsidRPr="003E7542">
        <w:rPr>
          <w:rFonts w:eastAsia="PCMyungjo"/>
          <w:color w:themeColor="text1" w:val="000000"/>
          <w:lang w:val="hr-HR"/>
        </w:rPr>
        <w:t>tel. 091-7699-129 </w:t>
      </w:r>
    </w:p>
    <w:p w:rsidRDefault="00325D94" w:rsidP="008E2C84" w:rsidR="00325D94" w:rsidRPr="003E7542">
      <w:pPr>
        <w:pStyle w:val="Odlomakpopisa"/>
        <w:jc w:val="both"/>
        <w:rPr>
          <w:lang w:val="hr-HR"/>
        </w:rPr>
      </w:pPr>
    </w:p>
    <w:p w:rsidRDefault="00C145C5" w:rsidP="00A50E74" w:rsidR="00C145C5" w:rsidRPr="003E7542">
      <w:pPr>
        <w:ind w:left="2832"/>
        <w:jc w:val="both"/>
        <w:rPr>
          <w:lang w:val="hr-HR"/>
        </w:rPr>
      </w:pPr>
      <w:r w:rsidRPr="003E7542">
        <w:rPr>
          <w:lang w:val="hr-HR"/>
        </w:rPr>
        <w:t xml:space="preserve">        </w:t>
      </w:r>
      <w:r w:rsidR="00892A4A" w:rsidRPr="003E7542">
        <w:rPr>
          <w:lang w:val="hr-HR"/>
        </w:rPr>
        <w:t xml:space="preserve">                             </w:t>
      </w:r>
      <w:r w:rsidRPr="003E7542">
        <w:rPr>
          <w:lang w:val="hr-HR"/>
        </w:rPr>
        <w:t xml:space="preserve">Trgovački sud </w:t>
      </w:r>
      <w:r w:rsidRPr="003E7542">
        <w:rPr>
          <w:color w:themeColor="text1" w:val="000000"/>
          <w:lang w:val="hr-HR"/>
        </w:rPr>
        <w:t>u Zagrebu</w:t>
      </w:r>
    </w:p>
    <w:p w:rsidRDefault="00C145C5" w:rsidP="00A50E74" w:rsidR="00A80E87" w:rsidRPr="003E7542">
      <w:pPr>
        <w:ind w:left="2832"/>
        <w:jc w:val="both"/>
        <w:rPr>
          <w:lang w:val="hr-HR"/>
        </w:rPr>
      </w:pPr>
      <w:r w:rsidRPr="003E7542">
        <w:rPr>
          <w:lang w:val="hr-HR"/>
        </w:rPr>
        <w:t xml:space="preserve">        </w:t>
      </w:r>
      <w:r w:rsidR="00892A4A" w:rsidRPr="003E7542">
        <w:rPr>
          <w:lang w:val="hr-HR"/>
        </w:rPr>
        <w:t xml:space="preserve">                              </w:t>
      </w:r>
      <w:r w:rsidRPr="003E7542">
        <w:rPr>
          <w:lang w:val="hr-HR"/>
        </w:rPr>
        <w:t>Zagreb, Amruševa 2/II</w:t>
      </w:r>
    </w:p>
    <w:p w:rsidRDefault="00AC58CB" w:rsidP="00A50E74" w:rsidR="00AC58CB" w:rsidRPr="003E7542">
      <w:pPr>
        <w:ind w:left="2832"/>
        <w:jc w:val="both"/>
        <w:rPr>
          <w:lang w:val="hr-HR"/>
        </w:rPr>
      </w:pPr>
      <w:r w:rsidRPr="003E7542">
        <w:rPr>
          <w:lang w:val="hr-HR"/>
        </w:rPr>
        <w:t xml:space="preserve">        </w:t>
      </w:r>
      <w:r w:rsidR="00892A4A" w:rsidRPr="003E7542">
        <w:rPr>
          <w:lang w:val="hr-HR"/>
        </w:rPr>
        <w:t xml:space="preserve">                              </w:t>
      </w:r>
      <w:r w:rsidRPr="003E7542">
        <w:rPr>
          <w:lang w:val="hr-HR"/>
        </w:rPr>
        <w:t>Sudac mr.sc. Ivana Koštarić Fegeš</w:t>
      </w:r>
    </w:p>
    <w:p w:rsidRDefault="00C145C5" w:rsidP="00A50E74" w:rsidR="00D406AB" w:rsidRPr="003E7542">
      <w:pPr>
        <w:ind w:left="2832"/>
        <w:rPr>
          <w:lang w:val="hr-HR"/>
        </w:rPr>
      </w:pPr>
      <w:r w:rsidRPr="003E7542">
        <w:rPr>
          <w:lang w:val="hr-HR"/>
        </w:rPr>
        <w:t xml:space="preserve">       </w:t>
      </w:r>
      <w:r w:rsidR="00892A4A" w:rsidRPr="003E7542">
        <w:rPr>
          <w:lang w:val="hr-HR"/>
        </w:rPr>
        <w:t xml:space="preserve">                               Na p</w:t>
      </w:r>
      <w:r w:rsidR="00AC58CB" w:rsidRPr="003E7542">
        <w:rPr>
          <w:lang w:val="hr-HR"/>
        </w:rPr>
        <w:t>osl</w:t>
      </w:r>
      <w:r w:rsidR="00892A4A" w:rsidRPr="003E7542">
        <w:rPr>
          <w:lang w:val="hr-HR"/>
        </w:rPr>
        <w:t xml:space="preserve">. </w:t>
      </w:r>
      <w:r w:rsidR="00AC58CB" w:rsidRPr="003E7542">
        <w:rPr>
          <w:lang w:val="hr-HR"/>
        </w:rPr>
        <w:t xml:space="preserve">broj spisa: </w:t>
      </w:r>
      <w:r w:rsidR="00AC58CB" w:rsidRPr="003E7542">
        <w:rPr>
          <w:color w:themeColor="text1" w:val="000000"/>
          <w:lang w:val="hr-HR"/>
        </w:rPr>
        <w:t>85. St-1260/17</w:t>
      </w:r>
    </w:p>
    <w:p w:rsidRDefault="00D406AB" w:rsidP="008E2C84" w:rsidR="00D406AB" w:rsidRPr="003E7542">
      <w:pPr>
        <w:jc w:val="both"/>
        <w:rPr>
          <w:lang w:val="hr-HR"/>
        </w:rPr>
      </w:pPr>
    </w:p>
    <w:p w:rsidRDefault="00C91130" w:rsidP="00A10238" w:rsidR="00D406AB" w:rsidRPr="003E7542">
      <w:pPr>
        <w:jc w:val="center"/>
        <w:rPr>
          <w:lang w:val="hr-HR"/>
        </w:rPr>
      </w:pPr>
      <w:r w:rsidRPr="003E7542">
        <w:rPr>
          <w:lang w:val="hr-HR"/>
        </w:rPr>
        <w:t>IZVJEŠĆE</w:t>
      </w:r>
    </w:p>
    <w:p w:rsidRDefault="00DA2B8C" w:rsidP="00A10238" w:rsidR="00DA2B8C" w:rsidRPr="003E7542">
      <w:pPr>
        <w:ind w:firstLine="708"/>
        <w:jc w:val="center"/>
        <w:rPr>
          <w:lang w:val="hr-HR"/>
        </w:rPr>
      </w:pPr>
      <w:r w:rsidRPr="003E7542">
        <w:rPr>
          <w:color w:themeColor="text1" w:val="000000"/>
          <w:lang w:val="hr-HR"/>
        </w:rPr>
        <w:t>privremenog stečajnog upravitelja u prethodnom postupku radi utvrđivanja pretpostavki za otvaranje stečajnoga postupka nad dužnikom  LuLo Petrinja j.d.o.o., Petrinja,</w:t>
      </w:r>
      <w:r w:rsidR="00C70B1D" w:rsidRPr="003E7542">
        <w:rPr>
          <w:color w:themeColor="text1" w:val="000000"/>
          <w:lang w:val="hr-HR"/>
        </w:rPr>
        <w:t xml:space="preserve"> </w:t>
      </w:r>
      <w:r w:rsidRPr="003E7542">
        <w:rPr>
          <w:color w:themeColor="text1" w:val="000000"/>
          <w:lang w:val="hr-HR"/>
        </w:rPr>
        <w:t>OIB: 23105263432.</w:t>
      </w:r>
    </w:p>
    <w:p w:rsidRDefault="00AC58CB" w:rsidP="00A10238" w:rsidR="00AC58CB" w:rsidRPr="003E7542">
      <w:pPr>
        <w:jc w:val="center"/>
        <w:rPr>
          <w:lang w:val="hr-HR"/>
        </w:rPr>
      </w:pPr>
      <w:r w:rsidRPr="003E7542">
        <w:rPr>
          <w:lang w:val="hr-HR"/>
        </w:rPr>
        <w:t>(ročište 27. rujna 2018. u 11,30 sati)</w:t>
      </w:r>
    </w:p>
    <w:p w:rsidRDefault="00A733EF" w:rsidP="008E2C84" w:rsidR="00A733EF" w:rsidRPr="003E7542">
      <w:pPr>
        <w:jc w:val="both"/>
        <w:rPr>
          <w:lang w:val="hr-HR"/>
        </w:rPr>
      </w:pPr>
    </w:p>
    <w:p w:rsidRDefault="00EC7FD1" w:rsidP="00261241" w:rsidR="004934FB" w:rsidRPr="003E7542">
      <w:pPr>
        <w:pStyle w:val="Odlomakpopisa"/>
        <w:numPr>
          <w:ilvl w:val="0"/>
          <w:numId w:val="32"/>
        </w:numPr>
        <w:jc w:val="both"/>
        <w:rPr>
          <w:lang w:val="hr-HR"/>
        </w:rPr>
      </w:pPr>
      <w:r w:rsidRPr="003E7542">
        <w:rPr>
          <w:lang w:val="hr-HR"/>
        </w:rPr>
        <w:t>Uvod</w:t>
      </w:r>
    </w:p>
    <w:p w:rsidRDefault="00EC7FD1" w:rsidP="008E2C84" w:rsidR="00DA2B8C" w:rsidRPr="003E7542">
      <w:pPr>
        <w:ind w:firstLine="708"/>
        <w:jc w:val="both"/>
        <w:rPr>
          <w:lang w:val="hr-HR"/>
        </w:rPr>
      </w:pPr>
      <w:r w:rsidRPr="003E7542">
        <w:rPr>
          <w:lang w:val="hr-HR"/>
        </w:rPr>
        <w:t xml:space="preserve">Financijska agencija, Regionalni centar Zagreb, podnijela je ovom sudu prijedlog za otvaranje stečajnog postupka nad </w:t>
      </w:r>
      <w:r w:rsidR="00EB1E96" w:rsidRPr="003E7542">
        <w:rPr>
          <w:lang w:val="hr-HR"/>
        </w:rPr>
        <w:t xml:space="preserve">dužnikom. Rješenjem i zaključkom </w:t>
      </w:r>
      <w:r w:rsidR="0038687F" w:rsidRPr="003E7542">
        <w:rPr>
          <w:lang w:val="hr-HR"/>
        </w:rPr>
        <w:t xml:space="preserve">ovog </w:t>
      </w:r>
      <w:r w:rsidR="00EB1E96" w:rsidRPr="003E7542">
        <w:rPr>
          <w:lang w:val="hr-HR"/>
        </w:rPr>
        <w:t>suda od 8. rujna 2017., pokrenut je prethodni postupak nad dužnikom.</w:t>
      </w:r>
    </w:p>
    <w:p w:rsidRDefault="00D815E4" w:rsidP="008E2C84" w:rsidR="00A733EF" w:rsidRPr="003E7542">
      <w:pPr>
        <w:ind w:firstLine="708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Rješenjem </w:t>
      </w:r>
      <w:r w:rsidR="009C2EB1" w:rsidRPr="003E7542">
        <w:rPr>
          <w:color w:themeColor="text1" w:val="000000"/>
          <w:lang w:val="hr-HR"/>
        </w:rPr>
        <w:t>T</w:t>
      </w:r>
      <w:r w:rsidRPr="003E7542">
        <w:rPr>
          <w:color w:themeColor="text1" w:val="000000"/>
          <w:lang w:val="hr-HR"/>
        </w:rPr>
        <w:t>rgovačkog suda u Zagrebu broj</w:t>
      </w:r>
      <w:r w:rsidR="00A733EF" w:rsidRPr="003E7542">
        <w:rPr>
          <w:color w:themeColor="text1" w:val="000000"/>
          <w:lang w:val="hr-HR"/>
        </w:rPr>
        <w:t xml:space="preserve">  85. St-1260/17 od 20</w:t>
      </w:r>
      <w:r w:rsidRPr="003E7542">
        <w:rPr>
          <w:color w:themeColor="text1" w:val="000000"/>
          <w:lang w:val="hr-HR"/>
        </w:rPr>
        <w:t>.07.</w:t>
      </w:r>
      <w:r w:rsidR="00A733EF" w:rsidRPr="003E7542">
        <w:rPr>
          <w:color w:themeColor="text1" w:val="000000"/>
          <w:lang w:val="hr-HR"/>
        </w:rPr>
        <w:t xml:space="preserve"> 2018. godine </w:t>
      </w:r>
      <w:r w:rsidR="00F46800" w:rsidRPr="003E7542">
        <w:rPr>
          <w:color w:themeColor="text1" w:val="000000"/>
          <w:lang w:val="hr-HR"/>
        </w:rPr>
        <w:t xml:space="preserve">imenovan je </w:t>
      </w:r>
      <w:r w:rsidR="00A733EF" w:rsidRPr="003E7542">
        <w:rPr>
          <w:color w:themeColor="text1" w:val="000000"/>
          <w:lang w:val="hr-HR"/>
        </w:rPr>
        <w:t>p</w:t>
      </w:r>
      <w:r w:rsidR="00EB1E96" w:rsidRPr="003E7542">
        <w:rPr>
          <w:color w:themeColor="text1" w:val="000000"/>
          <w:lang w:val="hr-HR"/>
        </w:rPr>
        <w:t>rivremeni</w:t>
      </w:r>
      <w:r w:rsidR="00A733EF" w:rsidRPr="003E7542">
        <w:rPr>
          <w:color w:themeColor="text1" w:val="000000"/>
          <w:lang w:val="hr-HR"/>
        </w:rPr>
        <w:t xml:space="preserve"> stečajn</w:t>
      </w:r>
      <w:r w:rsidR="00EB1E96" w:rsidRPr="003E7542">
        <w:rPr>
          <w:color w:themeColor="text1" w:val="000000"/>
          <w:lang w:val="hr-HR"/>
        </w:rPr>
        <w:t>i</w:t>
      </w:r>
      <w:r w:rsidR="00A733EF" w:rsidRPr="003E7542">
        <w:rPr>
          <w:color w:themeColor="text1" w:val="000000"/>
          <w:lang w:val="hr-HR"/>
        </w:rPr>
        <w:t xml:space="preserve"> upravitelj</w:t>
      </w:r>
      <w:r w:rsidR="00DA2B8C" w:rsidRPr="003E7542">
        <w:rPr>
          <w:color w:themeColor="text1" w:val="000000"/>
          <w:lang w:val="hr-HR"/>
        </w:rPr>
        <w:t>.</w:t>
      </w:r>
    </w:p>
    <w:p w:rsidRDefault="00A733EF" w:rsidP="008E2C84" w:rsidR="00A733EF" w:rsidRPr="003E7542">
      <w:pPr>
        <w:pStyle w:val="Odlomakpopisa"/>
        <w:ind w:firstLine="708" w:left="0"/>
        <w:jc w:val="both"/>
        <w:rPr>
          <w:lang w:val="hr-HR"/>
        </w:rPr>
      </w:pPr>
      <w:r w:rsidRPr="003E7542">
        <w:rPr>
          <w:lang w:val="hr-HR"/>
        </w:rPr>
        <w:t>Dužnost je privremenog stečajnog upravitelja pribaviti podatke nadležnih institucija, izvršiti uvid u poslovne knjige i poslovnu dokumentaciju dužnika, te stupiti u poslovne prostorije dužnika i nakon toga podnijeti izvješće u kojem će iznijet</w:t>
      </w:r>
      <w:r w:rsidR="00D4797D" w:rsidRPr="003E7542">
        <w:rPr>
          <w:lang w:val="hr-HR"/>
        </w:rPr>
        <w:t xml:space="preserve">i svoje stručno mišljenje </w:t>
      </w:r>
      <w:r w:rsidRPr="003E7542">
        <w:rPr>
          <w:lang w:val="hr-HR"/>
        </w:rPr>
        <w:t>o tome postoji li kod dužnika i nadalje stečajni razlog i utvrditi imovin</w:t>
      </w:r>
      <w:r w:rsidR="00892A4A" w:rsidRPr="003E7542">
        <w:rPr>
          <w:lang w:val="hr-HR"/>
        </w:rPr>
        <w:t>u dužnika, između ostalog, i</w:t>
      </w:r>
    </w:p>
    <w:p w:rsidRDefault="00A733EF" w:rsidP="008E2C84" w:rsidR="00A733EF" w:rsidRPr="003E7542">
      <w:pPr>
        <w:pStyle w:val="Odlomakpopisa"/>
        <w:ind w:left="0"/>
        <w:jc w:val="both"/>
        <w:rPr>
          <w:lang w:val="hr-HR"/>
        </w:rPr>
      </w:pPr>
      <w:r w:rsidRPr="003E7542">
        <w:rPr>
          <w:lang w:val="hr-HR"/>
        </w:rPr>
        <w:t>- stanje i stvarnu vrijednost "sitnog inventara koji služi za obavljanje dužnikove djelatnosti", naveden u podnesku od 25. rujna 2017.</w:t>
      </w:r>
      <w:r w:rsidR="002C169D">
        <w:rPr>
          <w:lang w:val="hr-HR"/>
        </w:rPr>
        <w:t>,</w:t>
      </w:r>
    </w:p>
    <w:p w:rsidRDefault="00A733EF" w:rsidP="008E2C84" w:rsidR="00A733EF" w:rsidRPr="003E7542">
      <w:pPr>
        <w:pStyle w:val="Odlomakpopisa"/>
        <w:ind w:left="0"/>
        <w:jc w:val="both"/>
        <w:rPr>
          <w:lang w:val="hr-HR"/>
        </w:rPr>
      </w:pPr>
      <w:r w:rsidRPr="003E7542">
        <w:rPr>
          <w:lang w:val="hr-HR"/>
        </w:rPr>
        <w:t>- stanje i stvarnu vrijednost "zaliha robe", naveden u podnesku od 25. rujna 2017.</w:t>
      </w:r>
      <w:r w:rsidR="00892A4A" w:rsidRPr="003E7542">
        <w:rPr>
          <w:lang w:val="hr-HR"/>
        </w:rPr>
        <w:t>,</w:t>
      </w:r>
    </w:p>
    <w:p w:rsidRDefault="00A733EF" w:rsidP="008E2C84" w:rsidR="00A733EF" w:rsidRPr="003E7542">
      <w:pPr>
        <w:pStyle w:val="Odlomakpopisa"/>
        <w:ind w:left="0"/>
        <w:jc w:val="both"/>
        <w:rPr>
          <w:lang w:val="hr-HR"/>
        </w:rPr>
      </w:pPr>
      <w:r w:rsidRPr="003E7542">
        <w:rPr>
          <w:lang w:val="hr-HR"/>
        </w:rPr>
        <w:t>- ima li dužnik novčane tražbine prema trećim osobama, njihov iznos, pravnu osnovu, te jesu li te tražbine namirene, odnosno naplaćene,</w:t>
      </w:r>
    </w:p>
    <w:p w:rsidRDefault="00A733EF" w:rsidP="003C5D3B" w:rsidR="00A733EF" w:rsidRPr="003E7542">
      <w:pPr>
        <w:pStyle w:val="Odlomakpopisa"/>
        <w:ind w:left="0"/>
        <w:jc w:val="both"/>
        <w:rPr>
          <w:lang w:val="hr-HR"/>
        </w:rPr>
      </w:pPr>
      <w:r w:rsidRPr="003E7542">
        <w:rPr>
          <w:lang w:val="hr-HR"/>
        </w:rPr>
        <w:t xml:space="preserve">- stanje obveza stečajnog dužnika i  je li imovina stečajnog dužnika dovoljna za namirenje troškova stečajnog postupka </w:t>
      </w:r>
      <w:r w:rsidR="00EB1E96" w:rsidRPr="003E7542">
        <w:rPr>
          <w:lang w:val="hr-HR"/>
        </w:rPr>
        <w:t>,</w:t>
      </w:r>
      <w:r w:rsidRPr="003E7542">
        <w:rPr>
          <w:lang w:val="hr-HR"/>
        </w:rPr>
        <w:t>te koliki je iznos predvidivih troškova prethodnog i stečajnog postupka. Privremeni stečajni upravitelj dužan je pisano izvješće s mišljenjem izraditi u roku 30 dana i dostaviti ga u spis i na</w:t>
      </w:r>
      <w:r w:rsidR="008E2C84" w:rsidRPr="003E7542">
        <w:rPr>
          <w:lang w:val="hr-HR"/>
        </w:rPr>
        <w:t>:</w:t>
      </w:r>
      <w:r w:rsidRPr="003E7542">
        <w:rPr>
          <w:lang w:val="hr-HR"/>
        </w:rPr>
        <w:t xml:space="preserve"> </w:t>
      </w:r>
      <w:hyperlink r:id="rId10" w:history="true">
        <w:r w:rsidRPr="003E7542">
          <w:rPr>
            <w:rStyle w:val="Hiperveza"/>
            <w:lang w:val="hr-HR"/>
          </w:rPr>
          <w:t>Katarina.Drndelic@tszg.pravosudje.hr</w:t>
        </w:r>
      </w:hyperlink>
      <w:r w:rsidRPr="003E7542">
        <w:rPr>
          <w:lang w:val="hr-HR"/>
        </w:rPr>
        <w:t>.</w:t>
      </w:r>
    </w:p>
    <w:p w:rsidRDefault="007E521A" w:rsidP="008E2C84" w:rsidR="007E521A" w:rsidRPr="003E7542">
      <w:pPr>
        <w:pStyle w:val="Odlomakpopisa"/>
        <w:ind w:left="0"/>
        <w:jc w:val="both"/>
        <w:rPr>
          <w:lang w:val="hr-HR"/>
        </w:rPr>
      </w:pPr>
    </w:p>
    <w:p w:rsidRDefault="00FE68B3" w:rsidP="00261241" w:rsidR="00FE68B3" w:rsidRPr="003E7542">
      <w:pPr>
        <w:pStyle w:val="Odlomakpopisa"/>
        <w:numPr>
          <w:ilvl w:val="0"/>
          <w:numId w:val="32"/>
        </w:numPr>
        <w:tabs>
          <w:tab w:pos="709" w:val="left"/>
          <w:tab w:pos="1418" w:val="left"/>
          <w:tab w:pos="1560" w:val="left"/>
        </w:tabs>
        <w:jc w:val="both"/>
        <w:rPr>
          <w:lang w:val="hr-HR"/>
        </w:rPr>
      </w:pPr>
      <w:r w:rsidRPr="003E7542">
        <w:rPr>
          <w:lang w:val="hr-HR"/>
        </w:rPr>
        <w:t>Općenito o stečajnom dužniku</w:t>
      </w:r>
    </w:p>
    <w:p w:rsidRDefault="009B4719" w:rsidP="009B4719" w:rsidR="009B4719" w:rsidRPr="003E7542">
      <w:pPr>
        <w:pStyle w:val="Odlomakpopisa"/>
        <w:tabs>
          <w:tab w:pos="709" w:val="left"/>
          <w:tab w:pos="1418" w:val="left"/>
          <w:tab w:pos="1560" w:val="left"/>
        </w:tabs>
        <w:ind w:left="1080"/>
        <w:jc w:val="both"/>
        <w:rPr>
          <w:lang w:val="hr-HR"/>
        </w:rPr>
      </w:pPr>
    </w:p>
    <w:p w:rsidRDefault="007C79DC" w:rsidP="008E2C84" w:rsidR="007C79DC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>Nadležni sud:</w:t>
      </w:r>
      <w:r w:rsidRPr="003E7542">
        <w:rPr>
          <w:rFonts w:cs="MS Mincho" w:eastAsia="MS Mincho" w:hAnsi="MS Mincho" w:ascii="MS Mincho"/>
          <w:color w:val="000000"/>
          <w:lang w:val="hr-HR"/>
        </w:rPr>
        <w:t> </w:t>
      </w:r>
      <w:r w:rsidR="00D85161" w:rsidRPr="003E7542">
        <w:rPr>
          <w:color w:val="000000"/>
          <w:lang w:val="hr-HR"/>
        </w:rPr>
        <w:t>Trgovački</w:t>
      </w:r>
      <w:r w:rsidRPr="003E7542">
        <w:rPr>
          <w:color w:val="000000"/>
          <w:lang w:val="hr-HR"/>
        </w:rPr>
        <w:t xml:space="preserve"> sud u Zagrebu </w:t>
      </w:r>
    </w:p>
    <w:p w:rsidRDefault="007C79DC" w:rsidP="008E2C84" w:rsidR="007C79DC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 xml:space="preserve">Datum registracije: 27.11.2014. </w:t>
      </w:r>
    </w:p>
    <w:p w:rsidRDefault="00976B18" w:rsidP="008E2C84" w:rsidR="00350535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>Tvrtka</w:t>
      </w:r>
      <w:r w:rsidR="00BC643C" w:rsidRPr="003E7542">
        <w:rPr>
          <w:color w:val="000000"/>
          <w:lang w:val="hr-HR"/>
        </w:rPr>
        <w:t>:</w:t>
      </w:r>
      <w:r w:rsidR="00350535" w:rsidRPr="003E7542">
        <w:rPr>
          <w:color w:val="000000"/>
          <w:lang w:val="hr-HR"/>
        </w:rPr>
        <w:t xml:space="preserve"> LuLo Petrinja jednostavno društvo s </w:t>
      </w:r>
      <w:r w:rsidR="00D85161" w:rsidRPr="003E7542">
        <w:rPr>
          <w:color w:val="000000"/>
          <w:lang w:val="hr-HR"/>
        </w:rPr>
        <w:t>ograničenom</w:t>
      </w:r>
      <w:r w:rsidR="00350535" w:rsidRPr="003E7542">
        <w:rPr>
          <w:color w:val="000000"/>
          <w:lang w:val="hr-HR"/>
        </w:rPr>
        <w:t xml:space="preserve"> </w:t>
      </w:r>
      <w:r w:rsidR="00D85161" w:rsidRPr="003E7542">
        <w:rPr>
          <w:color w:val="000000"/>
          <w:lang w:val="hr-HR"/>
        </w:rPr>
        <w:t>odgovornošću</w:t>
      </w:r>
      <w:r w:rsidR="00350535" w:rsidRPr="003E7542">
        <w:rPr>
          <w:color w:val="000000"/>
          <w:lang w:val="hr-HR"/>
        </w:rPr>
        <w:t xml:space="preserve"> za ugostiteljstvo i trgovinu </w:t>
      </w:r>
    </w:p>
    <w:p w:rsidRDefault="00815818" w:rsidP="008E2C84" w:rsidR="00350535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lastRenderedPageBreak/>
        <w:t>Skraćeni naziv</w:t>
      </w:r>
      <w:r w:rsidR="00FE68B3" w:rsidRPr="003E7542">
        <w:rPr>
          <w:color w:val="000000"/>
          <w:lang w:val="hr-HR"/>
        </w:rPr>
        <w:t xml:space="preserve">:  </w:t>
      </w:r>
      <w:r w:rsidR="00350535" w:rsidRPr="003E7542">
        <w:rPr>
          <w:color w:val="000000"/>
          <w:lang w:val="hr-HR"/>
        </w:rPr>
        <w:t xml:space="preserve">LuLo Petrinja j.d.o.o. </w:t>
      </w:r>
    </w:p>
    <w:p w:rsidRDefault="0087311A" w:rsidP="008E2C84" w:rsidR="00F46800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>MBS:</w:t>
      </w:r>
      <w:r w:rsidR="00F46800" w:rsidRPr="003E7542">
        <w:rPr>
          <w:color w:val="000000"/>
          <w:lang w:val="hr-HR"/>
        </w:rPr>
        <w:t>080943394</w:t>
      </w:r>
    </w:p>
    <w:p w:rsidRDefault="00F46800" w:rsidP="008E2C84" w:rsidR="00F46800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 xml:space="preserve">OIB: 23105263432 </w:t>
      </w:r>
    </w:p>
    <w:p w:rsidRDefault="00815818" w:rsidP="008E2C84" w:rsidR="00350535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 xml:space="preserve">Sjedište/adresa: </w:t>
      </w:r>
      <w:r w:rsidR="00031EC2" w:rsidRPr="003E7542">
        <w:rPr>
          <w:color w:val="000000"/>
          <w:lang w:val="hr-HR"/>
        </w:rPr>
        <w:t xml:space="preserve">44250 </w:t>
      </w:r>
      <w:r w:rsidR="00FE68B3" w:rsidRPr="003E7542">
        <w:rPr>
          <w:color w:val="000000"/>
          <w:lang w:val="hr-HR"/>
        </w:rPr>
        <w:t>Petrinja ,</w:t>
      </w:r>
      <w:r w:rsidR="00350535" w:rsidRPr="003E7542">
        <w:rPr>
          <w:color w:val="000000"/>
          <w:lang w:val="hr-HR"/>
        </w:rPr>
        <w:t xml:space="preserve"> Vatrogasna 50 </w:t>
      </w:r>
    </w:p>
    <w:p w:rsidRDefault="00815818" w:rsidP="008E2C84" w:rsidR="00350535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>Pravni oblik:</w:t>
      </w:r>
      <w:r w:rsidR="00350535" w:rsidRPr="003E7542">
        <w:rPr>
          <w:color w:val="000000"/>
          <w:lang w:val="hr-HR"/>
        </w:rPr>
        <w:t xml:space="preserve"> jednostavno društvo s </w:t>
      </w:r>
      <w:r w:rsidR="00D85161" w:rsidRPr="003E7542">
        <w:rPr>
          <w:color w:val="000000"/>
          <w:lang w:val="hr-HR"/>
        </w:rPr>
        <w:t>ograničenom</w:t>
      </w:r>
      <w:r w:rsidR="00350535" w:rsidRPr="003E7542">
        <w:rPr>
          <w:color w:val="000000"/>
          <w:lang w:val="hr-HR"/>
        </w:rPr>
        <w:t xml:space="preserve"> </w:t>
      </w:r>
      <w:r w:rsidR="00D85161" w:rsidRPr="003E7542">
        <w:rPr>
          <w:color w:val="000000"/>
          <w:lang w:val="hr-HR"/>
        </w:rPr>
        <w:t>odgovornošću</w:t>
      </w:r>
      <w:r w:rsidR="00350535" w:rsidRPr="003E7542">
        <w:rPr>
          <w:color w:val="000000"/>
          <w:lang w:val="hr-HR"/>
        </w:rPr>
        <w:t xml:space="preserve"> </w:t>
      </w:r>
    </w:p>
    <w:p w:rsidRDefault="00815818" w:rsidP="008E2C84" w:rsidR="008B6EF0" w:rsidRPr="003E7542">
      <w:pPr>
        <w:pStyle w:val="Bodytext30"/>
        <w:shd w:fill="auto" w:color="auto" w:val="clear"/>
        <w:spacing w:lineRule="auto" w:line="240" w:after="0"/>
        <w:ind w:firstLine="0"/>
        <w:jc w:val="both"/>
        <w:rPr>
          <w:rFonts w:cs="Times New Roman" w:hAnsi="Times New Roman" w:ascii="Times New Roman"/>
          <w:sz w:val="24"/>
          <w:szCs w:val="24"/>
          <w:lang w:val="hr-HR"/>
        </w:rPr>
      </w:pPr>
      <w:r w:rsidRPr="003E7542">
        <w:rPr>
          <w:rFonts w:cs="Times New Roman" w:hAnsi="Times New Roman" w:ascii="Times New Roman"/>
          <w:color w:val="000000"/>
          <w:sz w:val="24"/>
          <w:szCs w:val="24"/>
          <w:lang w:bidi="hr-HR" w:val="hr-HR"/>
        </w:rPr>
        <w:t xml:space="preserve">Osnovna djelatnost društva je: </w:t>
      </w:r>
      <w:r w:rsidR="008B6EF0" w:rsidRPr="003E7542">
        <w:rPr>
          <w:rFonts w:cs="Times New Roman" w:hAnsi="Times New Roman" w:ascii="Times New Roman"/>
          <w:color w:val="000000"/>
          <w:sz w:val="24"/>
          <w:szCs w:val="24"/>
          <w:lang w:bidi="hr-HR" w:val="hr-HR"/>
        </w:rPr>
        <w:t>Djelatnosti pripreme i usluživanja pića</w:t>
      </w:r>
      <w:r w:rsidR="00A65D0C" w:rsidRPr="003E7542">
        <w:rPr>
          <w:rFonts w:cs="Times New Roman" w:hAnsi="Times New Roman" w:ascii="Times New Roman"/>
          <w:color w:val="000000"/>
          <w:sz w:val="24"/>
          <w:szCs w:val="24"/>
          <w:lang w:bidi="hr-HR" w:val="hr-HR"/>
        </w:rPr>
        <w:t>.</w:t>
      </w:r>
    </w:p>
    <w:p w:rsidRDefault="00D85161" w:rsidP="008E2C84" w:rsidR="00350535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>Osnivači</w:t>
      </w:r>
      <w:r w:rsidR="00815818" w:rsidRPr="003E7542">
        <w:rPr>
          <w:color w:val="000000"/>
          <w:lang w:val="hr-HR"/>
        </w:rPr>
        <w:t>/</w:t>
      </w:r>
      <w:r w:rsidRPr="003E7542">
        <w:rPr>
          <w:color w:val="000000"/>
          <w:lang w:val="hr-HR"/>
        </w:rPr>
        <w:t>članovi</w:t>
      </w:r>
      <w:r w:rsidR="00815818" w:rsidRPr="003E7542">
        <w:rPr>
          <w:color w:val="000000"/>
          <w:lang w:val="hr-HR"/>
        </w:rPr>
        <w:t xml:space="preserve"> društva: </w:t>
      </w:r>
      <w:r w:rsidR="00BC643C" w:rsidRPr="003E7542">
        <w:rPr>
          <w:color w:val="000000"/>
          <w:lang w:val="hr-HR"/>
        </w:rPr>
        <w:t>Sanja Beneta, OIB: 91101067522 Sisak, Mate Lovraka 14</w:t>
      </w:r>
      <w:r w:rsidR="00350535" w:rsidRPr="003E7542">
        <w:rPr>
          <w:color w:val="000000"/>
          <w:lang w:val="hr-HR"/>
        </w:rPr>
        <w:t xml:space="preserve">, </w:t>
      </w:r>
      <w:r w:rsidR="00BC643C" w:rsidRPr="003E7542">
        <w:rPr>
          <w:color w:val="000000"/>
          <w:lang w:val="hr-HR"/>
        </w:rPr>
        <w:t xml:space="preserve"> jedini </w:t>
      </w:r>
      <w:r w:rsidRPr="003E7542">
        <w:rPr>
          <w:color w:val="000000"/>
          <w:lang w:val="hr-HR"/>
        </w:rPr>
        <w:t>član</w:t>
      </w:r>
      <w:r w:rsidR="00BC643C" w:rsidRPr="003E7542">
        <w:rPr>
          <w:color w:val="000000"/>
          <w:lang w:val="hr-HR"/>
        </w:rPr>
        <w:t xml:space="preserve"> j.d.o.o. </w:t>
      </w:r>
    </w:p>
    <w:p w:rsidRDefault="00815818" w:rsidP="008E2C84" w:rsidR="00BC643C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 xml:space="preserve">Osobe ovlaštene za zastupanje: </w:t>
      </w:r>
      <w:r w:rsidR="00BC643C" w:rsidRPr="003E7542">
        <w:rPr>
          <w:color w:val="000000"/>
          <w:lang w:val="hr-HR"/>
        </w:rPr>
        <w:t>Sanja Beneta, OIB: 91101067522</w:t>
      </w:r>
      <w:r w:rsidR="00350535" w:rsidRPr="003E7542">
        <w:rPr>
          <w:color w:val="000000"/>
          <w:lang w:val="hr-HR"/>
        </w:rPr>
        <w:t xml:space="preserve">, </w:t>
      </w:r>
      <w:r w:rsidR="00BC643C" w:rsidRPr="003E7542">
        <w:rPr>
          <w:color w:val="000000"/>
          <w:lang w:val="hr-HR"/>
        </w:rPr>
        <w:t>Sisak, Mate Lovraka 14</w:t>
      </w:r>
      <w:r w:rsidR="00350535" w:rsidRPr="003E7542">
        <w:rPr>
          <w:color w:val="000000"/>
          <w:lang w:val="hr-HR"/>
        </w:rPr>
        <w:t xml:space="preserve">, </w:t>
      </w:r>
      <w:r w:rsidR="00BC643C" w:rsidRPr="003E7542">
        <w:rPr>
          <w:color w:val="000000"/>
          <w:lang w:val="hr-HR"/>
        </w:rPr>
        <w:t>direktor</w:t>
      </w:r>
    </w:p>
    <w:p w:rsidRDefault="00815818" w:rsidP="008E2C84" w:rsidR="00350535" w:rsidRPr="003E7542">
      <w:pPr>
        <w:widowControl w:val="false"/>
        <w:jc w:val="both"/>
        <w:rPr>
          <w:color w:val="000000"/>
          <w:lang w:val="hr-HR"/>
        </w:rPr>
      </w:pPr>
      <w:r w:rsidRPr="003E7542">
        <w:rPr>
          <w:color w:val="000000"/>
          <w:lang w:val="hr-HR"/>
        </w:rPr>
        <w:t xml:space="preserve">Temeljni kapital: </w:t>
      </w:r>
      <w:r w:rsidR="00350535" w:rsidRPr="003E7542">
        <w:rPr>
          <w:color w:val="000000"/>
          <w:lang w:val="hr-HR"/>
        </w:rPr>
        <w:t xml:space="preserve">10,00 kuna </w:t>
      </w:r>
    </w:p>
    <w:p w:rsidRDefault="00EB1E96" w:rsidP="008E2C84" w:rsidR="00FE68B3" w:rsidRPr="003E7542">
      <w:pPr>
        <w:widowControl w:val="false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Žiro-račun stečajnog dužnika:</w:t>
      </w:r>
    </w:p>
    <w:p w:rsidRDefault="00D85161" w:rsidP="008E2C84" w:rsidR="007E521A" w:rsidRPr="003E7542">
      <w:pPr>
        <w:pStyle w:val="Odlomakpopisa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HR 7424 0200 6110  0721 328, </w:t>
      </w:r>
      <w:r w:rsidR="008A7F4F" w:rsidRPr="003E7542">
        <w:rPr>
          <w:color w:themeColor="text1" w:val="000000"/>
          <w:lang w:val="hr-HR"/>
        </w:rPr>
        <w:t>Erste &amp; Steiermärkische bank d.d.</w:t>
      </w:r>
    </w:p>
    <w:p w:rsidRDefault="008A3E94" w:rsidP="00D85161" w:rsidR="00616DB2" w:rsidRPr="003E7542">
      <w:pPr>
        <w:shd w:fill="FFFFFF" w:color="auto" w:val="clear"/>
        <w:ind w:firstLine="708"/>
        <w:jc w:val="both"/>
        <w:rPr>
          <w:color w:val="222222"/>
          <w:lang w:val="hr-HR"/>
        </w:rPr>
      </w:pPr>
      <w:r w:rsidRPr="003E7542">
        <w:rPr>
          <w:color w:val="222222"/>
          <w:lang w:val="hr-HR"/>
        </w:rPr>
        <w:t xml:space="preserve">Knjigovodstvo </w:t>
      </w:r>
      <w:r w:rsidR="00EB1E96" w:rsidRPr="003E7542">
        <w:rPr>
          <w:color w:val="222222"/>
          <w:lang w:val="hr-HR"/>
        </w:rPr>
        <w:t>stečajnog dužnika</w:t>
      </w:r>
      <w:r w:rsidRPr="003E7542">
        <w:rPr>
          <w:color w:val="222222"/>
          <w:lang w:val="hr-HR"/>
        </w:rPr>
        <w:t xml:space="preserve">: </w:t>
      </w:r>
      <w:r w:rsidR="00616DB2" w:rsidRPr="003E7542">
        <w:rPr>
          <w:color w:val="222222"/>
          <w:lang w:val="hr-HR"/>
        </w:rPr>
        <w:t>Knjig.servis MN-Bonus</w:t>
      </w:r>
      <w:r w:rsidRPr="003E7542">
        <w:rPr>
          <w:color w:val="222222"/>
          <w:lang w:val="hr-HR"/>
        </w:rPr>
        <w:t xml:space="preserve">, </w:t>
      </w:r>
      <w:r w:rsidR="00616DB2" w:rsidRPr="003E7542">
        <w:rPr>
          <w:color w:val="222222"/>
          <w:lang w:val="hr-HR"/>
        </w:rPr>
        <w:t>Sisak, S. i A. Radića 37</w:t>
      </w:r>
      <w:r w:rsidRPr="003E7542">
        <w:rPr>
          <w:color w:val="222222"/>
          <w:lang w:val="hr-HR"/>
        </w:rPr>
        <w:t>,</w:t>
      </w:r>
      <w:r w:rsidR="000E2E83" w:rsidRPr="003E7542">
        <w:rPr>
          <w:color w:val="222222"/>
          <w:lang w:val="hr-HR"/>
        </w:rPr>
        <w:t xml:space="preserve"> </w:t>
      </w:r>
      <w:r w:rsidR="00616DB2" w:rsidRPr="003E7542">
        <w:rPr>
          <w:color w:val="222222"/>
          <w:lang w:val="hr-HR"/>
        </w:rPr>
        <w:t>e-mail: </w:t>
      </w:r>
      <w:hyperlink r:id="rId11" w:history="true" w:tgtFrame="_blank">
        <w:r w:rsidR="00616DB2" w:rsidRPr="003E7542">
          <w:rPr>
            <w:rStyle w:val="Hiperveza"/>
            <w:color w:val="1155CC"/>
            <w:lang w:val="hr-HR"/>
          </w:rPr>
          <w:t>mnbonus1@gmail.com</w:t>
        </w:r>
      </w:hyperlink>
    </w:p>
    <w:p w:rsidRDefault="00E33A69" w:rsidP="00D85161" w:rsidR="00E33A69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  <w:r w:rsidRPr="003E7542">
        <w:rPr>
          <w:color w:val="222222"/>
          <w:lang w:val="hr-HR"/>
        </w:rPr>
        <w:t xml:space="preserve">Dužnik se isključivo bavi usluživanjem pića i napitaka u </w:t>
      </w:r>
      <w:r w:rsidRPr="003E7542">
        <w:rPr>
          <w:color w:themeColor="text1" w:val="000000"/>
          <w:lang w:val="hr-HR"/>
        </w:rPr>
        <w:t xml:space="preserve"> poslovnom prostoru u Petrinji, ul. Vatrogasna 50, gdje posluje Kaffe bar ”STOP”, gdje se uslužuju pića i napici</w:t>
      </w:r>
      <w:r w:rsidR="009B4719" w:rsidRPr="003E7542">
        <w:rPr>
          <w:color w:themeColor="text1" w:val="000000"/>
          <w:lang w:val="hr-HR"/>
        </w:rPr>
        <w:t>.</w:t>
      </w:r>
    </w:p>
    <w:p w:rsidRDefault="009B4719" w:rsidP="00D85161" w:rsidR="009B4719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  <w:r w:rsidRPr="003E7542">
        <w:rPr>
          <w:noProof/>
          <w:lang w:eastAsia="hr-HR" w:val="hr-HR"/>
        </w:rPr>
        <w:drawing>
          <wp:anchor allowOverlap="true" layoutInCell="true" locked="false" behindDoc="false" relativeHeight="251669504" simplePos="false" distR="114300" distL="114300" distB="0" distT="0">
            <wp:simplePos y="0" x="0"/>
            <wp:positionH relativeFrom="column">
              <wp:posOffset>330489</wp:posOffset>
            </wp:positionH>
            <wp:positionV relativeFrom="paragraph">
              <wp:posOffset>118514</wp:posOffset>
            </wp:positionV>
            <wp:extent cy="3286184" cx="4345651"/>
            <wp:effectExtent b="0" r="0" t="0" l="0"/>
            <wp:wrapNone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3295407" cx="4357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2D5E97" w:rsidP="008E2C84" w:rsidR="002D5E97" w:rsidRPr="003E7542">
      <w:pPr>
        <w:shd w:fill="FFFFFF" w:color="auto" w:val="clear"/>
        <w:ind w:firstLine="708"/>
        <w:jc w:val="both"/>
        <w:rPr>
          <w:color w:themeColor="text1" w:val="000000"/>
          <w:lang w:val="hr-HR"/>
        </w:rPr>
      </w:pPr>
    </w:p>
    <w:p w:rsidRDefault="00A35633" w:rsidP="008E2C84" w:rsidR="00A35633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A35633" w:rsidP="008E2C84" w:rsidR="00A35633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9B4719" w:rsidP="008E2C84" w:rsidR="009B4719" w:rsidRPr="003E7542">
      <w:pPr>
        <w:shd w:fill="FFFFFF" w:color="auto" w:val="clear"/>
        <w:jc w:val="both"/>
        <w:rPr>
          <w:color w:themeColor="text1" w:val="000000"/>
          <w:lang w:val="hr-HR"/>
        </w:rPr>
      </w:pPr>
    </w:p>
    <w:p w:rsidRDefault="00AF2F52" w:rsidP="00F33FF0" w:rsidR="00F33FF0" w:rsidRPr="003E7542">
      <w:pPr>
        <w:pStyle w:val="Odlomakpopisa"/>
        <w:numPr>
          <w:ilvl w:val="0"/>
          <w:numId w:val="32"/>
        </w:num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Gospodarsko stanje stečajnog dužnika</w:t>
      </w:r>
    </w:p>
    <w:p w:rsidRDefault="00917252" w:rsidP="00917252" w:rsidR="00917252" w:rsidRPr="003E7542">
      <w:pPr>
        <w:pStyle w:val="Odlomakpopisa"/>
        <w:spacing w:after="80"/>
        <w:ind w:left="1080"/>
        <w:jc w:val="both"/>
        <w:rPr>
          <w:color w:themeColor="text1" w:val="000000"/>
          <w:lang w:val="hr-HR"/>
        </w:rPr>
      </w:pPr>
    </w:p>
    <w:p w:rsidRDefault="00AF2F52" w:rsidP="00493F17" w:rsidR="00AF2F52" w:rsidRPr="003E7542">
      <w:pPr>
        <w:pStyle w:val="Odlomakpopisa"/>
        <w:numPr>
          <w:ilvl w:val="0"/>
          <w:numId w:val="35"/>
        </w:numPr>
        <w:jc w:val="both"/>
        <w:rPr>
          <w:lang w:val="hr-HR"/>
        </w:rPr>
      </w:pPr>
      <w:r w:rsidRPr="003E7542">
        <w:rPr>
          <w:color w:val="222222"/>
          <w:lang w:val="hr-HR"/>
        </w:rPr>
        <w:t xml:space="preserve">Izjava zakonskog zastupnik dužnika o razlozima  lošeg </w:t>
      </w:r>
      <w:r w:rsidR="00917252" w:rsidRPr="003E7542">
        <w:rPr>
          <w:color w:val="222222"/>
          <w:lang w:val="hr-HR"/>
        </w:rPr>
        <w:t>gospodarskog</w:t>
      </w:r>
      <w:r w:rsidRPr="003E7542">
        <w:rPr>
          <w:color w:val="222222"/>
          <w:lang w:val="hr-HR"/>
        </w:rPr>
        <w:t xml:space="preserve"> stanja dužnika dostavljen</w:t>
      </w:r>
      <w:r w:rsidR="00386B35" w:rsidRPr="003E7542">
        <w:rPr>
          <w:color w:val="222222"/>
          <w:lang w:val="hr-HR"/>
        </w:rPr>
        <w:t>a</w:t>
      </w:r>
      <w:r w:rsidRPr="003E7542">
        <w:rPr>
          <w:color w:val="222222"/>
          <w:lang w:val="hr-HR"/>
        </w:rPr>
        <w:t xml:space="preserve"> stečajnom </w:t>
      </w:r>
      <w:r w:rsidR="00917252" w:rsidRPr="003E7542">
        <w:rPr>
          <w:color w:val="222222"/>
          <w:lang w:val="hr-HR"/>
        </w:rPr>
        <w:t>upravitelju</w:t>
      </w:r>
      <w:r w:rsidRPr="003E7542">
        <w:rPr>
          <w:color w:val="222222"/>
          <w:lang w:val="hr-HR"/>
        </w:rPr>
        <w:t xml:space="preserve"> e-mailom dana 30</w:t>
      </w:r>
      <w:r w:rsidRPr="003E7542">
        <w:rPr>
          <w:color w:val="000000"/>
          <w:shd w:fill="FFFFFF" w:color="auto" w:val="clear"/>
          <w:lang w:val="hr-HR"/>
        </w:rPr>
        <w:t>. srpnja 2018. u 10:18</w:t>
      </w:r>
    </w:p>
    <w:p w:rsidRDefault="009B4719" w:rsidP="00AF2F52" w:rsidR="009B4719" w:rsidRPr="003E7542">
      <w:pPr>
        <w:shd w:fill="FFFFFF" w:color="auto" w:val="clear"/>
        <w:jc w:val="both"/>
        <w:rPr>
          <w:color w:val="222222"/>
          <w:lang w:val="hr-HR"/>
        </w:rPr>
      </w:pPr>
    </w:p>
    <w:p w:rsidRDefault="00563C62" w:rsidP="009B4719" w:rsidR="009B4719" w:rsidRPr="003E7542">
      <w:pPr>
        <w:shd w:fill="FFFFFF" w:color="auto" w:val="clear"/>
        <w:ind w:firstLine="360"/>
        <w:jc w:val="both"/>
        <w:rPr>
          <w:color w:val="222222"/>
          <w:lang w:val="hr-HR"/>
        </w:rPr>
      </w:pPr>
      <w:r w:rsidRPr="003E7542">
        <w:rPr>
          <w:color w:val="222222"/>
          <w:lang w:val="hr-HR"/>
        </w:rPr>
        <w:t xml:space="preserve"> “</w:t>
      </w:r>
      <w:r w:rsidR="00AF2F52" w:rsidRPr="003E7542">
        <w:rPr>
          <w:color w:val="222222"/>
          <w:lang w:val="hr-HR"/>
        </w:rPr>
        <w:t xml:space="preserve">Poštovani,  obraćamo se sa namjerom da objasnimo razloge nastale štete u poslovanju.  Nakon što smo pokrili većinu dugovanja iz </w:t>
      </w:r>
      <w:r w:rsidR="00917252" w:rsidRPr="003E7542">
        <w:rPr>
          <w:color w:val="222222"/>
          <w:lang w:val="hr-HR"/>
        </w:rPr>
        <w:t>prethodnog</w:t>
      </w:r>
      <w:r w:rsidR="00AF2F52" w:rsidRPr="003E7542">
        <w:rPr>
          <w:color w:val="222222"/>
          <w:lang w:val="hr-HR"/>
        </w:rPr>
        <w:t xml:space="preserve"> lokala gdje smo  pretrpjeli ogromne financijske gubitke učestalim </w:t>
      </w:r>
      <w:r w:rsidR="00917252" w:rsidRPr="003E7542">
        <w:rPr>
          <w:color w:val="222222"/>
          <w:lang w:val="hr-HR"/>
        </w:rPr>
        <w:t>p</w:t>
      </w:r>
      <w:r w:rsidR="00AF2F52" w:rsidRPr="003E7542">
        <w:rPr>
          <w:color w:val="222222"/>
          <w:lang w:val="hr-HR"/>
        </w:rPr>
        <w:t xml:space="preserve">rovalama  </w:t>
      </w:r>
      <w:r w:rsidR="00917252" w:rsidRPr="003E7542">
        <w:rPr>
          <w:color w:val="222222"/>
          <w:lang w:val="hr-HR"/>
        </w:rPr>
        <w:t>u</w:t>
      </w:r>
      <w:r w:rsidR="00AF2F52" w:rsidRPr="003E7542">
        <w:rPr>
          <w:color w:val="222222"/>
          <w:lang w:val="hr-HR"/>
        </w:rPr>
        <w:t>  ugostit</w:t>
      </w:r>
      <w:r w:rsidR="00917252" w:rsidRPr="003E7542">
        <w:rPr>
          <w:color w:val="222222"/>
          <w:lang w:val="hr-HR"/>
        </w:rPr>
        <w:t>eljski objekt</w:t>
      </w:r>
      <w:r w:rsidR="00AF2F52" w:rsidRPr="003E7542">
        <w:rPr>
          <w:color w:val="222222"/>
          <w:lang w:val="hr-HR"/>
        </w:rPr>
        <w:t>.  Posljednje dvije provale smo imali u razmaku od samo 20 dana. Nakon što su počinitelji uhvaćeni,</w:t>
      </w:r>
      <w:r w:rsidR="00917252" w:rsidRPr="003E7542">
        <w:rPr>
          <w:color w:val="222222"/>
          <w:lang w:val="hr-HR"/>
        </w:rPr>
        <w:t xml:space="preserve"> </w:t>
      </w:r>
      <w:r w:rsidR="00AF2F52" w:rsidRPr="003E7542">
        <w:rPr>
          <w:color w:val="222222"/>
          <w:lang w:val="hr-HR"/>
        </w:rPr>
        <w:t>sud im je presudio tek uvjetne kazne ,  nemaju imovine,</w:t>
      </w:r>
      <w:r w:rsidR="00917252" w:rsidRPr="003E7542">
        <w:rPr>
          <w:color w:val="222222"/>
          <w:lang w:val="hr-HR"/>
        </w:rPr>
        <w:t xml:space="preserve"> </w:t>
      </w:r>
      <w:r w:rsidR="00AF2F52" w:rsidRPr="003E7542">
        <w:rPr>
          <w:color w:val="222222"/>
          <w:lang w:val="hr-HR"/>
        </w:rPr>
        <w:t xml:space="preserve">narkomani i </w:t>
      </w:r>
      <w:r w:rsidR="00AF2F52" w:rsidRPr="003E7542">
        <w:rPr>
          <w:color w:val="222222"/>
          <w:lang w:val="hr-HR"/>
        </w:rPr>
        <w:lastRenderedPageBreak/>
        <w:t>lopo</w:t>
      </w:r>
      <w:r w:rsidR="00917252" w:rsidRPr="003E7542">
        <w:rPr>
          <w:color w:val="222222"/>
          <w:lang w:val="hr-HR"/>
        </w:rPr>
        <w:t>vi kojima je nemoguće po mišlje</w:t>
      </w:r>
      <w:r w:rsidR="00AF2F52" w:rsidRPr="003E7542">
        <w:rPr>
          <w:color w:val="222222"/>
          <w:lang w:val="hr-HR"/>
        </w:rPr>
        <w:t>nju suda  naplatiti štetu. Odustali smo i prešli u Vatrogasnu ulicu.  Sve je funkcioniralo dogledno vrijeme dok nisu krenuli radovi na cesti. </w:t>
      </w:r>
    </w:p>
    <w:p w:rsidRDefault="00AF2F52" w:rsidP="009F42EC" w:rsidR="009B4719" w:rsidRPr="003E7542">
      <w:pPr>
        <w:shd w:fill="FFFFFF" w:color="auto" w:val="clear"/>
        <w:jc w:val="both"/>
        <w:rPr>
          <w:color w:val="222222"/>
          <w:lang w:val="hr-HR"/>
        </w:rPr>
      </w:pPr>
      <w:r w:rsidRPr="003E7542">
        <w:rPr>
          <w:color w:val="222222"/>
          <w:lang w:val="hr-HR"/>
        </w:rPr>
        <w:t>P</w:t>
      </w:r>
      <w:r w:rsidR="00917252" w:rsidRPr="003E7542">
        <w:rPr>
          <w:color w:val="222222"/>
          <w:lang w:val="hr-HR"/>
        </w:rPr>
        <w:t>rije cca godinu i pol ”Privreda” P</w:t>
      </w:r>
      <w:r w:rsidRPr="003E7542">
        <w:rPr>
          <w:color w:val="222222"/>
          <w:lang w:val="hr-HR"/>
        </w:rPr>
        <w:t>etrinja je vršila radove,</w:t>
      </w:r>
      <w:r w:rsidR="00917252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 xml:space="preserve">sanirali su oštećene  cijevi i tada </w:t>
      </w:r>
      <w:r w:rsidR="00917252" w:rsidRPr="003E7542">
        <w:rPr>
          <w:color w:val="222222"/>
          <w:lang w:val="hr-HR"/>
        </w:rPr>
        <w:t xml:space="preserve">su nam točno na ulazu u ugostiteljski </w:t>
      </w:r>
      <w:r w:rsidRPr="003E7542">
        <w:rPr>
          <w:color w:val="222222"/>
          <w:lang w:val="hr-HR"/>
        </w:rPr>
        <w:t>objekt iskopali rupu, sanirali  kvar te pokrili šljunkom.  </w:t>
      </w:r>
      <w:r w:rsidR="00917252" w:rsidRPr="003E7542">
        <w:rPr>
          <w:color w:val="222222"/>
          <w:lang w:val="hr-HR"/>
        </w:rPr>
        <w:t>Asfaltirano</w:t>
      </w:r>
      <w:r w:rsidRPr="003E7542">
        <w:rPr>
          <w:color w:val="222222"/>
          <w:lang w:val="hr-HR"/>
        </w:rPr>
        <w:t xml:space="preserve"> je tek nakon više od godinu dana, u tom periodu nam je  narušeno normalno  poslovanje,</w:t>
      </w:r>
      <w:r w:rsidR="00917252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ostali smo samo sa unutrašnjim prostorom za usluživanje,  terasa je bila puna prašine.  Nekako smo "</w:t>
      </w:r>
      <w:r w:rsidR="00917252" w:rsidRPr="003E7542">
        <w:rPr>
          <w:color w:val="222222"/>
          <w:lang w:val="hr-HR"/>
        </w:rPr>
        <w:t>preživjeli</w:t>
      </w:r>
      <w:r w:rsidRPr="003E7542">
        <w:rPr>
          <w:color w:val="222222"/>
          <w:lang w:val="hr-HR"/>
        </w:rPr>
        <w:t xml:space="preserve"> taj dugotrajni period, napokon je </w:t>
      </w:r>
      <w:r w:rsidR="00917252" w:rsidRPr="003E7542">
        <w:rPr>
          <w:color w:val="222222"/>
          <w:lang w:val="hr-HR"/>
        </w:rPr>
        <w:t>asfaltirano</w:t>
      </w:r>
      <w:r w:rsidRPr="003E7542">
        <w:rPr>
          <w:color w:val="222222"/>
          <w:lang w:val="hr-HR"/>
        </w:rPr>
        <w:t xml:space="preserve"> i bili smo sigurni da ćemo vratiti posao i goste.  No nakon cca tri mjeseca,</w:t>
      </w:r>
      <w:r w:rsidR="00917252" w:rsidRPr="003E7542">
        <w:rPr>
          <w:color w:val="222222"/>
          <w:lang w:val="hr-HR"/>
        </w:rPr>
        <w:t xml:space="preserve"> ” Cen</w:t>
      </w:r>
      <w:r w:rsidRPr="003E7542">
        <w:rPr>
          <w:color w:val="222222"/>
          <w:lang w:val="hr-HR"/>
        </w:rPr>
        <w:t>tro gradnja</w:t>
      </w:r>
      <w:r w:rsidR="00917252" w:rsidRPr="003E7542">
        <w:rPr>
          <w:color w:val="222222"/>
          <w:lang w:val="hr-HR"/>
        </w:rPr>
        <w:t>”</w:t>
      </w:r>
      <w:r w:rsidRPr="003E7542">
        <w:rPr>
          <w:color w:val="222222"/>
          <w:lang w:val="hr-HR"/>
        </w:rPr>
        <w:t xml:space="preserve"> je ponovno raskopala čitavu  ulicu,</w:t>
      </w:r>
      <w:r w:rsidR="00917252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nova rupa na samom ulazu u lokal.  Kao posljedicu toga smo dobili potpunu nemogućnost rada na terasi, sve   nam je u potpunosti uništeno od prašine,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inventar,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fasada,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sve!  U izvođenju radova,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koristili su bušenje podzemnim raketama,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uslijed  toga došlo je do oštećenja cijevi i nekontroliranog istjecanja vode,  naravno opet na našu štetu jer je oštećenje iza cijevi.  Znači abnormalan račun za potrošnju vode te saniranje kvarova.</w:t>
      </w:r>
      <w:r w:rsidR="00AB0B3D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 Na pozive i obilaske raznih institucija,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pozivanje komunalnog redara, dobili smo samo odgovore da nismo  samo mi u problemu već čitav grad.  Nismo uspjeli izboriti da saniraju problem da bismo mogli nastaviti sa  normalnim radom.  Kako smo blokirani nismo bili u stanju putem posl.rač.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platiti sve to pa smo  napravili pozajmice i sve te kvarove smo plaćali na taj način.  Kako smo bili bez terase odlučili smo sa pozajmicama renovirati  unutrašnjost lokala da bismo barem unutra zadržali goste.. Ugradili smo knauf i osvježili boje,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otklonili smo kvarove nastale zimus  uslijed pucanja cijevi.  U ženskom i muškom WCu su lupane pločice radi puknuća  </w:t>
      </w:r>
      <w:r w:rsidR="00D85161" w:rsidRPr="003E7542">
        <w:rPr>
          <w:color w:val="222222"/>
          <w:lang w:val="hr-HR"/>
        </w:rPr>
        <w:t>fundamenta</w:t>
      </w:r>
      <w:r w:rsidRPr="003E7542">
        <w:rPr>
          <w:color w:val="222222"/>
          <w:lang w:val="hr-HR"/>
        </w:rPr>
        <w:t>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 xml:space="preserve">kupili smo  prije nekoliko dana </w:t>
      </w:r>
      <w:r w:rsidR="00D85161" w:rsidRPr="003E7542">
        <w:rPr>
          <w:color w:val="222222"/>
          <w:lang w:val="hr-HR"/>
        </w:rPr>
        <w:t>zaštitnu</w:t>
      </w:r>
      <w:r w:rsidRPr="003E7542">
        <w:rPr>
          <w:color w:val="222222"/>
          <w:lang w:val="hr-HR"/>
        </w:rPr>
        <w:t xml:space="preserve"> tendu za terasu da pokušamo ublažiti   prisutnost prašine i osposobiti terasu.  Zbog slijeda otežavajućih okolnosti upali smo u velike financijske   probleme,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nismo odustali niti pobjegli od duga,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nismo kao što mnogi  čine zatvorili, pokušavamo ali uporno nailazimo na zatvorena vrata. Još uvijek ustrajemo u namjeri spasiti  LuLo Petrinja jdoo, jedina osoba  koja je pokazala interes je gđa Mačković,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 xml:space="preserve">no i na njezinu intervenciju  od nadležnih izvođača radova dobili smo samo novu hrpu </w:t>
      </w:r>
      <w:r w:rsidR="00D85161" w:rsidRPr="003E7542">
        <w:rPr>
          <w:color w:val="222222"/>
          <w:lang w:val="hr-HR"/>
        </w:rPr>
        <w:t>pijeska</w:t>
      </w:r>
      <w:r w:rsidRPr="003E7542">
        <w:rPr>
          <w:color w:val="222222"/>
          <w:lang w:val="hr-HR"/>
        </w:rPr>
        <w:t>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odbili   smo ponovno se žalili i dobili samo komad betona koji je ublažio problem,  no nije isti riješio. Ovim istim dopisom ćemo se obratiti gradonačelniku u nadi da će  poduzeti nešto,</w:t>
      </w:r>
      <w:r w:rsidR="00D85161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jer ako odemo u stečaj djelatnik koji je zaposlen,</w:t>
      </w:r>
      <w:r w:rsidR="00493F17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ostaje bez </w:t>
      </w:r>
      <w:r w:rsidR="00D85161" w:rsidRPr="003E7542">
        <w:rPr>
          <w:color w:val="222222"/>
          <w:lang w:val="hr-HR"/>
        </w:rPr>
        <w:t> posla a u teškoj je financijskoj</w:t>
      </w:r>
      <w:r w:rsidR="00493F17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situaciji. Djelatnica koja je zaposlena je moja sestra,</w:t>
      </w:r>
      <w:r w:rsidR="00493F17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>samohrana majka dvoje male  djece,</w:t>
      </w:r>
      <w:r w:rsidR="00493F17" w:rsidRPr="003E7542">
        <w:rPr>
          <w:color w:val="222222"/>
          <w:lang w:val="hr-HR"/>
        </w:rPr>
        <w:t xml:space="preserve"> </w:t>
      </w:r>
      <w:r w:rsidRPr="003E7542">
        <w:rPr>
          <w:color w:val="222222"/>
          <w:lang w:val="hr-HR"/>
        </w:rPr>
        <w:t xml:space="preserve">ostat će nezaposlena i socijalni slučaj. </w:t>
      </w:r>
    </w:p>
    <w:p w:rsidRDefault="00AF2F52" w:rsidP="003E7542" w:rsidR="00AB0B3D">
      <w:pPr>
        <w:shd w:fill="FFFFFF" w:color="auto" w:val="clear"/>
        <w:jc w:val="both"/>
        <w:rPr>
          <w:color w:val="222222"/>
          <w:lang w:val="hr-HR"/>
        </w:rPr>
      </w:pPr>
      <w:r w:rsidRPr="003E7542">
        <w:rPr>
          <w:color w:val="222222"/>
          <w:lang w:val="hr-HR"/>
        </w:rPr>
        <w:t>Ja kao vlasnik i odgovorna osoba također, svim dužnicima pa i državi  ostat ćemo dužni jer na žalost izvođenje radova za naš grad za nas  ima najvišu cijenu.  Napominjemo da želimo otplatiti nastalo dugovanje i nastaviti sa   normalnim radom.  Odgovorna osoba:  Sanja Beneta”</w:t>
      </w:r>
    </w:p>
    <w:p w:rsidRDefault="009F42EC" w:rsidP="003E7542" w:rsidR="009F42EC" w:rsidRPr="003E7542">
      <w:pPr>
        <w:shd w:fill="FFFFFF" w:color="auto" w:val="clear"/>
        <w:jc w:val="both"/>
        <w:rPr>
          <w:color w:val="222222"/>
          <w:lang w:val="hr-HR"/>
        </w:rPr>
      </w:pPr>
    </w:p>
    <w:p w:rsidRDefault="00C031CB" w:rsidP="0052484D" w:rsidR="0052484D" w:rsidRPr="003E7542">
      <w:pPr>
        <w:pStyle w:val="Odlomakpopisa"/>
        <w:numPr>
          <w:ilvl w:val="0"/>
          <w:numId w:val="35"/>
        </w:numPr>
        <w:rPr>
          <w:color w:val="222222"/>
          <w:lang w:val="hr-HR"/>
        </w:rPr>
      </w:pPr>
      <w:r w:rsidRPr="003E7542">
        <w:rPr>
          <w:color w:val="222222"/>
          <w:lang w:val="hr-HR"/>
        </w:rPr>
        <w:t xml:space="preserve">Financijski pokazatelji poslovanja </w:t>
      </w:r>
    </w:p>
    <w:p w:rsidRDefault="003E7542" w:rsidP="0052484D" w:rsidR="00AB0B3D" w:rsidRPr="003E7542">
      <w:pPr>
        <w:rPr>
          <w:color w:val="222222"/>
          <w:lang w:val="hr-HR"/>
        </w:rPr>
      </w:pPr>
      <w:r w:rsidRPr="003E7542">
        <w:rPr>
          <w:noProof/>
          <w:color w:val="222222"/>
          <w:lang w:eastAsia="hr-HR" w:val="hr-HR"/>
        </w:rPr>
        <w:drawing>
          <wp:anchor allowOverlap="true" layoutInCell="true" locked="false" behindDoc="false" relativeHeight="251677696" simplePos="false" distR="114300" distL="114300" distB="0" distT="0">
            <wp:simplePos y="0" x="0"/>
            <wp:positionH relativeFrom="column">
              <wp:posOffset>257233</wp:posOffset>
            </wp:positionH>
            <wp:positionV relativeFrom="paragraph">
              <wp:posOffset>51089</wp:posOffset>
            </wp:positionV>
            <wp:extent cy="2705100" cx="5664200"/>
            <wp:effectExtent b="12700" r="0" t="0" l="0"/>
            <wp:wrapNone/>
            <wp:docPr name="Picture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705100" cx="566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9B4719" w:rsidP="0052484D" w:rsidR="009B4719" w:rsidRPr="003E7542">
      <w:pPr>
        <w:rPr>
          <w:color w:val="222222"/>
          <w:lang w:val="hr-HR"/>
        </w:rPr>
      </w:pPr>
      <w:r w:rsidRPr="003E7542">
        <w:rPr>
          <w:color w:val="222222"/>
          <w:lang w:val="hr-HR"/>
        </w:rPr>
        <w:br w:type="page"/>
      </w:r>
    </w:p>
    <w:p w:rsidRDefault="004C2182" w:rsidR="003E6217">
      <w:pPr>
        <w:rPr>
          <w:color w:val="222222"/>
          <w:lang w:val="hr-HR"/>
        </w:rPr>
      </w:pPr>
      <w:r w:rsidRPr="004C2182">
        <w:rPr>
          <w:noProof/>
          <w:color w:val="222222"/>
          <w:lang w:eastAsia="hr-HR" w:val="hr-HR"/>
        </w:rPr>
        <w:lastRenderedPageBreak/>
        <w:drawing>
          <wp:inline distR="0" distL="0" distB="0" distT="0">
            <wp:extent cy="7995920" cx="5756910"/>
            <wp:effectExtent b="5080" r="8890" t="0" l="0"/>
            <wp:docPr name="Picture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y="0" x="0"/>
                      <a:ext cy="7995920" cx="575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A878F2" w:rsidP="00493F17" w:rsidR="00D85161" w:rsidRPr="003E7542">
      <w:pPr>
        <w:shd w:fill="FFFFFF" w:color="auto" w:val="clear"/>
        <w:rPr>
          <w:color w:val="222222"/>
          <w:lang w:val="hr-HR"/>
        </w:rPr>
      </w:pPr>
      <w:r w:rsidRPr="003E7542">
        <w:rPr>
          <w:noProof/>
          <w:color w:themeColor="text1" w:val="000000"/>
          <w:lang w:eastAsia="hr-HR" w:val="hr-HR"/>
        </w:rPr>
        <w:lastRenderedPageBreak/>
        <w:drawing>
          <wp:anchor allowOverlap="true" layoutInCell="true" locked="false" behindDoc="false" relativeHeight="251671552" simplePos="false" distR="114300" distL="114300" distB="0" distT="0">
            <wp:simplePos y="0" x="0"/>
            <wp:positionH relativeFrom="column">
              <wp:posOffset>-200545</wp:posOffset>
            </wp:positionH>
            <wp:positionV relativeFrom="page">
              <wp:posOffset>1033145</wp:posOffset>
            </wp:positionV>
            <wp:extent cy="8010467" cx="6134407"/>
            <wp:effectExtent b="0" r="0" t="0" l="0"/>
            <wp:wrapNone/>
            <wp:docPr name="Picture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8010467" cx="6134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D85161" w:rsidP="00493F17" w:rsidR="00D85161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A815DC" w:rsidR="00A815DC" w:rsidRPr="003E7542">
      <w:pPr>
        <w:rPr>
          <w:color w:val="222222"/>
          <w:lang w:val="hr-HR"/>
        </w:rPr>
      </w:pPr>
    </w:p>
    <w:p w:rsidRDefault="00A815DC" w:rsidR="00A815DC" w:rsidRPr="003E7542">
      <w:pPr>
        <w:rPr>
          <w:color w:val="222222"/>
          <w:lang w:val="hr-HR"/>
        </w:rPr>
      </w:pPr>
      <w:r w:rsidRPr="003E7542">
        <w:rPr>
          <w:color w:val="222222"/>
          <w:lang w:val="hr-HR"/>
        </w:rPr>
        <w:br w:type="page"/>
      </w:r>
    </w:p>
    <w:p w:rsidRDefault="00A815DC" w:rsidP="00493F17" w:rsidR="00563C62" w:rsidRPr="003E7542">
      <w:pPr>
        <w:shd w:fill="FFFFFF" w:color="auto" w:val="clear"/>
        <w:rPr>
          <w:color w:val="222222"/>
          <w:lang w:val="hr-HR"/>
        </w:rPr>
      </w:pPr>
      <w:r w:rsidRPr="003E7542">
        <w:rPr>
          <w:noProof/>
          <w:color w:themeColor="text1" w:val="000000"/>
          <w:lang w:eastAsia="hr-HR" w:val="hr-HR"/>
        </w:rPr>
        <w:lastRenderedPageBreak/>
        <w:drawing>
          <wp:anchor allowOverlap="true" layoutInCell="true" locked="false" behindDoc="false" relativeHeight="251676672" simplePos="false" distR="114300" distL="114300" distB="0" distT="0">
            <wp:simplePos y="0" x="0"/>
            <wp:positionH relativeFrom="column">
              <wp:posOffset>-20031</wp:posOffset>
            </wp:positionH>
            <wp:positionV relativeFrom="page">
              <wp:posOffset>464127</wp:posOffset>
            </wp:positionV>
            <wp:extent cy="6831728" cx="5610571"/>
            <wp:effectExtent b="1270" r="3175" t="0" l="0"/>
            <wp:wrapNone/>
            <wp:docPr name="Picture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6856291" cx="5630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EE2453" w:rsidP="00493F17" w:rsidR="00EE2453" w:rsidRPr="003E7542">
      <w:pPr>
        <w:shd w:fill="FFFFFF" w:color="auto" w:val="clear"/>
        <w:rPr>
          <w:color w:val="222222"/>
          <w:lang w:val="hr-HR"/>
        </w:rPr>
      </w:pPr>
    </w:p>
    <w:p w:rsidRDefault="00EE2453" w:rsidP="00493F17" w:rsidR="00EE2453" w:rsidRPr="003E7542">
      <w:pPr>
        <w:shd w:fill="FFFFFF" w:color="auto" w:val="clear"/>
        <w:rPr>
          <w:color w:val="222222"/>
          <w:lang w:val="hr-HR"/>
        </w:rPr>
      </w:pPr>
    </w:p>
    <w:p w:rsidRDefault="00EE2453" w:rsidP="00493F17" w:rsidR="00EE2453" w:rsidRPr="003E7542">
      <w:pPr>
        <w:shd w:fill="FFFFFF" w:color="auto" w:val="clear"/>
        <w:rPr>
          <w:color w:val="222222"/>
          <w:lang w:val="hr-HR"/>
        </w:rPr>
      </w:pPr>
    </w:p>
    <w:p w:rsidRDefault="00EE2453" w:rsidP="00493F17" w:rsidR="00EE2453" w:rsidRPr="003E7542">
      <w:pPr>
        <w:shd w:fill="FFFFFF" w:color="auto" w:val="clear"/>
        <w:rPr>
          <w:color w:val="222222"/>
          <w:lang w:val="hr-HR"/>
        </w:rPr>
      </w:pPr>
    </w:p>
    <w:p w:rsidRDefault="00EE2453" w:rsidP="00493F17" w:rsidR="00EE2453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A815DC" w:rsidP="00493F17" w:rsidR="00A815DC" w:rsidRPr="003E7542">
      <w:pPr>
        <w:shd w:fill="FFFFFF" w:color="auto" w:val="clear"/>
        <w:rPr>
          <w:color w:val="222222"/>
          <w:lang w:val="hr-HR"/>
        </w:rPr>
      </w:pPr>
    </w:p>
    <w:p w:rsidRDefault="00563C62" w:rsidP="00493F17" w:rsidR="00563C62" w:rsidRPr="003E7542">
      <w:pPr>
        <w:shd w:fill="FFFFFF" w:color="auto" w:val="clear"/>
        <w:rPr>
          <w:color w:val="222222"/>
          <w:lang w:val="hr-HR"/>
        </w:rPr>
      </w:pPr>
    </w:p>
    <w:p w:rsidRDefault="00493F17" w:rsidP="00493F17" w:rsidR="00493F17" w:rsidRPr="003E7542">
      <w:pPr>
        <w:shd w:fill="FFFFFF" w:color="auto" w:val="clear"/>
        <w:rPr>
          <w:color w:val="222222"/>
          <w:lang w:val="hr-HR"/>
        </w:rPr>
      </w:pPr>
    </w:p>
    <w:p w:rsidRDefault="00753C7F" w:rsidP="00493F17" w:rsidR="00753C7F" w:rsidRPr="003E7542">
      <w:pPr>
        <w:shd w:fill="FFFFFF" w:color="auto" w:val="clear"/>
        <w:rPr>
          <w:color w:val="222222"/>
          <w:lang w:val="hr-HR"/>
        </w:rPr>
      </w:pPr>
    </w:p>
    <w:p w:rsidRDefault="00753C7F" w:rsidP="00493F17" w:rsidR="00753C7F" w:rsidRPr="003E7542">
      <w:pPr>
        <w:shd w:fill="FFFFFF" w:color="auto" w:val="clear"/>
        <w:rPr>
          <w:color w:val="222222"/>
          <w:lang w:val="hr-HR"/>
        </w:rPr>
      </w:pPr>
    </w:p>
    <w:p w:rsidRDefault="00753C7F" w:rsidP="00493F17" w:rsidR="00753C7F" w:rsidRPr="003E7542">
      <w:pPr>
        <w:shd w:fill="FFFFFF" w:color="auto" w:val="clear"/>
        <w:rPr>
          <w:color w:val="222222"/>
          <w:lang w:val="hr-HR"/>
        </w:rPr>
      </w:pPr>
    </w:p>
    <w:p w:rsidRDefault="00753C7F" w:rsidP="00493F17" w:rsidR="00753C7F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9B4719" w:rsidP="00493F17" w:rsidR="009B4719" w:rsidRPr="003E7542">
      <w:pPr>
        <w:shd w:fill="FFFFFF" w:color="auto" w:val="clear"/>
        <w:rPr>
          <w:color w:val="222222"/>
          <w:lang w:val="hr-HR"/>
        </w:rPr>
      </w:pPr>
    </w:p>
    <w:p w:rsidRDefault="00434BCB" w:rsidP="00493F17" w:rsidR="00E33A69" w:rsidRPr="003E7542">
      <w:pPr>
        <w:pStyle w:val="Odlomakpopisa"/>
        <w:numPr>
          <w:ilvl w:val="0"/>
          <w:numId w:val="35"/>
        </w:num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Imovina </w:t>
      </w:r>
      <w:r w:rsidR="00563C62" w:rsidRPr="003E7542">
        <w:rPr>
          <w:color w:themeColor="text1" w:val="000000"/>
          <w:lang w:val="hr-HR"/>
        </w:rPr>
        <w:t>stečajnog dužnika</w:t>
      </w:r>
    </w:p>
    <w:p w:rsidRDefault="00434BCB" w:rsidP="00434BCB" w:rsidR="00E33A69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Na temelju osobnog uvida u poslovnom prostoru dužnika, podataka iz knjigovodstva dužnika</w:t>
      </w:r>
      <w:r w:rsidR="00261241" w:rsidRPr="003E7542">
        <w:rPr>
          <w:color w:themeColor="text1" w:val="000000"/>
          <w:lang w:val="hr-HR"/>
        </w:rPr>
        <w:t xml:space="preserve">,  potvrda nadležnih institucija </w:t>
      </w:r>
      <w:r w:rsidR="00921D5B" w:rsidRPr="003E7542">
        <w:rPr>
          <w:color w:themeColor="text1" w:val="000000"/>
          <w:lang w:val="hr-HR"/>
        </w:rPr>
        <w:t xml:space="preserve"> i P</w:t>
      </w:r>
      <w:r w:rsidRPr="003E7542">
        <w:rPr>
          <w:color w:themeColor="text1" w:val="000000"/>
          <w:lang w:val="hr-HR"/>
        </w:rPr>
        <w:t>opisa  imovine i obveza dužnika koji je  sačinio z</w:t>
      </w:r>
      <w:r w:rsidR="007B7595" w:rsidRPr="003E7542">
        <w:rPr>
          <w:color w:themeColor="text1" w:val="000000"/>
          <w:lang w:val="hr-HR"/>
        </w:rPr>
        <w:t>akonski zastupnik  dužnika na da</w:t>
      </w:r>
      <w:r w:rsidRPr="003E7542">
        <w:rPr>
          <w:color w:themeColor="text1" w:val="000000"/>
          <w:lang w:val="hr-HR"/>
        </w:rPr>
        <w:t xml:space="preserve">n 31.7.2018. godine, </w:t>
      </w:r>
      <w:r w:rsidR="007124B2" w:rsidRPr="003E7542">
        <w:rPr>
          <w:color w:themeColor="text1" w:val="000000"/>
          <w:lang w:val="hr-HR"/>
        </w:rPr>
        <w:t>stečajni</w:t>
      </w:r>
      <w:r w:rsidRPr="003E7542">
        <w:rPr>
          <w:color w:themeColor="text1" w:val="000000"/>
          <w:lang w:val="hr-HR"/>
        </w:rPr>
        <w:t xml:space="preserve"> upravitelj utvrdio je sljedeće stanje imovine</w:t>
      </w:r>
      <w:r w:rsidR="003742C8" w:rsidRPr="003E7542">
        <w:rPr>
          <w:color w:themeColor="text1" w:val="000000"/>
          <w:lang w:val="hr-HR"/>
        </w:rPr>
        <w:t>:</w:t>
      </w:r>
      <w:r w:rsidRPr="003E7542">
        <w:rPr>
          <w:color w:themeColor="text1" w:val="000000"/>
          <w:lang w:val="hr-HR"/>
        </w:rPr>
        <w:t xml:space="preserve"> </w:t>
      </w:r>
    </w:p>
    <w:p w:rsidRDefault="00261241" w:rsidP="008E2C84" w:rsidR="00E33A69" w:rsidRPr="003E7542">
      <w:pPr>
        <w:pStyle w:val="Odlomakpopisa"/>
        <w:numPr>
          <w:ilvl w:val="0"/>
          <w:numId w:val="20"/>
        </w:num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Nekretnine</w:t>
      </w:r>
    </w:p>
    <w:p w:rsidRDefault="00261241" w:rsidP="00261241" w:rsidR="00261241" w:rsidRPr="003E7542">
      <w:pPr>
        <w:pStyle w:val="Odlomakpopisa"/>
        <w:ind w:left="360"/>
        <w:jc w:val="both"/>
        <w:rPr>
          <w:lang w:val="hr-HR"/>
        </w:rPr>
      </w:pPr>
      <w:r w:rsidRPr="003E7542">
        <w:rPr>
          <w:color w:themeColor="text1" w:val="000000"/>
          <w:lang w:val="hr-HR"/>
        </w:rPr>
        <w:t xml:space="preserve">Na temelju </w:t>
      </w:r>
      <w:r w:rsidRPr="003E7542">
        <w:rPr>
          <w:lang w:val="hr-HR"/>
        </w:rPr>
        <w:t xml:space="preserve">Potvrde Zemljišnoknjižnog odjela Petrinja i   Uvjerenje ispostave za katastar nekretnina Petrinja, stečajni upravitelj utvrdio je da </w:t>
      </w:r>
      <w:r w:rsidR="00C3728D" w:rsidRPr="003E7542">
        <w:rPr>
          <w:lang w:val="hr-HR"/>
        </w:rPr>
        <w:t>dužnik nema u vlasništvu nekretnine.</w:t>
      </w:r>
    </w:p>
    <w:p w:rsidRDefault="00261241" w:rsidP="00C3728D" w:rsidR="00261241" w:rsidRPr="003E7542">
      <w:pPr>
        <w:pStyle w:val="Odlomakpopisa"/>
        <w:ind w:left="360"/>
        <w:jc w:val="both"/>
        <w:rPr>
          <w:color w:themeColor="text1" w:val="000000"/>
          <w:lang w:val="hr-HR"/>
        </w:rPr>
      </w:pPr>
      <w:r w:rsidRPr="003E7542">
        <w:rPr>
          <w:lang w:val="hr-HR"/>
        </w:rPr>
        <w:t xml:space="preserve"> </w:t>
      </w:r>
    </w:p>
    <w:p w:rsidRDefault="00AF2F52" w:rsidP="008E2C84" w:rsidR="00E33A69" w:rsidRPr="003E7542">
      <w:pPr>
        <w:pStyle w:val="Odlomakpopisa"/>
        <w:numPr>
          <w:ilvl w:val="0"/>
          <w:numId w:val="20"/>
        </w:num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Pokretnine</w:t>
      </w:r>
    </w:p>
    <w:p w:rsidRDefault="00C3728D" w:rsidP="00692DBD" w:rsidR="00E33A69" w:rsidRPr="003E7542">
      <w:pPr>
        <w:pStyle w:val="Odlomakpopisa"/>
        <w:spacing w:after="80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2.1.</w:t>
      </w:r>
      <w:r w:rsidR="00692DBD" w:rsidRPr="003E7542">
        <w:rPr>
          <w:color w:themeColor="text1" w:val="000000"/>
          <w:lang w:val="hr-HR"/>
        </w:rPr>
        <w:t xml:space="preserve"> </w:t>
      </w:r>
      <w:r w:rsidRPr="003E7542">
        <w:rPr>
          <w:color w:themeColor="text1" w:val="000000"/>
          <w:lang w:val="hr-HR"/>
        </w:rPr>
        <w:t>Motorno vozilo</w:t>
      </w:r>
    </w:p>
    <w:p w:rsidRDefault="00C3728D" w:rsidP="00E21430" w:rsidR="00C3728D" w:rsidRPr="003E7542">
      <w:pPr>
        <w:pStyle w:val="Odlomakpopisa"/>
        <w:ind w:left="0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Na temelju Uvjerenje</w:t>
      </w:r>
      <w:r w:rsidR="00E21430" w:rsidRPr="003E7542">
        <w:rPr>
          <w:color w:themeColor="text1" w:val="000000"/>
          <w:lang w:val="hr-HR"/>
        </w:rPr>
        <w:t xml:space="preserve"> </w:t>
      </w:r>
      <w:r w:rsidRPr="003E7542">
        <w:rPr>
          <w:color w:themeColor="text1" w:val="000000"/>
          <w:shd w:fill="FFFFFF" w:color="auto" w:val="clear"/>
          <w:lang w:val="hr-HR"/>
        </w:rPr>
        <w:t>Stanice za tehnički pregled</w:t>
      </w:r>
      <w:r w:rsidR="00E21430" w:rsidRPr="003E7542">
        <w:rPr>
          <w:color w:themeColor="text1" w:val="000000"/>
          <w:shd w:fill="FFFFFF" w:color="auto" w:val="clear"/>
          <w:lang w:val="hr-HR"/>
        </w:rPr>
        <w:t xml:space="preserve"> vozila  ”Slavijatrans” Petrinja</w:t>
      </w:r>
      <w:r w:rsidRPr="003E7542">
        <w:rPr>
          <w:color w:themeColor="text1" w:val="000000"/>
          <w:shd w:fill="FFFFFF" w:color="auto" w:val="clear"/>
          <w:lang w:val="hr-HR"/>
        </w:rPr>
        <w:t>,</w:t>
      </w:r>
      <w:r w:rsidRPr="003E7542">
        <w:rPr>
          <w:lang w:val="hr-HR"/>
        </w:rPr>
        <w:t xml:space="preserve"> stečajni upravitelj utvrdio je da dužnik nema u vlasništvu motorno vozilo.</w:t>
      </w:r>
    </w:p>
    <w:p w:rsidRDefault="009B4719" w:rsidP="00C3728D" w:rsidR="009B4719" w:rsidRPr="003E7542">
      <w:pPr>
        <w:spacing w:after="80"/>
        <w:jc w:val="both"/>
        <w:rPr>
          <w:lang w:val="hr-HR"/>
        </w:rPr>
      </w:pPr>
    </w:p>
    <w:p w:rsidRDefault="00C3728D" w:rsidP="00C3728D" w:rsidR="00C3728D" w:rsidRPr="003E7542">
      <w:pPr>
        <w:spacing w:after="80"/>
        <w:jc w:val="both"/>
        <w:rPr>
          <w:lang w:val="hr-HR"/>
        </w:rPr>
      </w:pPr>
      <w:r w:rsidRPr="003E7542">
        <w:rPr>
          <w:lang w:val="hr-HR"/>
        </w:rPr>
        <w:t>2.2. S</w:t>
      </w:r>
      <w:r w:rsidR="00692DBD" w:rsidRPr="003E7542">
        <w:rPr>
          <w:lang w:val="hr-HR"/>
        </w:rPr>
        <w:t xml:space="preserve">tanje i stvarnu vrijednost </w:t>
      </w:r>
      <w:r w:rsidRPr="003E7542">
        <w:rPr>
          <w:lang w:val="hr-HR"/>
        </w:rPr>
        <w:t>sitnog inventara koji služi za obavljanje dužnikove djelatnosti.</w:t>
      </w:r>
    </w:p>
    <w:p w:rsidRDefault="003E7542" w:rsidP="00C3728D" w:rsidR="003E7542" w:rsidRPr="003E7542">
      <w:pPr>
        <w:spacing w:after="80"/>
        <w:jc w:val="both"/>
        <w:rPr>
          <w:color w:themeColor="text1" w:val="000000"/>
          <w:lang w:val="hr-HR"/>
        </w:rPr>
      </w:pPr>
    </w:p>
    <w:p w:rsidRDefault="00C3728D" w:rsidP="00C3728D" w:rsidR="00A948F5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Na temelju osobnog uvida</w:t>
      </w:r>
      <w:r w:rsidR="002C169D">
        <w:rPr>
          <w:color w:themeColor="text1" w:val="000000"/>
          <w:lang w:val="hr-HR"/>
        </w:rPr>
        <w:t xml:space="preserve"> dana 28.07.2018.</w:t>
      </w:r>
      <w:r w:rsidRPr="003E7542">
        <w:rPr>
          <w:color w:themeColor="text1" w:val="000000"/>
          <w:lang w:val="hr-HR"/>
        </w:rPr>
        <w:t>, knjigovodstvenih podataka i popisa koji je zakonski zastupnik dužnika  sačinio na d</w:t>
      </w:r>
      <w:r w:rsidR="002C169D">
        <w:rPr>
          <w:color w:themeColor="text1" w:val="000000"/>
          <w:lang w:val="hr-HR"/>
        </w:rPr>
        <w:t>a</w:t>
      </w:r>
      <w:r w:rsidRPr="003E7542">
        <w:rPr>
          <w:color w:themeColor="text1" w:val="000000"/>
          <w:lang w:val="hr-HR"/>
        </w:rPr>
        <w:t>na 31.7.2018. godine</w:t>
      </w:r>
      <w:r w:rsidR="002C169D">
        <w:rPr>
          <w:color w:themeColor="text1" w:val="000000"/>
          <w:lang w:val="hr-HR"/>
        </w:rPr>
        <w:t>,</w:t>
      </w:r>
      <w:r w:rsidRPr="003E7542">
        <w:rPr>
          <w:color w:themeColor="text1" w:val="000000"/>
          <w:lang w:val="hr-HR"/>
        </w:rPr>
        <w:t xml:space="preserve"> stečajni upravitelj utvrdi</w:t>
      </w:r>
      <w:r w:rsidR="00A948F5">
        <w:rPr>
          <w:color w:themeColor="text1" w:val="000000"/>
          <w:lang w:val="hr-HR"/>
        </w:rPr>
        <w:t>o sljedeće:</w:t>
      </w:r>
    </w:p>
    <w:p w:rsidRDefault="00A948F5" w:rsidP="00A948F5" w:rsidR="00E33A69" w:rsidRPr="003E7542">
      <w:pPr>
        <w:jc w:val="both"/>
        <w:rPr>
          <w:color w:themeColor="text1" w:val="000000"/>
          <w:lang w:val="hr-HR"/>
        </w:rPr>
      </w:pPr>
      <w:r>
        <w:rPr>
          <w:color w:themeColor="text1" w:val="000000"/>
          <w:lang w:val="hr-HR"/>
        </w:rPr>
        <w:t>Kompletan</w:t>
      </w:r>
      <w:r w:rsidR="00C3728D" w:rsidRPr="003E7542">
        <w:rPr>
          <w:color w:themeColor="text1" w:val="000000"/>
          <w:lang w:val="hr-HR"/>
        </w:rPr>
        <w:t xml:space="preserve"> inventar </w:t>
      </w:r>
      <w:r w:rsidR="00B471CD" w:rsidRPr="003E7542">
        <w:rPr>
          <w:color w:themeColor="text1" w:val="000000"/>
          <w:lang w:val="hr-HR"/>
        </w:rPr>
        <w:t xml:space="preserve"> nalazi u </w:t>
      </w:r>
      <w:r w:rsidR="00E33A69" w:rsidRPr="003E7542">
        <w:rPr>
          <w:color w:themeColor="text1" w:val="000000"/>
          <w:lang w:val="hr-HR"/>
        </w:rPr>
        <w:t>Kaffe bar</w:t>
      </w:r>
      <w:r w:rsidR="00B471CD" w:rsidRPr="003E7542">
        <w:rPr>
          <w:color w:themeColor="text1" w:val="000000"/>
          <w:lang w:val="hr-HR"/>
        </w:rPr>
        <w:t>u</w:t>
      </w:r>
      <w:r w:rsidR="00E33A69" w:rsidRPr="003E7542">
        <w:rPr>
          <w:color w:themeColor="text1" w:val="000000"/>
          <w:lang w:val="hr-HR"/>
        </w:rPr>
        <w:t xml:space="preserve"> ”STOP”</w:t>
      </w:r>
      <w:r>
        <w:rPr>
          <w:color w:themeColor="text1" w:val="000000"/>
          <w:lang w:val="hr-HR"/>
        </w:rPr>
        <w:t xml:space="preserve"> u Petrinji, ul. Vatrogasna 50.</w:t>
      </w:r>
    </w:p>
    <w:p w:rsidRDefault="00A948F5" w:rsidP="00692DBD" w:rsidR="00692DBD" w:rsidRPr="003E7542">
      <w:pPr>
        <w:jc w:val="both"/>
        <w:rPr>
          <w:color w:themeColor="text1" w:val="000000"/>
          <w:lang w:val="hr-HR"/>
        </w:rPr>
      </w:pPr>
      <w:r>
        <w:rPr>
          <w:color w:themeColor="text1" w:val="000000"/>
          <w:lang w:val="hr-HR"/>
        </w:rPr>
        <w:t xml:space="preserve">Ukupna knjigovodstvena </w:t>
      </w:r>
      <w:r w:rsidR="00692DBD" w:rsidRPr="003E7542">
        <w:rPr>
          <w:color w:themeColor="text1" w:val="000000"/>
          <w:lang w:val="hr-HR"/>
        </w:rPr>
        <w:t xml:space="preserve"> vrijednost inventara iznosi 0,00 kn.</w:t>
      </w:r>
    </w:p>
    <w:p w:rsidRDefault="00692DBD" w:rsidP="00692DBD" w:rsidR="00692DBD" w:rsidRPr="003E7542">
      <w:p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Obzirom na stanje inventara isti je bez tržišne vrijednosti.</w:t>
      </w:r>
    </w:p>
    <w:p w:rsidRDefault="00692DBD" w:rsidP="00692DBD" w:rsidR="00A948F5">
      <w:p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Zakonski zastupnik dužnika izjavio je da naveden inventar nema tržišnu vrijednost. </w:t>
      </w:r>
    </w:p>
    <w:p w:rsidRDefault="00692DBD" w:rsidP="00692DBD" w:rsidR="00692DBD" w:rsidRPr="003E7542">
      <w:p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U slučaju prestanka djelatnosti morati će se  platiti za zbrinjavanje inventara  kao otpada.</w:t>
      </w:r>
    </w:p>
    <w:p w:rsidRDefault="00A948F5" w:rsidP="00C3728D" w:rsidR="00A948F5">
      <w:pPr>
        <w:spacing w:after="80"/>
        <w:jc w:val="both"/>
        <w:rPr>
          <w:color w:themeColor="text1" w:val="000000"/>
          <w:lang w:val="hr-HR"/>
        </w:rPr>
      </w:pPr>
    </w:p>
    <w:p w:rsidRDefault="00A948F5" w:rsidP="00C3728D" w:rsidR="00C3728D" w:rsidRPr="003E7542">
      <w:pPr>
        <w:spacing w:after="80"/>
        <w:jc w:val="both"/>
        <w:rPr>
          <w:color w:themeColor="text1" w:val="000000"/>
          <w:lang w:val="hr-HR"/>
        </w:rPr>
      </w:pPr>
      <w:r>
        <w:rPr>
          <w:color w:themeColor="text1" w:val="000000"/>
          <w:lang w:val="hr-HR"/>
        </w:rPr>
        <w:t>I</w:t>
      </w:r>
      <w:r w:rsidR="00917252" w:rsidRPr="003E7542">
        <w:rPr>
          <w:color w:themeColor="text1" w:val="000000"/>
          <w:lang w:val="hr-HR"/>
        </w:rPr>
        <w:t>nventar  zatečen u poslovnom prostoru</w:t>
      </w:r>
      <w:r w:rsidR="00C3728D" w:rsidRPr="003E7542">
        <w:rPr>
          <w:color w:themeColor="text1" w:val="000000"/>
          <w:lang w:val="hr-HR"/>
        </w:rPr>
        <w:t>:</w:t>
      </w:r>
    </w:p>
    <w:p w:rsidRDefault="00E33A69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Ledomat ICEMATIK, neispravan pregorio u grmljavin</w:t>
      </w:r>
      <w:r w:rsidR="00917252" w:rsidRPr="003E7542">
        <w:rPr>
          <w:color w:themeColor="text1" w:val="000000"/>
          <w:lang w:val="hr-HR"/>
        </w:rPr>
        <w:t>skoj oluji 13.06.2016.</w:t>
      </w:r>
      <w:r w:rsidR="008E4689" w:rsidRPr="003E7542">
        <w:rPr>
          <w:color w:themeColor="text1" w:val="000000"/>
          <w:lang w:val="hr-HR"/>
        </w:rPr>
        <w:t>,</w:t>
      </w:r>
    </w:p>
    <w:p w:rsidRDefault="00E33A69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kompj</w:t>
      </w:r>
      <w:r w:rsidR="00917252" w:rsidRPr="003E7542">
        <w:rPr>
          <w:color w:themeColor="text1" w:val="000000"/>
          <w:lang w:val="hr-HR"/>
        </w:rPr>
        <w:t>uterska oprema stara neispravna,</w:t>
      </w:r>
    </w:p>
    <w:p w:rsidRDefault="006F5574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rabljeni kompjuter </w:t>
      </w:r>
      <w:r w:rsidR="00E33A69" w:rsidRPr="003E7542">
        <w:rPr>
          <w:color w:themeColor="text1" w:val="000000"/>
          <w:lang w:val="hr-HR"/>
        </w:rPr>
        <w:t>i printer</w:t>
      </w:r>
      <w:r w:rsidR="00917252" w:rsidRPr="003E7542">
        <w:rPr>
          <w:color w:themeColor="text1" w:val="000000"/>
          <w:lang w:val="hr-HR"/>
        </w:rPr>
        <w:t xml:space="preserve"> u upotrebi</w:t>
      </w:r>
      <w:r w:rsidR="00E33A69" w:rsidRPr="003E7542">
        <w:rPr>
          <w:color w:themeColor="text1" w:val="000000"/>
          <w:lang w:val="hr-HR"/>
        </w:rPr>
        <w:t xml:space="preserve">, 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l</w:t>
      </w:r>
      <w:r w:rsidR="00E33A69" w:rsidRPr="003E7542">
        <w:rPr>
          <w:color w:themeColor="text1" w:val="000000"/>
          <w:lang w:val="hr-HR"/>
        </w:rPr>
        <w:t>adica za novac</w:t>
      </w:r>
      <w:r w:rsidR="008E4689" w:rsidRPr="003E7542">
        <w:rPr>
          <w:color w:themeColor="text1" w:val="000000"/>
          <w:lang w:val="hr-HR"/>
        </w:rPr>
        <w:t>,</w:t>
      </w:r>
    </w:p>
    <w:p w:rsidRDefault="00917252" w:rsidP="00917252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t</w:t>
      </w:r>
      <w:r w:rsidR="00E33A69" w:rsidRPr="003E7542">
        <w:rPr>
          <w:color w:themeColor="text1" w:val="000000"/>
          <w:lang w:val="hr-HR"/>
        </w:rPr>
        <w:t xml:space="preserve">elevizor </w:t>
      </w:r>
      <w:r w:rsidRPr="003E7542">
        <w:rPr>
          <w:color w:themeColor="text1" w:val="000000"/>
          <w:lang w:val="hr-HR"/>
        </w:rPr>
        <w:t>”Viberseven”</w:t>
      </w:r>
      <w:r w:rsidR="00E33A69" w:rsidRPr="003E7542">
        <w:rPr>
          <w:color w:themeColor="text1" w:val="000000"/>
          <w:lang w:val="hr-HR"/>
        </w:rPr>
        <w:t xml:space="preserve"> star 10 god.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p</w:t>
      </w:r>
      <w:r w:rsidR="00E33A69" w:rsidRPr="003E7542">
        <w:rPr>
          <w:color w:themeColor="text1" w:val="000000"/>
          <w:lang w:val="hr-HR"/>
        </w:rPr>
        <w:t>lastična zaštita za terasu</w:t>
      </w:r>
      <w:r w:rsidR="008E4689" w:rsidRPr="003E7542">
        <w:rPr>
          <w:color w:themeColor="text1" w:val="000000"/>
          <w:lang w:val="hr-HR"/>
        </w:rPr>
        <w:t>,</w:t>
      </w:r>
      <w:r w:rsidR="00E33A69" w:rsidRPr="003E7542">
        <w:rPr>
          <w:color w:themeColor="text1" w:val="000000"/>
          <w:lang w:val="hr-HR"/>
        </w:rPr>
        <w:t xml:space="preserve"> 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r</w:t>
      </w:r>
      <w:r w:rsidR="00E33A69" w:rsidRPr="003E7542">
        <w:rPr>
          <w:color w:themeColor="text1" w:val="000000"/>
          <w:lang w:val="hr-HR"/>
        </w:rPr>
        <w:t>abljeni stolovi za terasu 7 kom</w:t>
      </w:r>
      <w:r w:rsidR="008E4689" w:rsidRPr="003E7542">
        <w:rPr>
          <w:color w:themeColor="text1" w:val="000000"/>
          <w:lang w:val="hr-HR"/>
        </w:rPr>
        <w:t>,</w:t>
      </w:r>
      <w:r w:rsidR="00E33A69" w:rsidRPr="003E7542">
        <w:rPr>
          <w:color w:themeColor="text1" w:val="000000"/>
          <w:lang w:val="hr-HR"/>
        </w:rPr>
        <w:t xml:space="preserve">  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s</w:t>
      </w:r>
      <w:r w:rsidR="00E33A69" w:rsidRPr="003E7542">
        <w:rPr>
          <w:color w:themeColor="text1" w:val="000000"/>
          <w:lang w:val="hr-HR"/>
        </w:rPr>
        <w:t>tolice za terasu 12 kom</w:t>
      </w:r>
      <w:r w:rsidR="008E4689" w:rsidRPr="003E7542">
        <w:rPr>
          <w:color w:themeColor="text1" w:val="000000"/>
          <w:lang w:val="hr-HR"/>
        </w:rPr>
        <w:t>,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s</w:t>
      </w:r>
      <w:r w:rsidR="00E33A69" w:rsidRPr="003E7542">
        <w:rPr>
          <w:color w:themeColor="text1" w:val="000000"/>
          <w:lang w:val="hr-HR"/>
        </w:rPr>
        <w:t>epare stari 3 kom</w:t>
      </w:r>
      <w:r w:rsidR="008E4689" w:rsidRPr="003E7542">
        <w:rPr>
          <w:color w:themeColor="text1" w:val="000000"/>
          <w:lang w:val="hr-HR"/>
        </w:rPr>
        <w:t>,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v</w:t>
      </w:r>
      <w:r w:rsidR="00E33A69" w:rsidRPr="003E7542">
        <w:rPr>
          <w:color w:themeColor="text1" w:val="000000"/>
          <w:lang w:val="hr-HR"/>
        </w:rPr>
        <w:t>ideo nadzorna kamera  1 kom</w:t>
      </w:r>
      <w:r w:rsidR="008E4689" w:rsidRPr="003E7542">
        <w:rPr>
          <w:color w:themeColor="text1" w:val="000000"/>
          <w:lang w:val="hr-HR"/>
        </w:rPr>
        <w:t>,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printer neispravan</w:t>
      </w:r>
      <w:r w:rsidR="008E4689" w:rsidRPr="003E7542">
        <w:rPr>
          <w:color w:themeColor="text1" w:val="000000"/>
          <w:lang w:val="hr-HR"/>
        </w:rPr>
        <w:t>,</w:t>
      </w:r>
      <w:r w:rsidRPr="003E7542">
        <w:rPr>
          <w:color w:themeColor="text1" w:val="000000"/>
          <w:lang w:val="hr-HR"/>
        </w:rPr>
        <w:t xml:space="preserve"> 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t</w:t>
      </w:r>
      <w:r w:rsidR="00E33A69" w:rsidRPr="003E7542">
        <w:rPr>
          <w:color w:themeColor="text1" w:val="000000"/>
          <w:lang w:val="hr-HR"/>
        </w:rPr>
        <w:t>acna ugostiteljska 2 kom</w:t>
      </w:r>
      <w:r w:rsidR="008E4689" w:rsidRPr="003E7542">
        <w:rPr>
          <w:color w:themeColor="text1" w:val="000000"/>
          <w:lang w:val="hr-HR"/>
        </w:rPr>
        <w:t>,</w:t>
      </w:r>
    </w:p>
    <w:p w:rsidRDefault="00917252" w:rsidP="008E2C84" w:rsidR="00E33A69" w:rsidRPr="003E7542">
      <w:pPr>
        <w:pStyle w:val="Odlomakpopisa"/>
        <w:numPr>
          <w:ilvl w:val="0"/>
          <w:numId w:val="22"/>
        </w:num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p</w:t>
      </w:r>
      <w:r w:rsidR="00E33A69" w:rsidRPr="003E7542">
        <w:rPr>
          <w:color w:themeColor="text1" w:val="000000"/>
          <w:lang w:val="hr-HR"/>
        </w:rPr>
        <w:t>epeljare i čaše</w:t>
      </w:r>
      <w:r w:rsidR="008E4689" w:rsidRPr="003E7542">
        <w:rPr>
          <w:color w:themeColor="text1" w:val="000000"/>
          <w:lang w:val="hr-HR"/>
        </w:rPr>
        <w:t xml:space="preserve"> </w:t>
      </w:r>
    </w:p>
    <w:p w:rsidRDefault="008E4689" w:rsidP="008E4689" w:rsidR="00E33A69" w:rsidRPr="003E7542">
      <w:pPr>
        <w:pStyle w:val="Odlomakpopisa"/>
        <w:ind w:left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i </w:t>
      </w:r>
      <w:r w:rsidR="00917252" w:rsidRPr="003E7542">
        <w:rPr>
          <w:color w:themeColor="text1" w:val="000000"/>
          <w:lang w:val="hr-HR"/>
        </w:rPr>
        <w:t>g</w:t>
      </w:r>
      <w:r w:rsidR="00E33A69" w:rsidRPr="003E7542">
        <w:rPr>
          <w:color w:themeColor="text1" w:val="000000"/>
          <w:lang w:val="hr-HR"/>
        </w:rPr>
        <w:t>rij</w:t>
      </w:r>
      <w:r w:rsidRPr="003E7542">
        <w:rPr>
          <w:color w:themeColor="text1" w:val="000000"/>
          <w:lang w:val="hr-HR"/>
        </w:rPr>
        <w:t>alice plinske</w:t>
      </w:r>
      <w:r w:rsidR="00E33A69" w:rsidRPr="003E7542">
        <w:rPr>
          <w:color w:themeColor="text1" w:val="000000"/>
          <w:lang w:val="hr-HR"/>
        </w:rPr>
        <w:t xml:space="preserve"> 2 kom</w:t>
      </w:r>
      <w:r w:rsidRPr="003E7542">
        <w:rPr>
          <w:color w:themeColor="text1" w:val="000000"/>
          <w:lang w:val="hr-HR"/>
        </w:rPr>
        <w:t>.</w:t>
      </w:r>
    </w:p>
    <w:p w:rsidRDefault="00E33A69" w:rsidP="008E2C84" w:rsidR="00E33A69" w:rsidRPr="003E7542">
      <w:pPr>
        <w:jc w:val="both"/>
        <w:rPr>
          <w:color w:themeColor="text1" w:val="000000"/>
          <w:lang w:val="hr-HR"/>
        </w:rPr>
      </w:pPr>
    </w:p>
    <w:p w:rsidRDefault="00993C6F" w:rsidP="008E2C84" w:rsidR="007124B2" w:rsidRPr="003E7542">
      <w:p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2.3.</w:t>
      </w:r>
      <w:r w:rsidR="00E33A69" w:rsidRPr="003E7542">
        <w:rPr>
          <w:color w:themeColor="text1" w:val="000000"/>
          <w:lang w:val="hr-HR"/>
        </w:rPr>
        <w:t xml:space="preserve"> </w:t>
      </w:r>
      <w:r w:rsidR="007124B2" w:rsidRPr="003E7542">
        <w:rPr>
          <w:color w:themeColor="text1" w:val="000000"/>
          <w:lang w:val="hr-HR"/>
        </w:rPr>
        <w:t>Stanje  i stvarna vrijednost z</w:t>
      </w:r>
      <w:r w:rsidR="00E33A69" w:rsidRPr="003E7542">
        <w:rPr>
          <w:color w:themeColor="text1" w:val="000000"/>
          <w:lang w:val="hr-HR"/>
        </w:rPr>
        <w:t xml:space="preserve">alihe robe </w:t>
      </w:r>
      <w:r w:rsidR="007124B2" w:rsidRPr="003E7542">
        <w:rPr>
          <w:color w:themeColor="text1" w:val="000000"/>
          <w:lang w:val="hr-HR"/>
        </w:rPr>
        <w:t xml:space="preserve">dužnika </w:t>
      </w:r>
    </w:p>
    <w:p w:rsidRDefault="007124B2" w:rsidP="008E2C84" w:rsidR="007124B2" w:rsidRPr="003E7542">
      <w:pPr>
        <w:jc w:val="both"/>
        <w:rPr>
          <w:color w:themeColor="text1" w:val="000000"/>
          <w:lang w:val="hr-HR"/>
        </w:rPr>
      </w:pPr>
    </w:p>
    <w:p w:rsidRDefault="007124B2" w:rsidP="008E2C84" w:rsidR="00E33A69" w:rsidRPr="003E7542">
      <w:pPr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Sve zalihe robe nalaze se</w:t>
      </w:r>
      <w:r w:rsidR="00E33A69" w:rsidRPr="003E7542">
        <w:rPr>
          <w:color w:themeColor="text1" w:val="000000"/>
          <w:lang w:val="hr-HR"/>
        </w:rPr>
        <w:t xml:space="preserve"> u Kaffe baru ”STOP” ul. Vatrogasna 50</w:t>
      </w:r>
    </w:p>
    <w:p w:rsidRDefault="00993C6F" w:rsidP="008E2C84" w:rsidR="00993C6F" w:rsidRPr="003E7542">
      <w:pPr>
        <w:widowControl w:val="false"/>
        <w:tabs>
          <w:tab w:pos="1118" w:val="left"/>
        </w:tabs>
        <w:spacing w:lineRule="exact" w:line="298"/>
        <w:jc w:val="both"/>
        <w:rPr>
          <w:color w:val="000000"/>
          <w:lang w:bidi="hr-HR" w:eastAsia="hr-HR" w:val="hr-HR"/>
        </w:rPr>
      </w:pPr>
      <w:r w:rsidRPr="003E7542">
        <w:rPr>
          <w:color w:val="000000"/>
          <w:lang w:bidi="hr-HR" w:eastAsia="hr-HR" w:val="hr-HR"/>
        </w:rPr>
        <w:t>N</w:t>
      </w:r>
      <w:r w:rsidR="007124B2" w:rsidRPr="003E7542">
        <w:rPr>
          <w:color w:val="000000"/>
          <w:lang w:bidi="hr-HR" w:eastAsia="hr-HR" w:val="hr-HR"/>
        </w:rPr>
        <w:t xml:space="preserve">a dan 25.07.2018.godine zalihe robe dužnika bile su neto nabavne vrijednosti 2.299 kn, odnosno </w:t>
      </w:r>
      <w:r w:rsidRPr="003E7542">
        <w:rPr>
          <w:color w:val="000000"/>
          <w:lang w:bidi="hr-HR" w:eastAsia="hr-HR" w:val="hr-HR"/>
        </w:rPr>
        <w:t>maloprodaj</w:t>
      </w:r>
      <w:r w:rsidR="007124B2" w:rsidRPr="003E7542">
        <w:rPr>
          <w:color w:val="000000"/>
          <w:lang w:bidi="hr-HR" w:eastAsia="hr-HR" w:val="hr-HR"/>
        </w:rPr>
        <w:t>ne vrijednosti od 6359,00 kuna</w:t>
      </w:r>
      <w:r w:rsidRPr="003E7542">
        <w:rPr>
          <w:color w:val="000000"/>
          <w:lang w:bidi="hr-HR" w:eastAsia="hr-HR" w:val="hr-HR"/>
        </w:rPr>
        <w:t xml:space="preserve"> </w:t>
      </w:r>
      <w:r w:rsidR="007124B2" w:rsidRPr="003E7542">
        <w:rPr>
          <w:color w:val="000000"/>
          <w:lang w:bidi="hr-HR" w:eastAsia="hr-HR" w:val="hr-HR"/>
        </w:rPr>
        <w:t xml:space="preserve">(u </w:t>
      </w:r>
      <w:r w:rsidR="004865A5" w:rsidRPr="003E7542">
        <w:rPr>
          <w:color w:val="000000"/>
          <w:lang w:bidi="hr-HR" w:eastAsia="hr-HR" w:val="hr-HR"/>
        </w:rPr>
        <w:t>prilogu popis zalihe šanka)</w:t>
      </w:r>
    </w:p>
    <w:p w:rsidRDefault="003E7542" w:rsidP="008E2C84" w:rsidR="003E7542">
      <w:pPr>
        <w:widowControl w:val="false"/>
        <w:tabs>
          <w:tab w:pos="941" w:val="left"/>
        </w:tabs>
        <w:spacing w:lineRule="exact" w:line="278"/>
        <w:jc w:val="both"/>
        <w:rPr>
          <w:color w:val="000000"/>
          <w:lang w:bidi="hr-HR" w:eastAsia="hr-HR" w:val="hr-HR"/>
        </w:rPr>
      </w:pPr>
    </w:p>
    <w:p w:rsidRDefault="00993C6F" w:rsidP="008E2C84" w:rsidR="00993C6F" w:rsidRPr="003E7542">
      <w:pPr>
        <w:widowControl w:val="false"/>
        <w:tabs>
          <w:tab w:pos="941" w:val="left"/>
        </w:tabs>
        <w:spacing w:lineRule="exact" w:line="278"/>
        <w:jc w:val="both"/>
        <w:rPr>
          <w:lang w:val="hr-HR"/>
        </w:rPr>
      </w:pPr>
      <w:r w:rsidRPr="003E7542">
        <w:rPr>
          <w:color w:val="000000"/>
          <w:lang w:bidi="hr-HR" w:eastAsia="hr-HR" w:val="hr-HR"/>
        </w:rPr>
        <w:t xml:space="preserve">2.4. Potraživanja </w:t>
      </w:r>
      <w:r w:rsidR="002D5E97" w:rsidRPr="003E7542">
        <w:rPr>
          <w:color w:val="000000"/>
          <w:lang w:bidi="hr-HR" w:eastAsia="hr-HR" w:val="hr-HR"/>
        </w:rPr>
        <w:t>u</w:t>
      </w:r>
      <w:r w:rsidRPr="003E7542">
        <w:rPr>
          <w:color w:val="000000"/>
          <w:lang w:bidi="hr-HR" w:eastAsia="hr-HR" w:val="hr-HR"/>
        </w:rPr>
        <w:t xml:space="preserve"> bilanci su evidentirana u iznosu od 673 kn, a odnose se na PDV u ulazim računima na dan 25.07.2018. godine, obzirom da nije napravljen</w:t>
      </w:r>
      <w:r w:rsidR="00203043" w:rsidRPr="003E7542">
        <w:rPr>
          <w:color w:val="000000"/>
          <w:lang w:bidi="hr-HR" w:eastAsia="hr-HR" w:val="hr-HR"/>
        </w:rPr>
        <w:t xml:space="preserve"> </w:t>
      </w:r>
      <w:r w:rsidRPr="003E7542">
        <w:rPr>
          <w:color w:val="000000"/>
          <w:lang w:bidi="hr-HR" w:eastAsia="hr-HR" w:val="hr-HR"/>
        </w:rPr>
        <w:t>obračun PDV-a za mjesec srpanj 2018. godine.</w:t>
      </w:r>
    </w:p>
    <w:p w:rsidRDefault="003E7542" w:rsidP="008E2C84" w:rsidR="003E7542">
      <w:pPr>
        <w:pStyle w:val="Heading20"/>
        <w:keepNext/>
        <w:keepLines/>
        <w:shd w:fill="auto" w:color="auto" w:val="clear"/>
        <w:tabs>
          <w:tab w:pos="936" w:val="left"/>
        </w:tabs>
        <w:spacing w:lineRule="exact" w:line="274" w:after="0"/>
        <w:ind w:firstLine="0" w:left="3"/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</w:pPr>
      <w:bookmarkStart w:name="bookmark1" w:id="1"/>
    </w:p>
    <w:p w:rsidRDefault="00203043" w:rsidP="008E2C84" w:rsidR="00993C6F" w:rsidRPr="003E7542">
      <w:pPr>
        <w:pStyle w:val="Heading20"/>
        <w:keepNext/>
        <w:keepLines/>
        <w:shd w:fill="auto" w:color="auto" w:val="clear"/>
        <w:tabs>
          <w:tab w:pos="936" w:val="left"/>
        </w:tabs>
        <w:spacing w:lineRule="exact" w:line="274" w:after="0"/>
        <w:ind w:firstLine="0" w:left="3"/>
        <w:rPr>
          <w:rFonts w:cs="Times New Roman" w:hAnsi="Times New Roman" w:ascii="Times New Roman"/>
          <w:b w:val="false"/>
          <w:bCs w:val="false"/>
          <w:szCs w:val="24"/>
          <w:lang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 xml:space="preserve">2.5. </w:t>
      </w:r>
      <w:r w:rsidR="00993C6F"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>Ostala kratkoročna potraživanja su evidentirana u iznosu od 925 kn, a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 xml:space="preserve"> </w:t>
      </w:r>
      <w:r w:rsidR="00993C6F"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>odnose se na rezervaciju sredstava koje je rezervirala FINA (PNTSP).</w:t>
      </w:r>
      <w:bookmarkEnd w:id="1"/>
    </w:p>
    <w:p w:rsidRDefault="003E7542" w:rsidP="008E2C84" w:rsidR="003E7542">
      <w:pPr>
        <w:pStyle w:val="Heading20"/>
        <w:keepNext/>
        <w:keepLines/>
        <w:shd w:fill="auto" w:color="auto" w:val="clear"/>
        <w:tabs>
          <w:tab w:pos="936" w:val="left"/>
        </w:tabs>
        <w:spacing w:lineRule="exact" w:line="283" w:after="0"/>
        <w:ind w:firstLine="0" w:left="6"/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</w:pPr>
      <w:bookmarkStart w:name="bookmark2" w:id="2"/>
    </w:p>
    <w:p w:rsidRDefault="00203043" w:rsidP="008E2C84" w:rsidR="00203043">
      <w:pPr>
        <w:pStyle w:val="Heading20"/>
        <w:keepNext/>
        <w:keepLines/>
        <w:shd w:fill="auto" w:color="auto" w:val="clear"/>
        <w:tabs>
          <w:tab w:pos="936" w:val="left"/>
        </w:tabs>
        <w:spacing w:lineRule="exact" w:line="283" w:after="0"/>
        <w:ind w:firstLine="0" w:left="6"/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 xml:space="preserve">2.6.  </w:t>
      </w:r>
      <w:r w:rsidR="00993C6F"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>Plaćeni troškovi budućeg razdoblja su 518 kn, a odnose se na avansnu uplatu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 xml:space="preserve"> </w:t>
      </w:r>
      <w:r w:rsidR="00993C6F" w:rsidRPr="003E7542"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  <w:t>robe.</w:t>
      </w:r>
      <w:bookmarkEnd w:id="2"/>
    </w:p>
    <w:p w:rsidRDefault="003E7542" w:rsidP="008E2C84" w:rsidR="003E7542" w:rsidRPr="003E7542">
      <w:pPr>
        <w:pStyle w:val="Heading20"/>
        <w:keepNext/>
        <w:keepLines/>
        <w:shd w:fill="auto" w:color="auto" w:val="clear"/>
        <w:tabs>
          <w:tab w:pos="936" w:val="left"/>
        </w:tabs>
        <w:spacing w:lineRule="exact" w:line="283" w:after="0"/>
        <w:ind w:firstLine="0" w:left="6"/>
        <w:rPr>
          <w:rFonts w:cs="Times New Roman" w:hAnsi="Times New Roman" w:ascii="Times New Roman"/>
          <w:b w:val="false"/>
          <w:bCs w:val="false"/>
          <w:color w:val="000000"/>
          <w:szCs w:val="24"/>
          <w:lang w:bidi="hr-HR" w:eastAsia="hr-HR" w:val="hr-HR"/>
        </w:rPr>
      </w:pPr>
    </w:p>
    <w:p w:rsidRDefault="00203043" w:rsidP="008E2C84" w:rsidR="00E33A69">
      <w:pPr>
        <w:pStyle w:val="Heading20"/>
        <w:keepNext/>
        <w:keepLines/>
        <w:numPr>
          <w:ilvl w:val="0"/>
          <w:numId w:val="20"/>
        </w:numPr>
        <w:shd w:fill="auto" w:color="auto" w:val="clear"/>
        <w:tabs>
          <w:tab w:pos="936" w:val="left"/>
        </w:tabs>
        <w:spacing w:lineRule="exact" w:line="283" w:after="0"/>
        <w:ind w:hanging="357" w:left="357"/>
        <w:rPr>
          <w:rFonts w:cs="Times New Roman" w:hAnsi="Times New Roman" w:ascii="Times New Roman"/>
          <w:b w:val="false"/>
          <w:bCs w:val="false"/>
          <w:color w:themeColor="text1" w:val="000000"/>
          <w:szCs w:val="24"/>
          <w:lang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themeColor="text1" w:val="000000"/>
          <w:szCs w:val="24"/>
          <w:lang w:val="hr-HR"/>
        </w:rPr>
        <w:t>I</w:t>
      </w:r>
      <w:r w:rsidR="00E33A69" w:rsidRPr="003E7542">
        <w:rPr>
          <w:rFonts w:cs="Times New Roman" w:hAnsi="Times New Roman" w:ascii="Times New Roman"/>
          <w:b w:val="false"/>
          <w:bCs w:val="false"/>
          <w:color w:themeColor="text1" w:val="000000"/>
          <w:szCs w:val="24"/>
          <w:lang w:val="hr-HR"/>
        </w:rPr>
        <w:t xml:space="preserve">movinska prava dužnika na tuđim stvarima: </w:t>
      </w:r>
      <w:r w:rsidR="008572E7" w:rsidRPr="003E7542">
        <w:rPr>
          <w:rFonts w:cs="Times New Roman" w:hAnsi="Times New Roman" w:ascii="Times New Roman"/>
          <w:b w:val="false"/>
          <w:bCs w:val="false"/>
          <w:color w:themeColor="text1" w:val="000000"/>
          <w:szCs w:val="24"/>
          <w:lang w:val="hr-HR"/>
        </w:rPr>
        <w:t>nema</w:t>
      </w:r>
      <w:r w:rsidR="008E4689" w:rsidRPr="003E7542">
        <w:rPr>
          <w:rFonts w:cs="Times New Roman" w:hAnsi="Times New Roman" w:ascii="Times New Roman"/>
          <w:b w:val="false"/>
          <w:bCs w:val="false"/>
          <w:color w:themeColor="text1" w:val="000000"/>
          <w:szCs w:val="24"/>
          <w:lang w:val="hr-HR"/>
        </w:rPr>
        <w:t>.</w:t>
      </w:r>
    </w:p>
    <w:p w:rsidRDefault="003E7542" w:rsidP="003E7542" w:rsidR="003E7542" w:rsidRPr="003E7542">
      <w:pPr>
        <w:pStyle w:val="Heading20"/>
        <w:keepNext/>
        <w:keepLines/>
        <w:shd w:fill="auto" w:color="auto" w:val="clear"/>
        <w:tabs>
          <w:tab w:pos="936" w:val="left"/>
        </w:tabs>
        <w:spacing w:lineRule="exact" w:line="283" w:after="0"/>
        <w:ind w:firstLine="0" w:left="357"/>
        <w:rPr>
          <w:rFonts w:cs="Times New Roman" w:hAnsi="Times New Roman" w:ascii="Times New Roman"/>
          <w:b w:val="false"/>
          <w:bCs w:val="false"/>
          <w:color w:themeColor="text1" w:val="000000"/>
          <w:szCs w:val="24"/>
          <w:lang w:val="hr-HR"/>
        </w:rPr>
      </w:pPr>
    </w:p>
    <w:p w:rsidRDefault="00203043" w:rsidP="008E2C84" w:rsidR="00203043" w:rsidRPr="003E7542">
      <w:pPr>
        <w:pStyle w:val="Bodytext40"/>
        <w:numPr>
          <w:ilvl w:val="0"/>
          <w:numId w:val="20"/>
        </w:numPr>
        <w:shd w:fill="auto" w:color="auto" w:val="clear"/>
        <w:tabs>
          <w:tab w:pos="402" w:val="left"/>
        </w:tabs>
        <w:spacing w:lineRule="exact" w:line="293" w:after="0" w:before="0"/>
        <w:jc w:val="both"/>
        <w:rPr>
          <w:rStyle w:val="Bodytext4Bold"/>
          <w:rFonts w:eastAsia="Arial"/>
        </w:rPr>
      </w:pP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Novčane tražbine dužnika prema dužnikovim dužnicima: </w:t>
      </w:r>
      <w:r w:rsidR="008572E7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nema</w:t>
      </w:r>
      <w:r w:rsidR="008572E7" w:rsidRPr="003E7542">
        <w:rPr>
          <w:rStyle w:val="Bodytext4Bold"/>
          <w:rFonts w:eastAsia="Arial"/>
        </w:rPr>
        <w:t>.</w:t>
      </w:r>
    </w:p>
    <w:p w:rsidRDefault="007B7595" w:rsidP="003742C8" w:rsidR="003742C8" w:rsidRPr="003E7542">
      <w:pPr>
        <w:pStyle w:val="Bodytext40"/>
        <w:shd w:fill="auto" w:color="auto" w:val="clear"/>
        <w:tabs>
          <w:tab w:pos="402" w:val="left"/>
        </w:tabs>
        <w:spacing w:lineRule="exact" w:line="293" w:after="0" w:before="0"/>
        <w:rPr>
          <w:rStyle w:val="Bodytext6TimesNewRoman12pt"/>
          <w:rFonts w:eastAsia="Arial"/>
          <w:b w:val="false"/>
          <w:bCs w:val="false"/>
        </w:rPr>
      </w:pPr>
      <w:r w:rsidRPr="003E7542">
        <w:rPr>
          <w:rStyle w:val="Bodytext6TimesNewRoman12pt"/>
          <w:rFonts w:eastAsia="Arial"/>
          <w:b w:val="false"/>
          <w:bCs w:val="false"/>
        </w:rPr>
        <w:t xml:space="preserve">Obrazloženje koje je dao </w:t>
      </w:r>
      <w:r w:rsidR="003742C8" w:rsidRPr="003E7542">
        <w:rPr>
          <w:rStyle w:val="Bodytext6TimesNewRoman12pt"/>
          <w:rFonts w:eastAsia="Arial"/>
          <w:b w:val="false"/>
          <w:bCs w:val="false"/>
        </w:rPr>
        <w:t>zakonski zastupnik</w:t>
      </w:r>
      <w:r w:rsidRPr="003E7542">
        <w:rPr>
          <w:rStyle w:val="Bodytext6TimesNewRoman12pt"/>
          <w:rFonts w:eastAsia="Arial"/>
          <w:b w:val="false"/>
          <w:bCs w:val="false"/>
        </w:rPr>
        <w:t xml:space="preserve"> dužnika</w:t>
      </w:r>
      <w:r w:rsidR="003742C8" w:rsidRPr="003E7542">
        <w:rPr>
          <w:rStyle w:val="Bodytext6TimesNewRoman12pt"/>
          <w:rFonts w:eastAsia="Arial"/>
          <w:b w:val="false"/>
          <w:bCs w:val="false"/>
        </w:rPr>
        <w:t xml:space="preserve"> </w:t>
      </w:r>
      <w:r w:rsidR="008E4689" w:rsidRPr="003E7542">
        <w:rPr>
          <w:rStyle w:val="Bodytext6TimesNewRoman12pt"/>
          <w:rFonts w:eastAsia="Arial"/>
          <w:b w:val="false"/>
          <w:bCs w:val="false"/>
        </w:rPr>
        <w:t xml:space="preserve">koje je sastavni dio </w:t>
      </w:r>
      <w:r w:rsidR="003742C8" w:rsidRPr="003E7542">
        <w:rPr>
          <w:rStyle w:val="Bodytext6TimesNewRoman12pt"/>
          <w:rFonts w:eastAsia="Arial"/>
          <w:b w:val="false"/>
          <w:bCs w:val="false"/>
        </w:rPr>
        <w:t xml:space="preserve"> Po</w:t>
      </w:r>
      <w:r w:rsidR="008E4689" w:rsidRPr="003E7542">
        <w:rPr>
          <w:rStyle w:val="Bodytext6TimesNewRoman12pt"/>
          <w:rFonts w:eastAsia="Arial"/>
          <w:b w:val="false"/>
          <w:bCs w:val="false"/>
        </w:rPr>
        <w:t>pisu imovine i obveza dužnika (</w:t>
      </w:r>
      <w:r w:rsidR="003742C8" w:rsidRPr="003E7542">
        <w:rPr>
          <w:rStyle w:val="Bodytext6TimesNewRoman12pt"/>
          <w:rFonts w:eastAsia="Arial"/>
          <w:b w:val="false"/>
          <w:bCs w:val="false"/>
        </w:rPr>
        <w:t>u prilogu):</w:t>
      </w:r>
    </w:p>
    <w:p w:rsidRDefault="003742C8" w:rsidP="003742C8" w:rsidR="00203043" w:rsidRPr="003E7542">
      <w:pPr>
        <w:pStyle w:val="Bodytext40"/>
        <w:shd w:fill="auto" w:color="auto" w:val="clear"/>
        <w:tabs>
          <w:tab w:pos="402" w:val="left"/>
        </w:tabs>
        <w:spacing w:lineRule="exact" w:line="293" w:after="0" w:before="0"/>
        <w:rPr>
          <w:rFonts w:cs="Times New Roman" w:hAnsi="Times New Roman" w:ascii="Times New Roman"/>
          <w:b w:val="false"/>
          <w:bCs w:val="false"/>
          <w:sz w:val="24"/>
          <w:szCs w:val="24"/>
          <w:lang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lastRenderedPageBreak/>
        <w:t>”</w:t>
      </w:r>
      <w:r w:rsidR="00203043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Pozajmica koja je dana osnivaču u iznosu od 20.204,64 nije vraćena na žiro račun nego je iskorištena za podmirivanje neto plaća radnika, kupnju rabljenog</w:t>
      </w:r>
      <w:r w:rsidR="007B7595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računala</w:t>
      </w:r>
      <w:r w:rsidR="00203043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,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</w:t>
      </w:r>
      <w:r w:rsidR="00203043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zaštitne tende za terasu ,razne troškove održavanja </w:t>
      </w:r>
      <w:r w:rsidR="007B7595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i</w:t>
      </w:r>
      <w:r w:rsidR="00203043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zaostatke najamnine. Da smo isti iznos uplatili na žiro račun ne bismo mogli podmirit navedene troškove jer je račun blokiran.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“</w:t>
      </w:r>
    </w:p>
    <w:p w:rsidRDefault="00E33A69" w:rsidP="008E2C84" w:rsidR="00E33A69" w:rsidRPr="003E7542">
      <w:pPr>
        <w:pStyle w:val="Odlomakpopisa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        </w:t>
      </w:r>
    </w:p>
    <w:p w:rsidRDefault="00E33A69" w:rsidP="008E2C84" w:rsidR="00E33A69" w:rsidRPr="003E7542">
      <w:pPr>
        <w:pStyle w:val="Odlomakpopisa"/>
        <w:numPr>
          <w:ilvl w:val="0"/>
          <w:numId w:val="20"/>
        </w:num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Nenovčane tražbine dužnika: </w:t>
      </w:r>
      <w:r w:rsidR="003742C8" w:rsidRPr="003E7542">
        <w:rPr>
          <w:color w:themeColor="text1" w:val="000000"/>
          <w:lang w:val="hr-HR"/>
        </w:rPr>
        <w:t>nema</w:t>
      </w:r>
      <w:r w:rsidR="008E4689" w:rsidRPr="003E7542">
        <w:rPr>
          <w:color w:themeColor="text1" w:val="000000"/>
          <w:lang w:val="hr-HR"/>
        </w:rPr>
        <w:t>.</w:t>
      </w:r>
    </w:p>
    <w:p w:rsidRDefault="00203043" w:rsidP="008E2C84" w:rsidR="00E33A69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6</w:t>
      </w:r>
      <w:r w:rsidR="00E33A69" w:rsidRPr="003E7542">
        <w:rPr>
          <w:color w:themeColor="text1" w:val="000000"/>
          <w:lang w:val="hr-HR"/>
        </w:rPr>
        <w:t>.   Druga prava koja čine imovinu dužnika</w:t>
      </w:r>
      <w:r w:rsidR="00AF2F52" w:rsidRPr="003E7542">
        <w:rPr>
          <w:color w:themeColor="text1" w:val="000000"/>
          <w:lang w:val="hr-HR"/>
        </w:rPr>
        <w:t xml:space="preserve"> </w:t>
      </w:r>
      <w:r w:rsidR="00E33A69" w:rsidRPr="003E7542">
        <w:rPr>
          <w:color w:themeColor="text1" w:val="000000"/>
          <w:lang w:val="hr-HR"/>
        </w:rPr>
        <w:t>:</w:t>
      </w:r>
      <w:r w:rsidR="003742C8" w:rsidRPr="003E7542">
        <w:rPr>
          <w:color w:themeColor="text1" w:val="000000"/>
          <w:lang w:val="hr-HR"/>
        </w:rPr>
        <w:t>nema</w:t>
      </w:r>
      <w:r w:rsidR="008E4689" w:rsidRPr="003E7542">
        <w:rPr>
          <w:color w:themeColor="text1" w:val="000000"/>
          <w:lang w:val="hr-HR"/>
        </w:rPr>
        <w:t>.</w:t>
      </w:r>
    </w:p>
    <w:p w:rsidRDefault="00203043" w:rsidP="008E2C84" w:rsidR="00E33A69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7</w:t>
      </w:r>
      <w:r w:rsidR="00E33A69" w:rsidRPr="003E7542">
        <w:rPr>
          <w:color w:themeColor="text1" w:val="000000"/>
          <w:lang w:val="hr-HR"/>
        </w:rPr>
        <w:t xml:space="preserve">.   Novčana sredstva na računima dužnika: </w:t>
      </w:r>
      <w:r w:rsidR="003742C8" w:rsidRPr="003E7542">
        <w:rPr>
          <w:color w:themeColor="text1" w:val="000000"/>
          <w:lang w:val="hr-HR"/>
        </w:rPr>
        <w:t>nema</w:t>
      </w:r>
      <w:r w:rsidR="008E4689" w:rsidRPr="003E7542">
        <w:rPr>
          <w:color w:themeColor="text1" w:val="000000"/>
          <w:lang w:val="hr-HR"/>
        </w:rPr>
        <w:t>.</w:t>
      </w:r>
    </w:p>
    <w:p w:rsidRDefault="00E21430" w:rsidP="008E2C84" w:rsidR="00E33A69" w:rsidRPr="003E7542">
      <w:pPr>
        <w:pStyle w:val="Odlomakpopisa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Žiro r</w:t>
      </w:r>
      <w:r w:rsidR="00E33A69" w:rsidRPr="003E7542">
        <w:rPr>
          <w:color w:themeColor="text1" w:val="000000"/>
          <w:lang w:val="hr-HR"/>
        </w:rPr>
        <w:t xml:space="preserve">ačun </w:t>
      </w:r>
      <w:r w:rsidRPr="003E7542">
        <w:rPr>
          <w:color w:themeColor="text1" w:val="000000"/>
          <w:lang w:val="hr-HR"/>
        </w:rPr>
        <w:t xml:space="preserve">dužnika </w:t>
      </w:r>
      <w:r w:rsidR="00E33A69" w:rsidRPr="003E7542">
        <w:rPr>
          <w:color w:themeColor="text1" w:val="000000"/>
          <w:lang w:val="hr-HR"/>
        </w:rPr>
        <w:t xml:space="preserve">blokiran </w:t>
      </w:r>
      <w:r w:rsidRPr="003E7542">
        <w:rPr>
          <w:color w:themeColor="text1" w:val="000000"/>
          <w:lang w:val="hr-HR"/>
        </w:rPr>
        <w:t xml:space="preserve"> je </w:t>
      </w:r>
      <w:r w:rsidR="00E33A69" w:rsidRPr="003E7542">
        <w:rPr>
          <w:color w:themeColor="text1" w:val="000000"/>
          <w:lang w:val="hr-HR"/>
        </w:rPr>
        <w:t>od 20.12.2016. godine za ukupni iznos sa kamatama od 60.007,52 kn</w:t>
      </w:r>
      <w:r w:rsidR="008E4689" w:rsidRPr="003E7542">
        <w:rPr>
          <w:color w:themeColor="text1" w:val="000000"/>
          <w:lang w:val="hr-HR"/>
        </w:rPr>
        <w:t>.</w:t>
      </w:r>
    </w:p>
    <w:p w:rsidRDefault="00203043" w:rsidP="008E2C84" w:rsidR="00203043" w:rsidRPr="003E7542">
      <w:pPr>
        <w:pStyle w:val="Odlomakpopisa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</w:t>
      </w:r>
    </w:p>
    <w:p w:rsidRDefault="00E33A69" w:rsidP="008E2C84" w:rsidR="00E33A69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8.     Druga imovina dužnika : </w:t>
      </w:r>
      <w:r w:rsidR="00E21430" w:rsidRPr="003E7542">
        <w:rPr>
          <w:color w:themeColor="text1" w:val="000000"/>
          <w:lang w:val="hr-HR"/>
        </w:rPr>
        <w:t>nema</w:t>
      </w:r>
      <w:r w:rsidR="008E4689" w:rsidRPr="003E7542">
        <w:rPr>
          <w:color w:themeColor="text1" w:val="000000"/>
          <w:lang w:val="hr-HR"/>
        </w:rPr>
        <w:t>.</w:t>
      </w:r>
    </w:p>
    <w:p w:rsidRDefault="00E33A69" w:rsidP="00AF2F52" w:rsidR="00AF2F52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</w:t>
      </w:r>
      <w:r w:rsidR="00AF2F52" w:rsidRPr="003E7542">
        <w:rPr>
          <w:color w:themeColor="text1" w:val="000000"/>
          <w:lang w:val="hr-HR"/>
        </w:rPr>
        <w:t xml:space="preserve">    </w:t>
      </w:r>
    </w:p>
    <w:p w:rsidRDefault="00AF2F52" w:rsidP="00AF2F52" w:rsidR="00E33A69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   V</w:t>
      </w:r>
      <w:r w:rsidR="00341C80" w:rsidRPr="003E7542">
        <w:rPr>
          <w:color w:themeColor="text1" w:val="000000"/>
          <w:lang w:val="hr-HR"/>
        </w:rPr>
        <w:t>I</w:t>
      </w:r>
      <w:r w:rsidRPr="003E7542">
        <w:rPr>
          <w:color w:themeColor="text1" w:val="000000"/>
          <w:lang w:val="hr-HR"/>
        </w:rPr>
        <w:t>.   Obveze dužnika</w:t>
      </w:r>
    </w:p>
    <w:p w:rsidRDefault="003742C8" w:rsidP="003742C8" w:rsidR="003742C8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Na temelju uvida u knjigovodstvene podatke dužnika i na temelju Popisa imovine i obveza dužnika od 31.07.2018.godine stečajni upravitelj utvrdio je sljedeće:</w:t>
      </w:r>
    </w:p>
    <w:p w:rsidRDefault="00203043" w:rsidP="003742C8" w:rsidR="00203043" w:rsidRPr="003E7542">
      <w:pPr>
        <w:pStyle w:val="Bodytext40"/>
        <w:numPr>
          <w:ilvl w:val="0"/>
          <w:numId w:val="26"/>
        </w:numPr>
        <w:shd w:fill="auto" w:color="auto" w:val="clear"/>
        <w:spacing w:lineRule="auto" w:line="240" w:after="0" w:before="0"/>
        <w:ind w:left="360"/>
        <w:jc w:val="both"/>
        <w:rPr>
          <w:rFonts w:cs="Times New Roman" w:hAnsi="Times New Roman" w:ascii="Times New Roman"/>
          <w:b w:val="false"/>
          <w:bCs w:val="false"/>
          <w:sz w:val="24"/>
          <w:szCs w:val="24"/>
          <w:lang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Obveze dužnika unesenih u p</w:t>
      </w:r>
      <w:r w:rsidR="003742C8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oslovne knjige dužnika iznose 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195.266 kn.</w:t>
      </w:r>
    </w:p>
    <w:p w:rsidRDefault="00AF2F52" w:rsidP="00AF2F52" w:rsidR="00AF2F52" w:rsidRPr="003E7542">
      <w:pPr>
        <w:ind w:left="142"/>
        <w:rPr>
          <w:lang w:val="hr-HR"/>
        </w:rPr>
      </w:pPr>
      <w:r w:rsidRPr="003E7542">
        <w:rPr>
          <w:color w:val="000000"/>
          <w:lang w:bidi="hr-HR" w:eastAsia="hr-HR" w:val="hr-HR"/>
        </w:rPr>
        <w:t>U tom iznosu sadržan je dug za poreza, doprinosa i ostalih javnih davanja u ukupnom iznosu od 155.290,00</w:t>
      </w:r>
    </w:p>
    <w:p w:rsidRDefault="00AF2F52" w:rsidP="00AF2F52" w:rsidR="00AF2F52" w:rsidRPr="003E7542">
      <w:pPr>
        <w:spacing w:after="35"/>
        <w:ind w:left="142"/>
        <w:rPr>
          <w:lang w:val="hr-HR"/>
        </w:rPr>
      </w:pPr>
      <w:r w:rsidRPr="003E7542">
        <w:rPr>
          <w:color w:val="000000"/>
          <w:lang w:bidi="hr-HR" w:eastAsia="hr-HR" w:val="hr-HR"/>
        </w:rPr>
        <w:t>Dokaz: Potvrda porezne uprave od 25.07.2018.</w:t>
      </w:r>
    </w:p>
    <w:p w:rsidRDefault="00AF2F52" w:rsidP="00AF2F52" w:rsidR="00AF2F52" w:rsidRPr="003E7542">
      <w:pPr>
        <w:pStyle w:val="Bodytext40"/>
        <w:shd w:fill="auto" w:color="auto" w:val="clear"/>
        <w:spacing w:lineRule="auto" w:line="240" w:after="0" w:before="0"/>
        <w:ind w:left="360"/>
        <w:jc w:val="both"/>
        <w:rPr>
          <w:rFonts w:cs="Times New Roman" w:hAnsi="Times New Roman" w:ascii="Times New Roman"/>
          <w:b w:val="false"/>
          <w:bCs w:val="false"/>
          <w:sz w:val="24"/>
          <w:szCs w:val="24"/>
          <w:lang w:val="hr-HR"/>
        </w:rPr>
      </w:pPr>
    </w:p>
    <w:p w:rsidRDefault="00E33A69" w:rsidP="003742C8" w:rsidR="00E33A69" w:rsidRPr="003E7542">
      <w:pPr>
        <w:pStyle w:val="Odlomakpopisa"/>
        <w:numPr>
          <w:ilvl w:val="0"/>
          <w:numId w:val="26"/>
        </w:numPr>
        <w:spacing w:after="80"/>
        <w:ind w:left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Druge novčane i nenovčane obveze dužnika: </w:t>
      </w:r>
      <w:r w:rsidR="003C413C" w:rsidRPr="003E7542">
        <w:rPr>
          <w:color w:themeColor="text1" w:val="000000"/>
          <w:lang w:val="hr-HR"/>
        </w:rPr>
        <w:t>nema</w:t>
      </w:r>
    </w:p>
    <w:p w:rsidRDefault="00E33A69" w:rsidP="003742C8" w:rsidR="00E33A69" w:rsidRPr="003E7542">
      <w:pPr>
        <w:pStyle w:val="Odlomakpopisa"/>
        <w:numPr>
          <w:ilvl w:val="0"/>
          <w:numId w:val="26"/>
        </w:numPr>
        <w:spacing w:after="80"/>
        <w:ind w:left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Razlučna prava na imovini dužnika:  </w:t>
      </w:r>
      <w:r w:rsidR="003C413C" w:rsidRPr="003E7542">
        <w:rPr>
          <w:color w:themeColor="text1" w:val="000000"/>
          <w:lang w:val="hr-HR"/>
        </w:rPr>
        <w:t>nema</w:t>
      </w:r>
    </w:p>
    <w:p w:rsidRDefault="00E33A69" w:rsidP="003742C8" w:rsidR="00E33A69" w:rsidRPr="003E7542">
      <w:pPr>
        <w:pStyle w:val="Odlomakpopisa"/>
        <w:numPr>
          <w:ilvl w:val="0"/>
          <w:numId w:val="26"/>
        </w:numPr>
        <w:spacing w:after="80"/>
        <w:ind w:left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Izlučna prava : </w:t>
      </w:r>
      <w:r w:rsidR="003C413C" w:rsidRPr="003E7542">
        <w:rPr>
          <w:color w:themeColor="text1" w:val="000000"/>
          <w:lang w:val="hr-HR"/>
        </w:rPr>
        <w:t>nema</w:t>
      </w:r>
    </w:p>
    <w:p w:rsidRDefault="00E33A69" w:rsidP="003742C8" w:rsidR="00E33A69" w:rsidRPr="003E7542">
      <w:pPr>
        <w:pStyle w:val="Odlomakpopisa"/>
        <w:numPr>
          <w:ilvl w:val="0"/>
          <w:numId w:val="26"/>
        </w:numPr>
        <w:spacing w:after="80"/>
        <w:ind w:left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Postupci pred sudovima ili javnopravnim tijelima u kojima je dužnik stranka i visinu ili opis tražbine koja je predmet postupka : </w:t>
      </w:r>
      <w:r w:rsidR="003C413C" w:rsidRPr="003E7542">
        <w:rPr>
          <w:color w:themeColor="text1" w:val="000000"/>
          <w:lang w:val="hr-HR"/>
        </w:rPr>
        <w:t>nema</w:t>
      </w:r>
    </w:p>
    <w:p w:rsidRDefault="00E33A69" w:rsidP="003742C8" w:rsidR="003039DC" w:rsidRPr="003E7542">
      <w:pPr>
        <w:pStyle w:val="Odlomakpopisa"/>
        <w:numPr>
          <w:ilvl w:val="0"/>
          <w:numId w:val="26"/>
        </w:numPr>
        <w:spacing w:after="80"/>
        <w:ind w:left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Tražbine radnika i prijašnjih radnika dužnika: </w:t>
      </w:r>
      <w:r w:rsidR="003C413C" w:rsidRPr="003E7542">
        <w:rPr>
          <w:color w:themeColor="text1" w:val="000000"/>
          <w:lang w:val="hr-HR"/>
        </w:rPr>
        <w:t>nema</w:t>
      </w:r>
    </w:p>
    <w:p w:rsidRDefault="00B4053E" w:rsidP="003742C8" w:rsidR="00E33A69" w:rsidRPr="003E7542">
      <w:pPr>
        <w:pStyle w:val="Odlomakpopisa"/>
        <w:spacing w:after="80"/>
        <w:ind w:left="218"/>
        <w:jc w:val="both"/>
        <w:rPr>
          <w:color w:themeColor="text1" w:val="000000"/>
          <w:lang w:val="hr-HR"/>
        </w:rPr>
      </w:pPr>
      <w:r>
        <w:rPr>
          <w:color w:themeColor="text1" w:val="000000"/>
          <w:lang w:val="hr-HR"/>
        </w:rPr>
        <w:t xml:space="preserve">   </w:t>
      </w:r>
      <w:r w:rsidR="00E33A69" w:rsidRPr="003E7542">
        <w:rPr>
          <w:color w:themeColor="text1" w:val="000000"/>
          <w:lang w:val="hr-HR"/>
        </w:rPr>
        <w:t>Neto iznosima plaća zaposleni rad</w:t>
      </w:r>
      <w:r w:rsidR="00A948F5">
        <w:rPr>
          <w:color w:themeColor="text1" w:val="000000"/>
          <w:lang w:val="hr-HR"/>
        </w:rPr>
        <w:t>nici su u potpunosti podmireni.</w:t>
      </w:r>
    </w:p>
    <w:p w:rsidRDefault="00AF2F52" w:rsidP="003742C8" w:rsidR="00AF2F52" w:rsidRPr="003E7542">
      <w:pPr>
        <w:pStyle w:val="Odlomakpopisa"/>
        <w:spacing w:after="80"/>
        <w:ind w:left="218"/>
        <w:jc w:val="both"/>
        <w:rPr>
          <w:color w:themeColor="text1" w:val="000000"/>
          <w:lang w:val="hr-HR"/>
        </w:rPr>
      </w:pPr>
    </w:p>
    <w:p w:rsidRDefault="00341C80" w:rsidP="008E2C84" w:rsidR="00E33A69" w:rsidRPr="003E7542">
      <w:pPr>
        <w:spacing w:after="8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VII</w:t>
      </w:r>
      <w:r w:rsidR="002D5E97" w:rsidRPr="003E7542">
        <w:rPr>
          <w:color w:themeColor="text1" w:val="000000"/>
          <w:lang w:val="hr-HR"/>
        </w:rPr>
        <w:t>.</w:t>
      </w:r>
      <w:r w:rsidR="002D5E97" w:rsidRPr="003E7542">
        <w:rPr>
          <w:color w:themeColor="text1" w:val="000000"/>
          <w:lang w:val="hr-HR"/>
        </w:rPr>
        <w:tab/>
      </w:r>
      <w:r w:rsidR="003C413C" w:rsidRPr="003E7542">
        <w:rPr>
          <w:color w:themeColor="text1" w:val="000000"/>
          <w:lang w:val="hr-HR"/>
        </w:rPr>
        <w:t>Zaposlenici</w:t>
      </w:r>
    </w:p>
    <w:p w:rsidRDefault="00E33A69" w:rsidP="008E2C84" w:rsidR="002D5E97" w:rsidRPr="003E7542">
      <w:pPr>
        <w:pStyle w:val="Odlomakpopisa"/>
        <w:spacing w:after="80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Steč</w:t>
      </w:r>
      <w:r w:rsidR="008E4689" w:rsidRPr="003E7542">
        <w:rPr>
          <w:color w:themeColor="text1" w:val="000000"/>
          <w:lang w:val="hr-HR"/>
        </w:rPr>
        <w:t xml:space="preserve">ajni dužnik na dan 30.07.2018. </w:t>
      </w:r>
      <w:r w:rsidRPr="003E7542">
        <w:rPr>
          <w:color w:themeColor="text1" w:val="000000"/>
          <w:lang w:val="hr-HR"/>
        </w:rPr>
        <w:t>godine ima</w:t>
      </w:r>
      <w:r w:rsidR="003C413C" w:rsidRPr="003E7542">
        <w:rPr>
          <w:color w:themeColor="text1" w:val="000000"/>
          <w:lang w:val="hr-HR"/>
        </w:rPr>
        <w:t>o</w:t>
      </w:r>
      <w:r w:rsidR="008E4689" w:rsidRPr="003E7542">
        <w:rPr>
          <w:color w:themeColor="text1" w:val="000000"/>
          <w:lang w:val="hr-HR"/>
        </w:rPr>
        <w:t xml:space="preserve"> je</w:t>
      </w:r>
      <w:r w:rsidRPr="003E7542">
        <w:rPr>
          <w:color w:themeColor="text1" w:val="000000"/>
          <w:lang w:val="hr-HR"/>
        </w:rPr>
        <w:t xml:space="preserve"> dva zaposlena radnika</w:t>
      </w:r>
      <w:r w:rsidR="008E4689" w:rsidRPr="003E7542">
        <w:rPr>
          <w:color w:themeColor="text1" w:val="000000"/>
          <w:lang w:val="hr-HR"/>
        </w:rPr>
        <w:t>.</w:t>
      </w:r>
      <w:r w:rsidRPr="003E7542">
        <w:rPr>
          <w:color w:themeColor="text1" w:val="000000"/>
          <w:lang w:val="hr-HR"/>
        </w:rPr>
        <w:t xml:space="preserve">     </w:t>
      </w:r>
    </w:p>
    <w:p w:rsidRDefault="00E33A69" w:rsidP="008E2C84" w:rsidR="00E33A69" w:rsidRPr="003E7542">
      <w:pPr>
        <w:pStyle w:val="Odlomakpopisa"/>
        <w:spacing w:after="80"/>
        <w:ind w:left="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            </w:t>
      </w:r>
    </w:p>
    <w:p w:rsidRDefault="00341C80" w:rsidP="008E2C84" w:rsidR="00E33A69" w:rsidRPr="003E7542">
      <w:pPr>
        <w:jc w:val="both"/>
        <w:rPr>
          <w:lang w:val="hr-HR"/>
        </w:rPr>
      </w:pPr>
      <w:r w:rsidRPr="003E7542">
        <w:rPr>
          <w:lang w:val="hr-HR"/>
        </w:rPr>
        <w:t xml:space="preserve">VIII. </w:t>
      </w:r>
      <w:r w:rsidR="002D5E97" w:rsidRPr="003E7542">
        <w:rPr>
          <w:lang w:val="hr-HR"/>
        </w:rPr>
        <w:t xml:space="preserve">    </w:t>
      </w:r>
      <w:r w:rsidR="003C413C" w:rsidRPr="003E7542">
        <w:rPr>
          <w:lang w:val="hr-HR"/>
        </w:rPr>
        <w:t>Predvidivi troškovi stečajnog postupka za šest mjeseci</w:t>
      </w:r>
    </w:p>
    <w:p w:rsidRDefault="00E33A69" w:rsidP="008E2C84" w:rsidR="00E33A69" w:rsidRPr="003E7542">
      <w:pPr>
        <w:pStyle w:val="Odlomakpopisa"/>
        <w:ind w:left="0"/>
        <w:jc w:val="both"/>
        <w:rPr>
          <w:color w:themeColor="text1" w:val="000000"/>
          <w:lang w:val="hr-HR"/>
        </w:rPr>
      </w:pPr>
    </w:p>
    <w:tbl>
      <w:tblPr>
        <w:tblStyle w:val="Reetkatablice"/>
        <w:tblW w:type="auto" w:w="0"/>
        <w:tblLook w:val="04A0" w:noVBand="1" w:noHBand="0" w:lastColumn="0" w:firstColumn="1" w:lastRow="0" w:firstRow="1"/>
      </w:tblPr>
      <w:tblGrid>
        <w:gridCol w:w="390"/>
        <w:gridCol w:w="6520"/>
        <w:gridCol w:w="1811"/>
      </w:tblGrid>
      <w:tr w:rsidTr="00A10238" w:rsidR="00E33A69" w:rsidRPr="003E7542">
        <w:tc>
          <w:tcPr>
            <w:tcW w:type="dxa" w:w="8721"/>
            <w:gridSpan w:val="3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</w:p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Predvidivi troškovi prethodnog i otvorenog stečajnog postupka za šest mjeseci</w:t>
            </w:r>
          </w:p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Nagrada za rad privremenom stečajnom upravitelju bruto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6.000,00 kn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 xml:space="preserve">Nagrada za rad stečajnom upravitelju bruto      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 xml:space="preserve">10.000,00 kn                                                                                                                                                                            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 xml:space="preserve">Materijalni troškovi (izrada pečata, troškovi platnog prometa, kanc. materijal, poštarina, statistika i sl.)                                                     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1.300,00 kn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 xml:space="preserve">Knjigovodstvene usluge do stečaja (sređivanje knjig.evidencija i kanc. materijal, poštarina, statistika i sl.)                                                     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2.000,00 kn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5</w:t>
            </w: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Knjigovodstvene usluge u stečaju i završni račun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8.000,00 kn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6</w:t>
            </w: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 xml:space="preserve">Ostali nepredvidivi troškovi                                                                         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1.000,00 kn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Ukupno</w:t>
            </w:r>
          </w:p>
        </w:tc>
        <w:tc>
          <w:tcPr>
            <w:tcW w:type="dxa" w:w="1811"/>
          </w:tcPr>
          <w:p w:rsidRDefault="00E33A69" w:rsidP="008E4689" w:rsidR="00E33A69" w:rsidRPr="003E7542">
            <w:pPr>
              <w:jc w:val="right"/>
              <w:rPr>
                <w:sz w:val="24"/>
                <w:szCs w:val="24"/>
                <w:lang w:val="hr-HR"/>
              </w:rPr>
            </w:pPr>
            <w:r w:rsidRPr="003E7542">
              <w:rPr>
                <w:sz w:val="24"/>
                <w:szCs w:val="24"/>
                <w:lang w:val="hr-HR"/>
              </w:rPr>
              <w:t>28.300,00 kn</w:t>
            </w:r>
          </w:p>
        </w:tc>
      </w:tr>
      <w:tr w:rsidTr="00A10238" w:rsidR="00E33A69" w:rsidRPr="003E7542">
        <w:tc>
          <w:tcPr>
            <w:tcW w:type="dxa" w:w="39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</w:p>
        </w:tc>
        <w:tc>
          <w:tcPr>
            <w:tcW w:type="dxa" w:w="6520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</w:p>
        </w:tc>
        <w:tc>
          <w:tcPr>
            <w:tcW w:type="dxa" w:w="1811"/>
          </w:tcPr>
          <w:p w:rsidRDefault="00E33A69" w:rsidP="008E2C84" w:rsidR="00E33A69" w:rsidRPr="003E7542">
            <w:pPr>
              <w:jc w:val="both"/>
              <w:rPr>
                <w:sz w:val="24"/>
                <w:szCs w:val="24"/>
                <w:lang w:val="hr-HR"/>
              </w:rPr>
            </w:pPr>
          </w:p>
        </w:tc>
      </w:tr>
    </w:tbl>
    <w:p w:rsidRDefault="00E33A69" w:rsidP="008E2C84" w:rsidR="00E33A69">
      <w:pPr>
        <w:pStyle w:val="Odlomakpopisa"/>
        <w:ind w:left="0"/>
        <w:jc w:val="both"/>
        <w:rPr>
          <w:color w:themeColor="text1" w:val="000000"/>
          <w:lang w:val="hr-HR"/>
        </w:rPr>
      </w:pPr>
    </w:p>
    <w:p w:rsidRDefault="009F42EC" w:rsidP="008E2C84" w:rsidR="009F42EC" w:rsidRPr="003E7542">
      <w:pPr>
        <w:pStyle w:val="Odlomakpopisa"/>
        <w:ind w:left="0"/>
        <w:jc w:val="both"/>
        <w:rPr>
          <w:color w:themeColor="text1" w:val="000000"/>
          <w:lang w:val="hr-HR"/>
        </w:rPr>
      </w:pPr>
    </w:p>
    <w:p w:rsidRDefault="00E33A69" w:rsidP="00341C80" w:rsidR="00E33A69" w:rsidRPr="003E7542">
      <w:pPr>
        <w:pStyle w:val="Odlomakpopisa"/>
        <w:numPr>
          <w:ilvl w:val="0"/>
          <w:numId w:val="34"/>
        </w:numPr>
        <w:autoSpaceDE w:val="false"/>
        <w:autoSpaceDN w:val="false"/>
        <w:adjustRightInd w:val="false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Zaključak</w:t>
      </w:r>
    </w:p>
    <w:p w:rsidRDefault="002D5E97" w:rsidP="008E2C84" w:rsidR="002D5E97" w:rsidRPr="003E7542">
      <w:pPr>
        <w:pStyle w:val="Odlomakpopisa"/>
        <w:autoSpaceDE w:val="false"/>
        <w:autoSpaceDN w:val="false"/>
        <w:adjustRightInd w:val="false"/>
        <w:ind w:left="0"/>
        <w:jc w:val="both"/>
        <w:rPr>
          <w:color w:themeColor="text1" w:val="000000"/>
          <w:lang w:val="hr-HR"/>
        </w:rPr>
      </w:pPr>
    </w:p>
    <w:p w:rsidRDefault="00A75706" w:rsidP="00C50B99" w:rsidR="00A75706" w:rsidRPr="003E7542">
      <w:pPr>
        <w:ind w:firstLine="360"/>
        <w:jc w:val="both"/>
        <w:rPr>
          <w:color w:themeColor="text1" w:val="000000"/>
          <w:lang w:val="hr-HR"/>
        </w:rPr>
      </w:pPr>
      <w:r w:rsidRPr="003E7542">
        <w:rPr>
          <w:color w:val="000000"/>
          <w:lang w:bidi="hr-HR" w:val="hr-HR"/>
        </w:rPr>
        <w:t xml:space="preserve">Stečajni dužnik  obavlja  osnovnu djelatnost priprema i usluživanja pića u </w:t>
      </w:r>
      <w:r w:rsidR="002D5E97" w:rsidRPr="003E7542">
        <w:rPr>
          <w:color w:themeColor="text1" w:val="000000"/>
          <w:lang w:val="hr-HR"/>
        </w:rPr>
        <w:t>K</w:t>
      </w:r>
      <w:r w:rsidRPr="003E7542">
        <w:rPr>
          <w:color w:themeColor="text1" w:val="000000"/>
          <w:lang w:val="hr-HR"/>
        </w:rPr>
        <w:t>affe baru ”STOP” u Petrinji, ul. Vatrogasna 50.</w:t>
      </w:r>
      <w:r w:rsidR="00A948F5">
        <w:rPr>
          <w:color w:themeColor="text1" w:val="000000"/>
          <w:lang w:val="hr-HR"/>
        </w:rPr>
        <w:t>, na kojoj adresi je i sjedište stečajnog dužnika.</w:t>
      </w:r>
    </w:p>
    <w:p w:rsidRDefault="00A75706" w:rsidP="00C50B99" w:rsidR="00A75706" w:rsidRPr="003E7542">
      <w:pPr>
        <w:ind w:firstLine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Sva imovina stečajnog dužnika nalazi se </w:t>
      </w:r>
      <w:r w:rsidRPr="003E7542">
        <w:rPr>
          <w:color w:val="000000"/>
          <w:lang w:bidi="hr-HR" w:val="hr-HR"/>
        </w:rPr>
        <w:t xml:space="preserve">u </w:t>
      </w:r>
      <w:r w:rsidR="002D5E97" w:rsidRPr="003E7542">
        <w:rPr>
          <w:color w:themeColor="text1" w:val="000000"/>
          <w:lang w:val="hr-HR"/>
        </w:rPr>
        <w:t>navedenom kaffe baru.</w:t>
      </w:r>
      <w:r w:rsidRPr="003E7542">
        <w:rPr>
          <w:color w:themeColor="text1" w:val="000000"/>
          <w:lang w:val="hr-HR"/>
        </w:rPr>
        <w:t xml:space="preserve"> </w:t>
      </w:r>
    </w:p>
    <w:p w:rsidRDefault="00E33A69" w:rsidP="00C50B99" w:rsidR="00E33A69" w:rsidRPr="003E7542">
      <w:pPr>
        <w:autoSpaceDE w:val="false"/>
        <w:autoSpaceDN w:val="false"/>
        <w:adjustRightInd w:val="false"/>
        <w:ind w:firstLine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>Nakon pregleda po</w:t>
      </w:r>
      <w:r w:rsidR="00FD3EB9" w:rsidRPr="003E7542">
        <w:rPr>
          <w:color w:themeColor="text1" w:val="000000"/>
          <w:lang w:val="hr-HR"/>
        </w:rPr>
        <w:t>slovne dokumentacije dužnika,</w:t>
      </w:r>
      <w:r w:rsidRPr="003E7542">
        <w:rPr>
          <w:color w:themeColor="text1" w:val="000000"/>
          <w:lang w:val="hr-HR"/>
        </w:rPr>
        <w:t xml:space="preserve"> analize</w:t>
      </w:r>
      <w:r w:rsidR="00C50B99" w:rsidRPr="003E7542">
        <w:rPr>
          <w:color w:themeColor="text1" w:val="000000"/>
          <w:lang w:val="hr-HR"/>
        </w:rPr>
        <w:t xml:space="preserve"> cjelokupnog poslovanja dužnika, te </w:t>
      </w:r>
      <w:r w:rsidR="00FD3EB9" w:rsidRPr="003E7542">
        <w:rPr>
          <w:color w:themeColor="text1" w:val="000000"/>
          <w:lang w:val="hr-HR"/>
        </w:rPr>
        <w:t xml:space="preserve">na temelju  potvrda nadležnih institucija koje su sastavni dio ovog izvješća </w:t>
      </w:r>
      <w:r w:rsidR="00C50B99" w:rsidRPr="003E7542">
        <w:rPr>
          <w:color w:themeColor="text1" w:val="000000"/>
          <w:lang w:val="hr-HR"/>
        </w:rPr>
        <w:t xml:space="preserve"> i na temelju Popisa imovine i obveza  dužnika  od 31.07.2018. godine koji je sačinio i potpisao zakonski zastupnik dužnika, </w:t>
      </w:r>
      <w:r w:rsidR="004865A5" w:rsidRPr="003E7542">
        <w:rPr>
          <w:color w:themeColor="text1" w:val="000000"/>
          <w:lang w:val="hr-HR"/>
        </w:rPr>
        <w:t xml:space="preserve">stečajni upravitelj utvrdio  </w:t>
      </w:r>
      <w:r w:rsidRPr="003E7542">
        <w:rPr>
          <w:color w:themeColor="text1" w:val="000000"/>
          <w:lang w:val="hr-HR"/>
        </w:rPr>
        <w:t xml:space="preserve"> je da su ostvareni stečajni razlozi iz članka 5. Stečajnog zakona, nesposobnost za plaćanje i prezaduženost. </w:t>
      </w:r>
    </w:p>
    <w:p w:rsidRDefault="00341C80" w:rsidP="008E2C84" w:rsidR="00341C80" w:rsidRPr="003E7542">
      <w:pPr>
        <w:autoSpaceDE w:val="false"/>
        <w:autoSpaceDN w:val="false"/>
        <w:adjustRightInd w:val="false"/>
        <w:ind w:firstLine="708"/>
        <w:jc w:val="both"/>
        <w:rPr>
          <w:color w:themeColor="text1" w:val="000000"/>
          <w:lang w:val="hr-HR"/>
        </w:rPr>
      </w:pPr>
    </w:p>
    <w:p w:rsidRDefault="00374DCB" w:rsidP="00C50B99" w:rsidR="00C50B99" w:rsidRPr="003E7542">
      <w:pPr>
        <w:autoSpaceDE w:val="false"/>
        <w:autoSpaceDN w:val="false"/>
        <w:adjustRightInd w:val="false"/>
        <w:ind w:firstLine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1. </w:t>
      </w:r>
      <w:r w:rsidR="00127800" w:rsidRPr="003E7542">
        <w:rPr>
          <w:color w:themeColor="text1" w:val="000000"/>
          <w:u w:val="single"/>
          <w:lang w:val="hr-HR"/>
        </w:rPr>
        <w:t>Nesposobnost za</w:t>
      </w:r>
      <w:r w:rsidR="00383790" w:rsidRPr="003E7542">
        <w:rPr>
          <w:color w:themeColor="text1" w:val="000000"/>
          <w:u w:val="single"/>
          <w:lang w:val="hr-HR"/>
        </w:rPr>
        <w:t xml:space="preserve"> plaćanje</w:t>
      </w:r>
      <w:r w:rsidR="00383790" w:rsidRPr="003E7542">
        <w:rPr>
          <w:color w:themeColor="text1" w:val="000000"/>
          <w:lang w:val="hr-HR"/>
        </w:rPr>
        <w:t xml:space="preserve"> utvrđena je</w:t>
      </w:r>
      <w:r w:rsidR="00127800" w:rsidRPr="003E7542">
        <w:rPr>
          <w:color w:themeColor="text1" w:val="000000"/>
          <w:lang w:val="hr-HR"/>
        </w:rPr>
        <w:t xml:space="preserve"> </w:t>
      </w:r>
      <w:r w:rsidR="0077432B" w:rsidRPr="003E7542">
        <w:rPr>
          <w:color w:themeColor="text1" w:val="000000"/>
          <w:lang w:val="hr-HR"/>
        </w:rPr>
        <w:t xml:space="preserve">uvidom </w:t>
      </w:r>
      <w:r w:rsidR="00D40277" w:rsidRPr="003E7542">
        <w:rPr>
          <w:color w:themeColor="text1" w:val="000000"/>
          <w:lang w:val="hr-HR"/>
        </w:rPr>
        <w:t xml:space="preserve"> u Potvrdu o blokadi računa i novčanih sredstava broj 08-2701-18 od 01.08.2018.</w:t>
      </w:r>
      <w:r w:rsidR="00127800" w:rsidRPr="003E7542">
        <w:rPr>
          <w:color w:themeColor="text1" w:val="000000"/>
          <w:lang w:val="hr-HR"/>
        </w:rPr>
        <w:t xml:space="preserve"> </w:t>
      </w:r>
      <w:r w:rsidR="00C50B99" w:rsidRPr="003E7542">
        <w:rPr>
          <w:color w:themeColor="text1" w:val="000000"/>
          <w:lang w:val="hr-HR"/>
        </w:rPr>
        <w:tab/>
      </w:r>
      <w:r w:rsidR="00C50B99" w:rsidRPr="003E7542">
        <w:rPr>
          <w:color w:themeColor="text1" w:val="000000"/>
          <w:lang w:val="hr-HR"/>
        </w:rPr>
        <w:tab/>
      </w:r>
    </w:p>
    <w:p w:rsidRDefault="0077432B" w:rsidP="00C50B99" w:rsidR="00D40277" w:rsidRPr="003E7542">
      <w:pPr>
        <w:autoSpaceDE w:val="false"/>
        <w:autoSpaceDN w:val="false"/>
        <w:adjustRightInd w:val="false"/>
        <w:ind w:firstLine="360"/>
        <w:jc w:val="both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</w:t>
      </w:r>
      <w:r w:rsidR="004865A5" w:rsidRPr="003E7542">
        <w:rPr>
          <w:color w:themeColor="text1" w:val="000000"/>
          <w:lang w:val="hr-HR"/>
        </w:rPr>
        <w:t xml:space="preserve">U potvrdi je navedeno da </w:t>
      </w:r>
      <w:r w:rsidR="00341C80" w:rsidRPr="003E7542">
        <w:rPr>
          <w:color w:themeColor="text1" w:val="000000"/>
          <w:lang w:val="hr-HR"/>
        </w:rPr>
        <w:t>s</w:t>
      </w:r>
      <w:r w:rsidR="00D40277" w:rsidRPr="003E7542">
        <w:rPr>
          <w:color w:themeColor="text1" w:val="000000"/>
          <w:lang w:val="hr-HR"/>
        </w:rPr>
        <w:t xml:space="preserve">tečajni dužnik </w:t>
      </w:r>
      <w:r w:rsidR="00127800" w:rsidRPr="003E7542">
        <w:rPr>
          <w:lang w:val="hr-HR"/>
        </w:rPr>
        <w:t>n</w:t>
      </w:r>
      <w:r w:rsidR="00D40277" w:rsidRPr="003E7542">
        <w:rPr>
          <w:lang w:val="hr-HR"/>
        </w:rPr>
        <w:t xml:space="preserve">a računima </w:t>
      </w:r>
      <w:r w:rsidR="00127800" w:rsidRPr="003E7542">
        <w:rPr>
          <w:lang w:val="hr-HR"/>
        </w:rPr>
        <w:t>i</w:t>
      </w:r>
      <w:r w:rsidR="00D40277" w:rsidRPr="003E7542">
        <w:rPr>
          <w:lang w:val="hr-HR"/>
        </w:rPr>
        <w:t xml:space="preserve"> novčanim sredstvima na dan izdavanja potvrde </w:t>
      </w:r>
      <w:r w:rsidR="00127800" w:rsidRPr="003E7542">
        <w:rPr>
          <w:lang w:val="hr-HR"/>
        </w:rPr>
        <w:t xml:space="preserve">ima </w:t>
      </w:r>
      <w:r w:rsidR="00D40277" w:rsidRPr="003E7542">
        <w:rPr>
          <w:lang w:val="hr-HR"/>
        </w:rPr>
        <w:t>evidentirano je 560 dana</w:t>
      </w:r>
      <w:r w:rsidR="00127800" w:rsidRPr="003E7542">
        <w:rPr>
          <w:lang w:val="hr-HR"/>
        </w:rPr>
        <w:t xml:space="preserve"> neprekidne blokade u prethodnih  6  mjeseci zbog neizvršenih osnova za plaćanje evidentiranih u Očevidniku redoslijeda osnova za plaćanje. </w:t>
      </w:r>
      <w:r w:rsidR="00383790" w:rsidRPr="003E7542">
        <w:rPr>
          <w:lang w:val="hr-HR"/>
        </w:rPr>
        <w:t xml:space="preserve"> </w:t>
      </w:r>
      <w:r w:rsidR="00127800" w:rsidRPr="003E7542">
        <w:rPr>
          <w:lang w:val="hr-HR"/>
        </w:rPr>
        <w:t xml:space="preserve">Nepodmirene obveze na dan izdavanja potvrde iznose </w:t>
      </w:r>
      <w:r w:rsidR="00127800" w:rsidRPr="003E7542">
        <w:rPr>
          <w:color w:val="000000"/>
          <w:lang w:bidi="hr-HR" w:eastAsia="hr-HR" w:val="hr-HR"/>
        </w:rPr>
        <w:t>60.007,52 kn.</w:t>
      </w:r>
    </w:p>
    <w:p w:rsidRDefault="00341C80" w:rsidP="00341C80" w:rsidR="00341C80" w:rsidRPr="003E7542">
      <w:pPr>
        <w:autoSpaceDE w:val="false"/>
        <w:autoSpaceDN w:val="false"/>
        <w:adjustRightInd w:val="false"/>
        <w:jc w:val="both"/>
        <w:rPr>
          <w:color w:val="000000"/>
          <w:lang w:bidi="hr-HR" w:eastAsia="hr-HR" w:val="hr-HR"/>
        </w:rPr>
      </w:pPr>
    </w:p>
    <w:p w:rsidRDefault="00374DCB" w:rsidP="00C50B99" w:rsidR="004865A5" w:rsidRPr="003E7542">
      <w:pPr>
        <w:pStyle w:val="Bodytext40"/>
        <w:shd w:fill="auto" w:color="auto" w:val="clear"/>
        <w:spacing w:lineRule="auto" w:line="240" w:after="0" w:before="0"/>
        <w:ind w:firstLine="360"/>
        <w:jc w:val="both"/>
        <w:rPr>
          <w:rFonts w:cs="Times New Roman" w:hAnsi="Times New Roman" w:ascii="Times New Roman"/>
          <w:b w:val="false"/>
          <w:bCs w:val="false"/>
          <w:color w:themeColor="text1" w:val="000000"/>
          <w:sz w:val="24"/>
          <w:szCs w:val="24"/>
          <w:lang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2. 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u w:val="single"/>
          <w:lang w:bidi="hr-HR" w:eastAsia="hr-HR" w:val="hr-HR"/>
        </w:rPr>
        <w:t>Stečajni dužnik je  prezadužen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jer obveze unesene u poslovne knjige dužnika iznose 195.266 kn, a od imovine na dan </w:t>
      </w:r>
      <w:r w:rsidR="00383790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25.07.2018. godine 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ima samo zalihe </w:t>
      </w:r>
      <w:r w:rsidR="004865A5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robe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maloprodajne vrijednosti od 6359,00  kuna 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>(nabavne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vrijednosti od</w:t>
      </w:r>
      <w:r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2.299 kn) i</w:t>
      </w:r>
      <w:r w:rsidR="0077432B" w:rsidRPr="003E7542">
        <w:rPr>
          <w:rFonts w:cs="Times New Roman" w:hAnsi="Times New Roman" w:ascii="Times New Roman"/>
          <w:b w:val="false"/>
          <w:bCs w:val="false"/>
          <w:color w:val="000000"/>
          <w:sz w:val="24"/>
          <w:szCs w:val="24"/>
          <w:lang w:bidi="hr-HR" w:eastAsia="hr-HR" w:val="hr-HR"/>
        </w:rPr>
        <w:t xml:space="preserve"> </w:t>
      </w:r>
      <w:r w:rsidR="0077432B" w:rsidRPr="003E7542">
        <w:rPr>
          <w:rFonts w:cs="Times New Roman" w:hAnsi="Times New Roman" w:ascii="Times New Roman"/>
          <w:b w:val="false"/>
          <w:bCs w:val="false"/>
          <w:color w:themeColor="text1" w:val="000000"/>
          <w:sz w:val="24"/>
          <w:szCs w:val="24"/>
          <w:lang w:val="hr-HR"/>
        </w:rPr>
        <w:t xml:space="preserve">inventar </w:t>
      </w:r>
      <w:r w:rsidR="0077432B" w:rsidRPr="003E7542">
        <w:rPr>
          <w:rFonts w:cs="Times New Roman" w:hAnsi="Times New Roman" w:ascii="Times New Roman"/>
          <w:b w:val="false"/>
          <w:bCs w:val="false"/>
          <w:sz w:val="24"/>
          <w:szCs w:val="24"/>
          <w:lang w:val="hr-HR"/>
        </w:rPr>
        <w:t>koji služi za obavljanje dužnikove djelatnosti</w:t>
      </w:r>
      <w:r w:rsidRPr="003E7542">
        <w:rPr>
          <w:rFonts w:cs="Times New Roman" w:hAnsi="Times New Roman" w:ascii="Times New Roman"/>
          <w:b w:val="false"/>
          <w:bCs w:val="false"/>
          <w:sz w:val="24"/>
          <w:szCs w:val="24"/>
          <w:lang w:val="hr-HR"/>
        </w:rPr>
        <w:t xml:space="preserve">, knjigovodstvene i stvarne vrijednosti 0,00 kuna. </w:t>
      </w:r>
      <w:r w:rsidR="0077432B" w:rsidRPr="003E7542">
        <w:rPr>
          <w:rFonts w:cs="Times New Roman" w:hAnsi="Times New Roman" w:ascii="Times New Roman"/>
          <w:b w:val="false"/>
          <w:bCs w:val="false"/>
          <w:sz w:val="24"/>
          <w:szCs w:val="24"/>
          <w:lang w:val="hr-HR"/>
        </w:rPr>
        <w:t xml:space="preserve"> </w:t>
      </w:r>
    </w:p>
    <w:p w:rsidRDefault="00C50B99" w:rsidP="00C50B99" w:rsidR="00C50B99" w:rsidRPr="003E7542">
      <w:pPr>
        <w:pStyle w:val="Bodytext40"/>
        <w:shd w:fill="auto" w:color="auto" w:val="clear"/>
        <w:spacing w:lineRule="auto" w:line="240" w:after="0" w:before="0"/>
        <w:ind w:firstLine="360"/>
        <w:jc w:val="both"/>
        <w:rPr>
          <w:rFonts w:cs="Times New Roman" w:hAnsi="Times New Roman" w:ascii="Times New Roman"/>
          <w:b w:val="false"/>
          <w:bCs w:val="false"/>
          <w:color w:themeColor="text1" w:val="000000"/>
          <w:sz w:val="24"/>
          <w:szCs w:val="24"/>
          <w:lang w:val="hr-HR"/>
        </w:rPr>
      </w:pPr>
    </w:p>
    <w:p w:rsidRDefault="00C50B99" w:rsidP="004865A5" w:rsidR="00C50B99" w:rsidRPr="003E7542">
      <w:pPr>
        <w:pStyle w:val="Bodytext40"/>
        <w:shd w:fill="auto" w:color="auto" w:val="clear"/>
        <w:spacing w:lineRule="auto" w:line="240" w:after="0" w:before="0"/>
        <w:ind w:firstLine="708"/>
        <w:jc w:val="both"/>
        <w:rPr>
          <w:rFonts w:cs="Times New Roman" w:hAnsi="Times New Roman" w:ascii="Times New Roman"/>
          <w:b w:val="false"/>
          <w:bCs w:val="false"/>
          <w:color w:themeColor="text1" w:val="000000"/>
          <w:sz w:val="24"/>
          <w:szCs w:val="24"/>
          <w:u w:val="single"/>
          <w:lang w:val="hr-HR"/>
        </w:rPr>
      </w:pPr>
      <w:r w:rsidRPr="003E7542">
        <w:rPr>
          <w:rFonts w:cs="Times New Roman" w:hAnsi="Times New Roman" w:ascii="Times New Roman"/>
          <w:b w:val="false"/>
          <w:bCs w:val="false"/>
          <w:color w:themeColor="text1" w:val="000000"/>
          <w:sz w:val="24"/>
          <w:szCs w:val="24"/>
          <w:u w:val="single"/>
          <w:lang w:val="hr-HR"/>
        </w:rPr>
        <w:t>Prijedlog</w:t>
      </w:r>
    </w:p>
    <w:p w:rsidRDefault="00E33A69" w:rsidP="004865A5" w:rsidR="00E33A69" w:rsidRPr="003E7542">
      <w:pPr>
        <w:ind w:firstLine="708"/>
        <w:jc w:val="both"/>
        <w:rPr>
          <w:lang w:val="hr-HR"/>
        </w:rPr>
      </w:pPr>
      <w:r w:rsidRPr="003E7542">
        <w:rPr>
          <w:lang w:val="hr-HR"/>
        </w:rPr>
        <w:t xml:space="preserve">Obzirom da imovina stečajnog dužnika koja bi ušla u stečajnu masu nije dovoljna za namirenje troškova prethodnog i stečajnog postupka, </w:t>
      </w:r>
      <w:r w:rsidR="000F2BF4" w:rsidRPr="003E7542">
        <w:rPr>
          <w:lang w:val="hr-HR"/>
        </w:rPr>
        <w:t>stečajni upravitelj predlaže</w:t>
      </w:r>
      <w:r w:rsidRPr="003E7542">
        <w:rPr>
          <w:lang w:val="hr-HR"/>
        </w:rPr>
        <w:t xml:space="preserve"> sukladno članku 132 SZ da sud  rješenjem pozove vjerovnike i druge osobe koje imaju interes za provedbom stečajnog postupka nad dužnikom da u zakonskom roku predujme iznos od 28.300,00 kn za namirenje troškova prethodnog i otvorenog stečajnog postupka. </w:t>
      </w:r>
    </w:p>
    <w:p w:rsidRDefault="00E33A69" w:rsidP="008E2C84" w:rsidR="00FD3EB9" w:rsidRPr="003E7542">
      <w:pPr>
        <w:ind w:firstLine="708"/>
        <w:jc w:val="both"/>
        <w:rPr>
          <w:lang w:val="hr-HR"/>
        </w:rPr>
      </w:pPr>
      <w:r w:rsidRPr="003E7542">
        <w:rPr>
          <w:lang w:val="hr-HR"/>
        </w:rPr>
        <w:t xml:space="preserve">Troškovnik je napravljen prema najkraćem predviđenom roku trajanja postupka od 6 mjeseci.   </w:t>
      </w:r>
    </w:p>
    <w:p w:rsidRDefault="00E33A69" w:rsidP="00A948F5" w:rsidR="00A80E87" w:rsidRPr="003E7542">
      <w:pPr>
        <w:ind w:firstLine="708"/>
        <w:jc w:val="both"/>
        <w:rPr>
          <w:lang w:val="hr-HR"/>
        </w:rPr>
      </w:pPr>
      <w:r w:rsidRPr="003E7542">
        <w:rPr>
          <w:lang w:val="hr-HR"/>
        </w:rPr>
        <w:t xml:space="preserve"> </w:t>
      </w:r>
      <w:r w:rsidR="00002B2E" w:rsidRPr="003E7542">
        <w:rPr>
          <w:lang w:val="hr-HR"/>
        </w:rPr>
        <w:t>Prilozi:</w:t>
      </w:r>
    </w:p>
    <w:p w:rsidRDefault="00002B2E" w:rsidP="00341C80" w:rsidR="00002B2E" w:rsidRPr="003E7542">
      <w:pPr>
        <w:pStyle w:val="Odlomakpopisa"/>
        <w:numPr>
          <w:ilvl w:val="0"/>
          <w:numId w:val="19"/>
        </w:numPr>
        <w:rPr>
          <w:lang w:val="hr-HR"/>
        </w:rPr>
      </w:pPr>
      <w:r w:rsidRPr="003E7542">
        <w:rPr>
          <w:lang w:val="hr-HR"/>
        </w:rPr>
        <w:t>Bilanca stanja na dan 25.07.2018.</w:t>
      </w:r>
    </w:p>
    <w:p w:rsidRDefault="00002B2E" w:rsidP="00341C80" w:rsidR="00002B2E" w:rsidRPr="003E7542">
      <w:pPr>
        <w:pStyle w:val="Odlomakpopisa"/>
        <w:numPr>
          <w:ilvl w:val="0"/>
          <w:numId w:val="19"/>
        </w:numPr>
        <w:rPr>
          <w:lang w:val="hr-HR"/>
        </w:rPr>
      </w:pPr>
      <w:r w:rsidRPr="003E7542">
        <w:rPr>
          <w:lang w:val="hr-HR"/>
        </w:rPr>
        <w:t>Račun</w:t>
      </w:r>
      <w:r w:rsidR="00E65CC5" w:rsidRPr="003E7542">
        <w:rPr>
          <w:lang w:val="hr-HR"/>
        </w:rPr>
        <w:t xml:space="preserve"> dobiti i gubitka na dan 25.07.2018.</w:t>
      </w:r>
    </w:p>
    <w:p w:rsidRDefault="00E65CC5" w:rsidP="00341C80" w:rsidR="00E65CC5" w:rsidRPr="003E7542">
      <w:pPr>
        <w:pStyle w:val="Odlomakpopisa"/>
        <w:numPr>
          <w:ilvl w:val="0"/>
          <w:numId w:val="19"/>
        </w:numPr>
        <w:rPr>
          <w:lang w:val="hr-HR"/>
        </w:rPr>
      </w:pPr>
      <w:r w:rsidRPr="003E7542">
        <w:rPr>
          <w:lang w:val="hr-HR"/>
        </w:rPr>
        <w:t xml:space="preserve">Bilješke uz </w:t>
      </w:r>
      <w:r w:rsidR="00127800" w:rsidRPr="003E7542">
        <w:rPr>
          <w:lang w:val="hr-HR"/>
        </w:rPr>
        <w:t>financijski</w:t>
      </w:r>
      <w:r w:rsidRPr="003E7542">
        <w:rPr>
          <w:lang w:val="hr-HR"/>
        </w:rPr>
        <w:t xml:space="preserve"> izvještaj od 1.1.2018. do 25.07.2018.</w:t>
      </w:r>
    </w:p>
    <w:p w:rsidRDefault="0028506D" w:rsidP="00341C80" w:rsidR="0028506D" w:rsidRPr="003E7542">
      <w:pPr>
        <w:pStyle w:val="Odlomakpopisa"/>
        <w:numPr>
          <w:ilvl w:val="0"/>
          <w:numId w:val="19"/>
        </w:numPr>
        <w:rPr>
          <w:lang w:val="hr-HR"/>
        </w:rPr>
      </w:pPr>
      <w:r w:rsidRPr="003E7542">
        <w:rPr>
          <w:lang w:val="hr-HR"/>
        </w:rPr>
        <w:t>Popis imovine i obveza</w:t>
      </w:r>
      <w:r w:rsidR="00FD3EB9" w:rsidRPr="003E7542">
        <w:rPr>
          <w:lang w:val="hr-HR"/>
        </w:rPr>
        <w:t xml:space="preserve"> dužnika od 31.7.2018.potpisan od zakonskog zastupnika dužnika.</w:t>
      </w:r>
    </w:p>
    <w:p w:rsidRDefault="00CD2812" w:rsidP="00341C80" w:rsidR="00CD2812" w:rsidRPr="003E7542">
      <w:pPr>
        <w:pStyle w:val="Odlomakpopisa"/>
        <w:numPr>
          <w:ilvl w:val="0"/>
          <w:numId w:val="19"/>
        </w:numPr>
        <w:rPr>
          <w:lang w:val="hr-HR"/>
        </w:rPr>
      </w:pPr>
      <w:r w:rsidRPr="003E7542">
        <w:rPr>
          <w:lang w:val="hr-HR"/>
        </w:rPr>
        <w:t xml:space="preserve">Potvrda Zemljišnoknjižnog odjela Petrinja  </w:t>
      </w:r>
    </w:p>
    <w:p w:rsidRDefault="00672DFF" w:rsidP="00341C80" w:rsidR="00CD2812" w:rsidRPr="003E7542">
      <w:pPr>
        <w:pStyle w:val="Odlomakpopisa"/>
        <w:numPr>
          <w:ilvl w:val="0"/>
          <w:numId w:val="19"/>
        </w:numPr>
        <w:rPr>
          <w:lang w:val="hr-HR"/>
        </w:rPr>
      </w:pPr>
      <w:r w:rsidRPr="003E7542">
        <w:rPr>
          <w:lang w:val="hr-HR"/>
        </w:rPr>
        <w:t>Uvjerenje</w:t>
      </w:r>
      <w:r w:rsidR="00CD2812" w:rsidRPr="003E7542">
        <w:rPr>
          <w:lang w:val="hr-HR"/>
        </w:rPr>
        <w:t xml:space="preserve"> ispostave za katastar nekretnina Petrinja </w:t>
      </w:r>
    </w:p>
    <w:p w:rsidRDefault="00672DFF" w:rsidP="00341C80" w:rsidR="00672DFF" w:rsidRPr="003E7542">
      <w:pPr>
        <w:pStyle w:val="Odlomakpopisa"/>
        <w:numPr>
          <w:ilvl w:val="0"/>
          <w:numId w:val="19"/>
        </w:numPr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Uvjerenje </w:t>
      </w:r>
      <w:r w:rsidRPr="003E7542">
        <w:rPr>
          <w:color w:themeColor="text1" w:val="000000"/>
          <w:shd w:fill="FFFFFF" w:color="auto" w:val="clear"/>
          <w:lang w:val="hr-HR"/>
        </w:rPr>
        <w:t xml:space="preserve">Stanice za tehnički pregled vozila  Slavijatrans, Petrinja </w:t>
      </w:r>
    </w:p>
    <w:p w:rsidRDefault="00672DFF" w:rsidP="00341C80" w:rsidR="00DB34A2" w:rsidRPr="003E7542">
      <w:pPr>
        <w:pStyle w:val="Odlomakpopisa"/>
        <w:widowControl w:val="false"/>
        <w:numPr>
          <w:ilvl w:val="0"/>
          <w:numId w:val="19"/>
        </w:numPr>
        <w:spacing w:lineRule="atLeast" w:line="260"/>
        <w:rPr>
          <w:color w:val="000000"/>
          <w:lang w:val="hr-HR"/>
        </w:rPr>
      </w:pPr>
      <w:r w:rsidRPr="003E7542">
        <w:rPr>
          <w:color w:themeColor="text1" w:val="000000"/>
          <w:lang w:val="hr-HR"/>
        </w:rPr>
        <w:t xml:space="preserve">Potvrda Porezne uprave, Područni ured Sisak, Ispostava Petrinja </w:t>
      </w:r>
    </w:p>
    <w:p w:rsidRDefault="00DB34A2" w:rsidP="00341C80" w:rsidR="00DB34A2" w:rsidRPr="003E7542">
      <w:pPr>
        <w:pStyle w:val="Odlomakpopisa"/>
        <w:widowControl w:val="false"/>
        <w:numPr>
          <w:ilvl w:val="0"/>
          <w:numId w:val="19"/>
        </w:numPr>
        <w:spacing w:lineRule="atLeast" w:line="260"/>
        <w:rPr>
          <w:color w:val="000000"/>
          <w:lang w:val="hr-HR"/>
        </w:rPr>
      </w:pPr>
      <w:r w:rsidRPr="003E7542">
        <w:rPr>
          <w:color w:themeColor="text1" w:val="000000"/>
          <w:lang w:val="hr-HR"/>
        </w:rPr>
        <w:t>Potvrda FINA-e o blokadi računa i novčanih sredstava ovršenika od 01.08.2018.</w:t>
      </w:r>
    </w:p>
    <w:p w:rsidRDefault="000E44A7" w:rsidP="00341C80" w:rsidR="00002B2E" w:rsidRPr="003E7542">
      <w:pPr>
        <w:pStyle w:val="Odlomakpopisa"/>
        <w:widowControl w:val="false"/>
        <w:numPr>
          <w:ilvl w:val="0"/>
          <w:numId w:val="19"/>
        </w:numPr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Očevidnik FINA-e o </w:t>
      </w:r>
      <w:r w:rsidR="00127800" w:rsidRPr="003E7542">
        <w:rPr>
          <w:color w:themeColor="text1" w:val="000000"/>
          <w:lang w:val="hr-HR"/>
        </w:rPr>
        <w:t>redoslijedu</w:t>
      </w:r>
      <w:r w:rsidRPr="003E7542">
        <w:rPr>
          <w:color w:themeColor="text1" w:val="000000"/>
          <w:lang w:val="hr-HR"/>
        </w:rPr>
        <w:t xml:space="preserve"> plaćanja sa obračunatom kamatom  </w:t>
      </w:r>
      <w:r w:rsidR="00DB34A2" w:rsidRPr="003E7542">
        <w:rPr>
          <w:color w:themeColor="text1" w:val="000000"/>
          <w:lang w:val="hr-HR"/>
        </w:rPr>
        <w:t>od 25.07.2018.</w:t>
      </w:r>
    </w:p>
    <w:p w:rsidRDefault="00C50B99" w:rsidP="00341C80" w:rsidR="00672DFF" w:rsidRPr="003E7542">
      <w:pPr>
        <w:pStyle w:val="Odlomakpopisa"/>
        <w:widowControl w:val="false"/>
        <w:numPr>
          <w:ilvl w:val="0"/>
          <w:numId w:val="19"/>
        </w:numPr>
        <w:spacing w:lineRule="atLeast" w:line="260" w:after="240"/>
        <w:rPr>
          <w:color w:themeColor="text1" w:val="000000"/>
          <w:lang w:val="hr-HR"/>
        </w:rPr>
      </w:pPr>
      <w:r w:rsidRPr="003E7542">
        <w:rPr>
          <w:color w:val="222222"/>
          <w:shd w:fill="FFFFFF" w:color="auto" w:val="clear"/>
          <w:lang w:val="hr-HR"/>
        </w:rPr>
        <w:t xml:space="preserve"> </w:t>
      </w:r>
      <w:r w:rsidR="00DA2B8C" w:rsidRPr="003E7542">
        <w:rPr>
          <w:color w:val="222222"/>
          <w:shd w:fill="FFFFFF" w:color="auto" w:val="clear"/>
          <w:lang w:val="hr-HR"/>
        </w:rPr>
        <w:t>Popis zaposlenika</w:t>
      </w:r>
    </w:p>
    <w:p w:rsidRDefault="00341C80" w:rsidP="00341C80" w:rsidR="00341C80" w:rsidRPr="003E7542">
      <w:pPr>
        <w:pStyle w:val="Odlomakpopisa"/>
        <w:widowControl w:val="false"/>
        <w:numPr>
          <w:ilvl w:val="0"/>
          <w:numId w:val="19"/>
        </w:numPr>
        <w:spacing w:lineRule="atLeast" w:line="260" w:after="240"/>
        <w:rPr>
          <w:color w:themeColor="text1" w:val="000000"/>
          <w:lang w:val="hr-HR"/>
        </w:rPr>
      </w:pPr>
      <w:r w:rsidRPr="003E7542">
        <w:rPr>
          <w:color w:val="222222"/>
          <w:shd w:fill="FFFFFF" w:color="auto" w:val="clear"/>
          <w:lang w:val="hr-HR"/>
        </w:rPr>
        <w:t xml:space="preserve"> </w:t>
      </w:r>
      <w:r w:rsidR="00383AB9" w:rsidRPr="003E7542">
        <w:rPr>
          <w:color w:val="222222"/>
          <w:shd w:fill="FFFFFF" w:color="auto" w:val="clear"/>
          <w:lang w:val="hr-HR"/>
        </w:rPr>
        <w:t>Popis z</w:t>
      </w:r>
      <w:r w:rsidR="002D5525" w:rsidRPr="003E7542">
        <w:rPr>
          <w:color w:val="222222"/>
          <w:shd w:fill="FFFFFF" w:color="auto" w:val="clear"/>
          <w:lang w:val="hr-HR"/>
        </w:rPr>
        <w:t>aliha</w:t>
      </w:r>
      <w:r w:rsidRPr="003E7542">
        <w:rPr>
          <w:color w:val="222222"/>
          <w:shd w:fill="FFFFFF" w:color="auto" w:val="clear"/>
          <w:lang w:val="hr-HR"/>
        </w:rPr>
        <w:t xml:space="preserve"> robe</w:t>
      </w:r>
      <w:r w:rsidR="00374DCB" w:rsidRPr="003E7542">
        <w:rPr>
          <w:color w:val="222222"/>
          <w:shd w:fill="FFFFFF" w:color="auto" w:val="clear"/>
          <w:lang w:val="hr-HR"/>
        </w:rPr>
        <w:t xml:space="preserve"> </w:t>
      </w:r>
    </w:p>
    <w:p w:rsidRDefault="000F2BF4" w:rsidP="000F2BF4" w:rsidR="000F2BF4" w:rsidRPr="003E7542">
      <w:pPr>
        <w:pStyle w:val="Odlomakpopisa"/>
        <w:widowControl w:val="false"/>
        <w:spacing w:lineRule="atLeast" w:line="260" w:after="240"/>
        <w:ind w:left="786"/>
        <w:rPr>
          <w:color w:themeColor="text1" w:val="000000"/>
          <w:lang w:val="hr-HR"/>
        </w:rPr>
      </w:pPr>
    </w:p>
    <w:p w:rsidRDefault="007A1983" w:rsidP="000F2BF4" w:rsidR="000F2BF4" w:rsidRPr="003E7542">
      <w:pPr>
        <w:pStyle w:val="Odlomakpopisa"/>
        <w:widowControl w:val="false"/>
        <w:spacing w:lineRule="atLeast" w:line="260" w:after="240"/>
        <w:ind w:left="0"/>
        <w:rPr>
          <w:color w:themeColor="text1" w:val="000000"/>
          <w:lang w:val="hr-HR"/>
        </w:rPr>
      </w:pPr>
      <w:r>
        <w:rPr>
          <w:color w:themeColor="text1" w:val="000000"/>
          <w:lang w:val="hr-HR"/>
        </w:rPr>
        <w:t>U Rijeci, 9</w:t>
      </w:r>
      <w:r w:rsidR="000F2BF4" w:rsidRPr="003E7542">
        <w:rPr>
          <w:color w:themeColor="text1" w:val="000000"/>
          <w:lang w:val="hr-HR"/>
        </w:rPr>
        <w:t xml:space="preserve">. kolovoza 2018.              </w:t>
      </w:r>
      <w:r w:rsidR="009B4719" w:rsidRPr="003E7542">
        <w:rPr>
          <w:color w:themeColor="text1" w:val="000000"/>
          <w:lang w:val="hr-HR"/>
        </w:rPr>
        <w:t xml:space="preserve">                          </w:t>
      </w:r>
      <w:r w:rsidR="000F2BF4" w:rsidRPr="003E7542">
        <w:rPr>
          <w:color w:themeColor="text1" w:val="000000"/>
          <w:lang w:val="hr-HR"/>
        </w:rPr>
        <w:t>Privremeni stečajni upravitelj</w:t>
      </w:r>
    </w:p>
    <w:p w:rsidRDefault="000F2BF4" w:rsidP="000F2BF4" w:rsidR="000F2BF4" w:rsidRPr="003E7542">
      <w:pPr>
        <w:pStyle w:val="Odlomakpopisa"/>
        <w:widowControl w:val="false"/>
        <w:spacing w:lineRule="atLeast" w:line="260" w:after="240"/>
        <w:ind w:left="0"/>
        <w:rPr>
          <w:color w:themeColor="text1" w:val="000000"/>
          <w:lang w:val="hr-HR"/>
        </w:rPr>
      </w:pPr>
      <w:r w:rsidRPr="003E7542">
        <w:rPr>
          <w:color w:themeColor="text1" w:val="000000"/>
          <w:lang w:val="hr-HR"/>
        </w:rPr>
        <w:t xml:space="preserve">                                                               </w:t>
      </w:r>
      <w:r w:rsidR="009B4719" w:rsidRPr="003E7542">
        <w:rPr>
          <w:color w:themeColor="text1" w:val="000000"/>
          <w:lang w:val="hr-HR"/>
        </w:rPr>
        <w:t xml:space="preserve">                             </w:t>
      </w:r>
      <w:r w:rsidRPr="003E7542">
        <w:rPr>
          <w:color w:themeColor="text1" w:val="000000"/>
          <w:lang w:val="hr-HR"/>
        </w:rPr>
        <w:t>Ibrahim Mehmedović</w:t>
      </w:r>
      <w:r w:rsidR="00643D08" w:rsidRPr="003E7542">
        <w:rPr>
          <w:color w:themeColor="text1" w:val="000000"/>
          <w:lang w:val="hr-HR"/>
        </w:rPr>
        <w:t xml:space="preserve"> </w:t>
      </w:r>
    </w:p>
    <w:sectPr w:rsidSect="003E7542" w:rsidR="000F2BF4" w:rsidRPr="003E7542">
      <w:headerReference w:type="even" r:id="rId17"/>
      <w:headerReference w:type="default" r:id="rId18"/>
      <w:footerReference w:type="even" r:id="rId19"/>
      <w:footerReference w:type="default" r:id="rId20"/>
      <w:pgSz w:code="9" w:h="16840" w:w="11900"/>
      <w:pgMar w:gutter="0" w:footer="3" w:header="0" w:left="1417" w:bottom="1417" w:right="1417" w:top="1417"/>
      <w:cols w:space="720"/>
      <w:noEndnote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870B03" w:rsidR="00870B03">
      <w:r>
        <w:separator/>
      </w:r>
    </w:p>
  </w:endnote>
  <w:endnote w:id="0" w:type="continuationSeparator">
    <w:p w:rsidRDefault="00870B03" w:rsidR="00870B0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PCMyungjo">
    <w:charset w:val="81"/>
    <w:family w:val="roman"/>
    <w:pitch w:val="fixed"/>
    <w:sig w:csb1="00000000" w:csb0="00080000" w:usb3="00000000" w:usb2="00000010" w:usb1="09060000" w:usb0="00000001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5400F9" w:rsidP="000737E0" w:rsidR="005400F9">
    <w:pPr>
      <w:pStyle w:val="Podnoje"/>
      <w:framePr w:y="1" w:xAlign="center" w:vAnchor="text" w:hAnchor="margin" w:wrap="none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:rsidRDefault="005400F9" w:rsidP="005400F9" w:rsidR="005400F9">
    <w:pPr>
      <w:pStyle w:val="Podnoje"/>
      <w:ind w:right="360"/>
    </w:pP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5400F9" w:rsidP="005400F9" w:rsidR="005400F9">
    <w:pPr>
      <w:pStyle w:val="Podnoje"/>
      <w:ind w:right="360"/>
    </w:pP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870B03" w:rsidR="00870B03">
      <w:r>
        <w:separator/>
      </w:r>
    </w:p>
  </w:footnote>
  <w:footnote w:id="0" w:type="continuationSeparator">
    <w:p w:rsidRDefault="00870B03" w:rsidR="00870B03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261241" w:rsidP="000737E0" w:rsidR="00261241">
    <w:pPr>
      <w:pStyle w:val="Zaglavlje"/>
      <w:framePr w:y="1" w:xAlign="right" w:vAnchor="text" w:hAnchor="margin" w:wrap="none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>
      <w:rPr>
        <w:rStyle w:val="Brojstranice"/>
        <w:noProof/>
      </w:rPr>
      <w:t>3</w:t>
    </w:r>
    <w:r>
      <w:rPr>
        <w:rStyle w:val="Brojstranice"/>
      </w:rPr>
      <w:fldChar w:fldCharType="end"/>
    </w:r>
  </w:p>
  <w:p w:rsidRDefault="00261241" w:rsidP="000737E0" w:rsidR="00261241">
    <w:pPr>
      <w:pStyle w:val="Zaglavlje"/>
      <w:ind w:right="360"/>
    </w:pPr>
  </w:p>
</w:hdr>
</file>

<file path=word/header2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0737E0" w:rsidP="0030245A" w:rsidR="000737E0">
    <w:pPr>
      <w:pStyle w:val="Zaglavlje"/>
      <w:framePr w:y="1" w:xAlign="right" w:vAnchor="text" w:hAnchor="margin" w:wrap="none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 w:rsidR="00160C57">
      <w:rPr>
        <w:rStyle w:val="Brojstranice"/>
        <w:noProof/>
      </w:rPr>
      <w:t>9</w:t>
    </w:r>
    <w:r>
      <w:rPr>
        <w:rStyle w:val="Brojstranice"/>
      </w:rPr>
      <w:fldChar w:fldCharType="end"/>
    </w:r>
  </w:p>
  <w:p w:rsidRDefault="00261241" w:rsidP="000737E0" w:rsidR="00261241" w:rsidRPr="008F6DDC">
    <w:pPr>
      <w:pStyle w:val="Zaglavlje"/>
      <w:tabs>
        <w:tab w:pos="4153" w:val="clear"/>
      </w:tabs>
      <w:ind w:right="360"/>
    </w:pP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00000001"/>
    <w:multiLevelType w:val="hybridMultilevel"/>
    <w:tmpl w:val="00000001"/>
    <w:lvl w:tplc="00000001" w:ilvl="0">
      <w:start w:val="1"/>
      <w:numFmt w:val="bullet"/>
      <w:lvlText w:val="."/>
      <w:lvlJc w:val="left"/>
      <w:pPr>
        <w:ind w:hanging="360" w:left="720"/>
      </w:pPr>
    </w:lvl>
    <w:lvl w:tplc="FFFFFFFF" w:ilvl="1">
      <w:numFmt w:val="decimal"/>
      <w:lvlText w:val=""/>
      <w:lvlJc w:val="left"/>
    </w:lvl>
    <w:lvl w:tplc="FFFFFFFF" w:ilvl="2">
      <w:numFmt w:val="decimal"/>
      <w:lvlText w:val=""/>
      <w:lvlJc w:val="left"/>
    </w:lvl>
    <w:lvl w:tplc="FFFFFFFF" w:ilvl="3">
      <w:numFmt w:val="decimal"/>
      <w:lvlText w:val=""/>
      <w:lvlJc w:val="left"/>
    </w:lvl>
    <w:lvl w:tplc="FFFFFFFF" w:ilvl="4">
      <w:numFmt w:val="decimal"/>
      <w:lvlText w:val=""/>
      <w:lvlJc w:val="left"/>
    </w:lvl>
    <w:lvl w:tplc="FFFFFFFF" w:ilvl="5">
      <w:numFmt w:val="decimal"/>
      <w:lvlText w:val=""/>
      <w:lvlJc w:val="left"/>
    </w:lvl>
    <w:lvl w:tplc="FFFFFFFF" w:ilvl="6">
      <w:numFmt w:val="decimal"/>
      <w:lvlText w:val=""/>
      <w:lvlJc w:val="left"/>
    </w:lvl>
    <w:lvl w:tplc="FFFFFFFF" w:ilvl="7">
      <w:numFmt w:val="decimal"/>
      <w:lvlText w:val=""/>
      <w:lvlJc w:val="left"/>
    </w:lvl>
    <w:lvl w:tplc="FFFFFFFF" w:ilvl="8">
      <w:numFmt w:val="decimal"/>
      <w:lvlText w:val=""/>
      <w:lvlJc w:val="left"/>
    </w:lvl>
  </w:abstractNum>
  <w:abstractNum w:abstractNumId="1">
    <w:nsid w:val="02CE3867"/>
    <w:multiLevelType w:val="hybridMultilevel"/>
    <w:tmpl w:val="2C588C0A"/>
    <w:lvl w:tplc="01AC8266" w:ilvl="0">
      <w:start w:val="9"/>
      <w:numFmt w:val="upperRoman"/>
      <w:lvlText w:val="%1."/>
      <w:lvlJc w:val="left"/>
      <w:pPr>
        <w:ind w:hanging="720" w:left="1146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506"/>
      </w:pPr>
    </w:lvl>
    <w:lvl w:tentative="true" w:tplc="0809001B" w:ilvl="2">
      <w:start w:val="1"/>
      <w:numFmt w:val="lowerRoman"/>
      <w:lvlText w:val="%3."/>
      <w:lvlJc w:val="right"/>
      <w:pPr>
        <w:ind w:hanging="180" w:left="2226"/>
      </w:pPr>
    </w:lvl>
    <w:lvl w:tentative="true" w:tplc="0809000F" w:ilvl="3">
      <w:start w:val="1"/>
      <w:numFmt w:val="decimal"/>
      <w:lvlText w:val="%4."/>
      <w:lvlJc w:val="left"/>
      <w:pPr>
        <w:ind w:hanging="360" w:left="2946"/>
      </w:pPr>
    </w:lvl>
    <w:lvl w:tentative="true" w:tplc="08090019" w:ilvl="4">
      <w:start w:val="1"/>
      <w:numFmt w:val="lowerLetter"/>
      <w:lvlText w:val="%5."/>
      <w:lvlJc w:val="left"/>
      <w:pPr>
        <w:ind w:hanging="360" w:left="3666"/>
      </w:pPr>
    </w:lvl>
    <w:lvl w:tentative="true" w:tplc="0809001B" w:ilvl="5">
      <w:start w:val="1"/>
      <w:numFmt w:val="lowerRoman"/>
      <w:lvlText w:val="%6."/>
      <w:lvlJc w:val="right"/>
      <w:pPr>
        <w:ind w:hanging="180" w:left="4386"/>
      </w:pPr>
    </w:lvl>
    <w:lvl w:tentative="true" w:tplc="0809000F" w:ilvl="6">
      <w:start w:val="1"/>
      <w:numFmt w:val="decimal"/>
      <w:lvlText w:val="%7."/>
      <w:lvlJc w:val="left"/>
      <w:pPr>
        <w:ind w:hanging="360" w:left="5106"/>
      </w:pPr>
    </w:lvl>
    <w:lvl w:tentative="true" w:tplc="08090019" w:ilvl="7">
      <w:start w:val="1"/>
      <w:numFmt w:val="lowerLetter"/>
      <w:lvlText w:val="%8."/>
      <w:lvlJc w:val="left"/>
      <w:pPr>
        <w:ind w:hanging="360" w:left="5826"/>
      </w:pPr>
    </w:lvl>
    <w:lvl w:tentative="true" w:tplc="0809001B" w:ilvl="8">
      <w:start w:val="1"/>
      <w:numFmt w:val="lowerRoman"/>
      <w:lvlText w:val="%9."/>
      <w:lvlJc w:val="right"/>
      <w:pPr>
        <w:ind w:hanging="180" w:left="6546"/>
      </w:pPr>
    </w:lvl>
  </w:abstractNum>
  <w:abstractNum w:abstractNumId="2">
    <w:nsid w:val="03FC779F"/>
    <w:multiLevelType w:val="hybridMultilevel"/>
    <w:tmpl w:val="1E74AE6C"/>
    <w:lvl w:tplc="0809000F"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tplc="08090019" w:ilvl="1">
      <w:start w:val="1"/>
      <w:numFmt w:val="lowerLetter"/>
      <w:lvlText w:val="%2."/>
      <w:lvlJc w:val="left"/>
      <w:pPr>
        <w:ind w:hanging="360" w:left="1080"/>
      </w:pPr>
    </w:lvl>
    <w:lvl w:tentative="true" w:tplc="0809001B" w:ilvl="2">
      <w:start w:val="1"/>
      <w:numFmt w:val="lowerRoman"/>
      <w:lvlText w:val="%3."/>
      <w:lvlJc w:val="right"/>
      <w:pPr>
        <w:ind w:hanging="180" w:left="1800"/>
      </w:pPr>
    </w:lvl>
    <w:lvl w:tentative="true" w:tplc="0809000F" w:ilvl="3">
      <w:start w:val="1"/>
      <w:numFmt w:val="decimal"/>
      <w:lvlText w:val="%4."/>
      <w:lvlJc w:val="left"/>
      <w:pPr>
        <w:ind w:hanging="360" w:left="2520"/>
      </w:pPr>
    </w:lvl>
    <w:lvl w:tentative="true" w:tplc="08090019" w:ilvl="4">
      <w:start w:val="1"/>
      <w:numFmt w:val="lowerLetter"/>
      <w:lvlText w:val="%5."/>
      <w:lvlJc w:val="left"/>
      <w:pPr>
        <w:ind w:hanging="360" w:left="3240"/>
      </w:pPr>
    </w:lvl>
    <w:lvl w:tentative="true" w:tplc="0809001B" w:ilvl="5">
      <w:start w:val="1"/>
      <w:numFmt w:val="lowerRoman"/>
      <w:lvlText w:val="%6."/>
      <w:lvlJc w:val="right"/>
      <w:pPr>
        <w:ind w:hanging="180" w:left="3960"/>
      </w:pPr>
    </w:lvl>
    <w:lvl w:tentative="true" w:tplc="0809000F" w:ilvl="6">
      <w:start w:val="1"/>
      <w:numFmt w:val="decimal"/>
      <w:lvlText w:val="%7."/>
      <w:lvlJc w:val="left"/>
      <w:pPr>
        <w:ind w:hanging="360" w:left="4680"/>
      </w:pPr>
    </w:lvl>
    <w:lvl w:tentative="true" w:tplc="08090019" w:ilvl="7">
      <w:start w:val="1"/>
      <w:numFmt w:val="lowerLetter"/>
      <w:lvlText w:val="%8."/>
      <w:lvlJc w:val="left"/>
      <w:pPr>
        <w:ind w:hanging="360" w:left="5400"/>
      </w:pPr>
    </w:lvl>
    <w:lvl w:tentative="true" w:tplc="0809001B" w:ilvl="8">
      <w:start w:val="1"/>
      <w:numFmt w:val="lowerRoman"/>
      <w:lvlText w:val="%9."/>
      <w:lvlJc w:val="right"/>
      <w:pPr>
        <w:ind w:hanging="180" w:left="6120"/>
      </w:pPr>
    </w:lvl>
  </w:abstractNum>
  <w:abstractNum w:abstractNumId="3">
    <w:nsid w:val="056D4D91"/>
    <w:multiLevelType w:val="hybridMultilevel"/>
    <w:tmpl w:val="395CCD88"/>
    <w:lvl w:tplc="0809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">
    <w:nsid w:val="05B1185D"/>
    <w:multiLevelType w:val="hybridMultilevel"/>
    <w:tmpl w:val="A990A152"/>
    <w:lvl w:tplc="456EE8B8" w:ilvl="0">
      <w:start w:val="1"/>
      <w:numFmt w:val="bullet"/>
      <w:lvlText w:val="-"/>
      <w:lvlJc w:val="left"/>
      <w:pPr>
        <w:ind w:hanging="360" w:left="360"/>
      </w:pPr>
      <w:rPr>
        <w:rFonts w:eastAsiaTheme="minorHAnsi" w:cs="Times New Roman" w:hAnsi="Calibri" w:ascii="Calibri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08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180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52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24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396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468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40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120"/>
      </w:pPr>
      <w:rPr>
        <w:rFonts w:hAnsi="Wingdings" w:ascii="Wingdings" w:hint="default"/>
      </w:rPr>
    </w:lvl>
  </w:abstractNum>
  <w:abstractNum w:abstractNumId="5">
    <w:nsid w:val="0A837452"/>
    <w:multiLevelType w:val="multilevel"/>
    <w:tmpl w:val="972CFC62"/>
    <w:lvl w:ilvl="0">
      <w:start w:val="2"/>
      <w:numFmt w:val="decimal"/>
      <w:lvlText w:val="%1."/>
      <w:lvlJc w:val="left"/>
      <w:pPr>
        <w:ind w:hanging="360" w:left="360"/>
      </w:pPr>
      <w:rPr>
        <w:rFonts w:hint="default"/>
        <w:color w:val="000000"/>
      </w:rPr>
    </w:lvl>
    <w:lvl w:ilvl="1">
      <w:start w:val="4"/>
      <w:numFmt w:val="decimal"/>
      <w:lvlText w:val="%1.%2."/>
      <w:lvlJc w:val="left"/>
      <w:pPr>
        <w:ind w:hanging="360" w:left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hanging="720" w:left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hanging="720" w:left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hanging="1080" w:left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hanging="1080" w:left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hanging="1440" w:left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hanging="1440" w:left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hanging="1800" w:left="1800"/>
      </w:pPr>
      <w:rPr>
        <w:rFonts w:hint="default"/>
        <w:color w:val="000000"/>
      </w:rPr>
    </w:lvl>
  </w:abstractNum>
  <w:abstractNum w:abstractNumId="6">
    <w:nsid w:val="11C72A28"/>
    <w:multiLevelType w:val="hybridMultilevel"/>
    <w:tmpl w:val="1C02FA7E"/>
    <w:lvl w:tplc="AF1094FC" w:ilvl="0">
      <w:start w:val="5"/>
      <w:numFmt w:val="upperRoman"/>
      <w:lvlText w:val="%1."/>
      <w:lvlJc w:val="left"/>
      <w:pPr>
        <w:ind w:hanging="720" w:left="108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7">
    <w:nsid w:val="11F50E8D"/>
    <w:multiLevelType w:val="hybridMultilevel"/>
    <w:tmpl w:val="90A239EA"/>
    <w:lvl w:tplc="F3E8CABE" w:ilvl="0">
      <w:start w:val="4"/>
      <w:numFmt w:val="upperRoman"/>
      <w:lvlText w:val="%1."/>
      <w:lvlJc w:val="left"/>
      <w:pPr>
        <w:ind w:hanging="720" w:left="108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8">
    <w:nsid w:val="18454015"/>
    <w:multiLevelType w:val="multilevel"/>
    <w:tmpl w:val="6A0CBA3C"/>
    <w:lvl w:ilvl="0">
      <w:start w:val="1"/>
      <w:numFmt w:val="decimal"/>
      <w:lvlText w:val="%1."/>
      <w:lvlJc w:val="left"/>
      <w:rPr>
        <w:rFonts w:cs="Times New Roman" w:eastAsia="Times New Roman" w:hAnsi="Times New Roman" w:ascii="Times New Roman"/>
        <w:b w:val="false"/>
        <w:bCs w:val="false"/>
        <w:i w:val="false"/>
        <w:iCs w:val="false"/>
        <w:smallCaps w:val="false"/>
        <w:strike w:val="false"/>
        <w:color w:val="000000"/>
        <w:spacing w:val="0"/>
        <w:w w:val="100"/>
        <w:position w:val="0"/>
        <w:sz w:val="24"/>
        <w:szCs w:val="24"/>
        <w:u w:val="none"/>
        <w:lang w:bidi="hr-HR" w:eastAsia="hr-HR" w:val="hr-HR"/>
      </w:rPr>
    </w:lvl>
    <w:lvl w:ilvl="1">
      <w:start w:val="1"/>
      <w:numFmt w:val="decimal"/>
      <w:lvlText w:val="%1.%2."/>
      <w:lvlJc w:val="left"/>
      <w:rPr>
        <w:rFonts w:cs="Times New Roman" w:eastAsia="Times New Roman" w:hAnsi="Times New Roman" w:ascii="Times New Roman"/>
        <w:b/>
        <w:bCs/>
        <w:i w:val="false"/>
        <w:iCs w:val="false"/>
        <w:smallCaps w:val="false"/>
        <w:strike w:val="false"/>
        <w:color w:val="000000"/>
        <w:spacing w:val="0"/>
        <w:w w:val="100"/>
        <w:position w:val="0"/>
        <w:sz w:val="24"/>
        <w:szCs w:val="24"/>
        <w:u w:val="none"/>
        <w:lang w:bidi="hr-HR" w:eastAsia="hr-HR" w:val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9550DAA"/>
    <w:multiLevelType w:val="hybridMultilevel"/>
    <w:tmpl w:val="CE6A545E"/>
    <w:lvl w:tplc="0809000F"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080"/>
      </w:pPr>
    </w:lvl>
    <w:lvl w:tentative="true" w:tplc="0809001B" w:ilvl="2">
      <w:start w:val="1"/>
      <w:numFmt w:val="lowerRoman"/>
      <w:lvlText w:val="%3."/>
      <w:lvlJc w:val="right"/>
      <w:pPr>
        <w:ind w:hanging="180" w:left="1800"/>
      </w:pPr>
    </w:lvl>
    <w:lvl w:tentative="true" w:tplc="0809000F" w:ilvl="3">
      <w:start w:val="1"/>
      <w:numFmt w:val="decimal"/>
      <w:lvlText w:val="%4."/>
      <w:lvlJc w:val="left"/>
      <w:pPr>
        <w:ind w:hanging="360" w:left="2520"/>
      </w:pPr>
    </w:lvl>
    <w:lvl w:tentative="true" w:tplc="08090019" w:ilvl="4">
      <w:start w:val="1"/>
      <w:numFmt w:val="lowerLetter"/>
      <w:lvlText w:val="%5."/>
      <w:lvlJc w:val="left"/>
      <w:pPr>
        <w:ind w:hanging="360" w:left="3240"/>
      </w:pPr>
    </w:lvl>
    <w:lvl w:tentative="true" w:tplc="0809001B" w:ilvl="5">
      <w:start w:val="1"/>
      <w:numFmt w:val="lowerRoman"/>
      <w:lvlText w:val="%6."/>
      <w:lvlJc w:val="right"/>
      <w:pPr>
        <w:ind w:hanging="180" w:left="3960"/>
      </w:pPr>
    </w:lvl>
    <w:lvl w:tentative="true" w:tplc="0809000F" w:ilvl="6">
      <w:start w:val="1"/>
      <w:numFmt w:val="decimal"/>
      <w:lvlText w:val="%7."/>
      <w:lvlJc w:val="left"/>
      <w:pPr>
        <w:ind w:hanging="360" w:left="4680"/>
      </w:pPr>
    </w:lvl>
    <w:lvl w:tentative="true" w:tplc="08090019" w:ilvl="7">
      <w:start w:val="1"/>
      <w:numFmt w:val="lowerLetter"/>
      <w:lvlText w:val="%8."/>
      <w:lvlJc w:val="left"/>
      <w:pPr>
        <w:ind w:hanging="360" w:left="5400"/>
      </w:pPr>
    </w:lvl>
    <w:lvl w:tentative="true" w:tplc="0809001B" w:ilvl="8">
      <w:start w:val="1"/>
      <w:numFmt w:val="lowerRoman"/>
      <w:lvlText w:val="%9."/>
      <w:lvlJc w:val="right"/>
      <w:pPr>
        <w:ind w:hanging="180" w:left="6120"/>
      </w:pPr>
    </w:lvl>
  </w:abstractNum>
  <w:abstractNum w:abstractNumId="10">
    <w:nsid w:val="19B30E62"/>
    <w:multiLevelType w:val="hybridMultilevel"/>
    <w:tmpl w:val="FF26E024"/>
    <w:lvl w:tplc="08090011" w:ilvl="0">
      <w:start w:val="1"/>
      <w:numFmt w:val="decimal"/>
      <w:lvlText w:val="%1)"/>
      <w:lvlJc w:val="left"/>
      <w:pPr>
        <w:ind w:hanging="360" w:left="786"/>
      </w:pPr>
    </w:lvl>
    <w:lvl w:tentative="true" w:tplc="08090019" w:ilvl="1">
      <w:start w:val="1"/>
      <w:numFmt w:val="lowerLetter"/>
      <w:lvlText w:val="%2."/>
      <w:lvlJc w:val="left"/>
      <w:pPr>
        <w:ind w:hanging="360" w:left="1080"/>
      </w:pPr>
    </w:lvl>
    <w:lvl w:tentative="true" w:tplc="0809001B" w:ilvl="2">
      <w:start w:val="1"/>
      <w:numFmt w:val="lowerRoman"/>
      <w:lvlText w:val="%3."/>
      <w:lvlJc w:val="right"/>
      <w:pPr>
        <w:ind w:hanging="180" w:left="1800"/>
      </w:pPr>
    </w:lvl>
    <w:lvl w:tentative="true" w:tplc="0809000F" w:ilvl="3">
      <w:start w:val="1"/>
      <w:numFmt w:val="decimal"/>
      <w:lvlText w:val="%4."/>
      <w:lvlJc w:val="left"/>
      <w:pPr>
        <w:ind w:hanging="360" w:left="2520"/>
      </w:pPr>
    </w:lvl>
    <w:lvl w:tentative="true" w:tplc="08090019" w:ilvl="4">
      <w:start w:val="1"/>
      <w:numFmt w:val="lowerLetter"/>
      <w:lvlText w:val="%5."/>
      <w:lvlJc w:val="left"/>
      <w:pPr>
        <w:ind w:hanging="360" w:left="3240"/>
      </w:pPr>
    </w:lvl>
    <w:lvl w:tentative="true" w:tplc="0809001B" w:ilvl="5">
      <w:start w:val="1"/>
      <w:numFmt w:val="lowerRoman"/>
      <w:lvlText w:val="%6."/>
      <w:lvlJc w:val="right"/>
      <w:pPr>
        <w:ind w:hanging="180" w:left="3960"/>
      </w:pPr>
    </w:lvl>
    <w:lvl w:tentative="true" w:tplc="0809000F" w:ilvl="6">
      <w:start w:val="1"/>
      <w:numFmt w:val="decimal"/>
      <w:lvlText w:val="%7."/>
      <w:lvlJc w:val="left"/>
      <w:pPr>
        <w:ind w:hanging="360" w:left="4680"/>
      </w:pPr>
    </w:lvl>
    <w:lvl w:tentative="true" w:tplc="08090019" w:ilvl="7">
      <w:start w:val="1"/>
      <w:numFmt w:val="lowerLetter"/>
      <w:lvlText w:val="%8."/>
      <w:lvlJc w:val="left"/>
      <w:pPr>
        <w:ind w:hanging="360" w:left="5400"/>
      </w:pPr>
    </w:lvl>
    <w:lvl w:tentative="true" w:tplc="0809001B" w:ilvl="8">
      <w:start w:val="1"/>
      <w:numFmt w:val="lowerRoman"/>
      <w:lvlText w:val="%9."/>
      <w:lvlJc w:val="right"/>
      <w:pPr>
        <w:ind w:hanging="180" w:left="6120"/>
      </w:pPr>
    </w:lvl>
  </w:abstractNum>
  <w:abstractNum w:abstractNumId="11">
    <w:nsid w:val="1BCF1A95"/>
    <w:multiLevelType w:val="hybridMultilevel"/>
    <w:tmpl w:val="C5500C4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12">
    <w:nsid w:val="200D5131"/>
    <w:multiLevelType w:val="hybridMultilevel"/>
    <w:tmpl w:val="226AC018"/>
    <w:lvl w:tplc="0809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3">
    <w:nsid w:val="200D5D5E"/>
    <w:multiLevelType w:val="multilevel"/>
    <w:tmpl w:val="6A0CBA3C"/>
    <w:lvl w:ilvl="0">
      <w:start w:val="1"/>
      <w:numFmt w:val="decimal"/>
      <w:lvlText w:val="%1."/>
      <w:lvlJc w:val="left"/>
      <w:rPr>
        <w:rFonts w:cs="Times New Roman" w:eastAsia="Times New Roman" w:hAnsi="Times New Roman" w:ascii="Times New Roman"/>
        <w:b w:val="false"/>
        <w:bCs w:val="false"/>
        <w:i w:val="false"/>
        <w:iCs w:val="false"/>
        <w:smallCaps w:val="false"/>
        <w:strike w:val="false"/>
        <w:color w:val="000000"/>
        <w:spacing w:val="0"/>
        <w:w w:val="100"/>
        <w:position w:val="0"/>
        <w:sz w:val="24"/>
        <w:szCs w:val="24"/>
        <w:u w:val="none"/>
        <w:lang w:bidi="hr-HR" w:eastAsia="hr-HR" w:val="hr-HR"/>
      </w:rPr>
    </w:lvl>
    <w:lvl w:ilvl="1">
      <w:start w:val="1"/>
      <w:numFmt w:val="decimal"/>
      <w:lvlText w:val="%1.%2."/>
      <w:lvlJc w:val="left"/>
      <w:rPr>
        <w:rFonts w:cs="Times New Roman" w:eastAsia="Times New Roman" w:hAnsi="Times New Roman" w:ascii="Times New Roman"/>
        <w:b/>
        <w:bCs/>
        <w:i w:val="false"/>
        <w:iCs w:val="false"/>
        <w:smallCaps w:val="false"/>
        <w:strike w:val="false"/>
        <w:color w:val="000000"/>
        <w:spacing w:val="0"/>
        <w:w w:val="100"/>
        <w:position w:val="0"/>
        <w:sz w:val="24"/>
        <w:szCs w:val="24"/>
        <w:u w:val="none"/>
        <w:lang w:bidi="hr-HR" w:eastAsia="hr-HR" w:val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1114A9A"/>
    <w:multiLevelType w:val="hybridMultilevel"/>
    <w:tmpl w:val="935242A2"/>
    <w:lvl w:tplc="EBDA878C" w:ilvl="0">
      <w:start w:val="7"/>
      <w:numFmt w:val="upperRoman"/>
      <w:lvlText w:val="%1."/>
      <w:lvlJc w:val="left"/>
      <w:pPr>
        <w:ind w:hanging="720" w:left="1146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506"/>
      </w:pPr>
    </w:lvl>
    <w:lvl w:tentative="true" w:tplc="0809001B" w:ilvl="2">
      <w:start w:val="1"/>
      <w:numFmt w:val="lowerRoman"/>
      <w:lvlText w:val="%3."/>
      <w:lvlJc w:val="right"/>
      <w:pPr>
        <w:ind w:hanging="180" w:left="2226"/>
      </w:pPr>
    </w:lvl>
    <w:lvl w:tentative="true" w:tplc="0809000F" w:ilvl="3">
      <w:start w:val="1"/>
      <w:numFmt w:val="decimal"/>
      <w:lvlText w:val="%4."/>
      <w:lvlJc w:val="left"/>
      <w:pPr>
        <w:ind w:hanging="360" w:left="2946"/>
      </w:pPr>
    </w:lvl>
    <w:lvl w:tentative="true" w:tplc="08090019" w:ilvl="4">
      <w:start w:val="1"/>
      <w:numFmt w:val="lowerLetter"/>
      <w:lvlText w:val="%5."/>
      <w:lvlJc w:val="left"/>
      <w:pPr>
        <w:ind w:hanging="360" w:left="3666"/>
      </w:pPr>
    </w:lvl>
    <w:lvl w:tentative="true" w:tplc="0809001B" w:ilvl="5">
      <w:start w:val="1"/>
      <w:numFmt w:val="lowerRoman"/>
      <w:lvlText w:val="%6."/>
      <w:lvlJc w:val="right"/>
      <w:pPr>
        <w:ind w:hanging="180" w:left="4386"/>
      </w:pPr>
    </w:lvl>
    <w:lvl w:tentative="true" w:tplc="0809000F" w:ilvl="6">
      <w:start w:val="1"/>
      <w:numFmt w:val="decimal"/>
      <w:lvlText w:val="%7."/>
      <w:lvlJc w:val="left"/>
      <w:pPr>
        <w:ind w:hanging="360" w:left="5106"/>
      </w:pPr>
    </w:lvl>
    <w:lvl w:tentative="true" w:tplc="08090019" w:ilvl="7">
      <w:start w:val="1"/>
      <w:numFmt w:val="lowerLetter"/>
      <w:lvlText w:val="%8."/>
      <w:lvlJc w:val="left"/>
      <w:pPr>
        <w:ind w:hanging="360" w:left="5826"/>
      </w:pPr>
    </w:lvl>
    <w:lvl w:tentative="true" w:tplc="0809001B" w:ilvl="8">
      <w:start w:val="1"/>
      <w:numFmt w:val="lowerRoman"/>
      <w:lvlText w:val="%9."/>
      <w:lvlJc w:val="right"/>
      <w:pPr>
        <w:ind w:hanging="180" w:left="6546"/>
      </w:pPr>
    </w:lvl>
  </w:abstractNum>
  <w:abstractNum w:abstractNumId="15">
    <w:nsid w:val="23D7159A"/>
    <w:multiLevelType w:val="hybridMultilevel"/>
    <w:tmpl w:val="7B30688E"/>
    <w:lvl w:tplc="0809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6">
    <w:nsid w:val="2B7F4F67"/>
    <w:multiLevelType w:val="hybridMultilevel"/>
    <w:tmpl w:val="2690BEC2"/>
    <w:lvl w:tplc="29CE0D30" w:ilvl="0">
      <w:start w:val="1"/>
      <w:numFmt w:val="upperRoman"/>
      <w:lvlText w:val="%1."/>
      <w:lvlJc w:val="left"/>
      <w:pPr>
        <w:tabs>
          <w:tab w:pos="1623" w:val="num"/>
        </w:tabs>
        <w:ind w:hanging="915" w:left="1623"/>
      </w:pPr>
    </w:lvl>
    <w:lvl w:tplc="041A0019" w:ilvl="1">
      <w:start w:val="1"/>
      <w:numFmt w:val="decimal"/>
      <w:lvlText w:val="%2."/>
      <w:lvlJc w:val="left"/>
      <w:pPr>
        <w:tabs>
          <w:tab w:pos="1440" w:val="num"/>
        </w:tabs>
        <w:ind w:hanging="360" w:left="1440"/>
      </w:pPr>
    </w:lvl>
    <w:lvl w:tplc="041A001B" w:ilvl="2">
      <w:start w:val="1"/>
      <w:numFmt w:val="decimal"/>
      <w:lvlText w:val="%3."/>
      <w:lvlJc w:val="left"/>
      <w:pPr>
        <w:tabs>
          <w:tab w:pos="2160" w:val="num"/>
        </w:tabs>
        <w:ind w:hanging="360" w:left="2160"/>
      </w:pPr>
    </w:lvl>
    <w:lvl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plc="041A0019" w:ilvl="4">
      <w:start w:val="1"/>
      <w:numFmt w:val="decimal"/>
      <w:lvlText w:val="%5."/>
      <w:lvlJc w:val="left"/>
      <w:pPr>
        <w:tabs>
          <w:tab w:pos="3600" w:val="num"/>
        </w:tabs>
        <w:ind w:hanging="360" w:left="3600"/>
      </w:pPr>
    </w:lvl>
    <w:lvl w:tplc="041A001B" w:ilvl="5">
      <w:start w:val="1"/>
      <w:numFmt w:val="decimal"/>
      <w:lvlText w:val="%6."/>
      <w:lvlJc w:val="left"/>
      <w:pPr>
        <w:tabs>
          <w:tab w:pos="4320" w:val="num"/>
        </w:tabs>
        <w:ind w:hanging="360" w:left="4320"/>
      </w:pPr>
    </w:lvl>
    <w:lvl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plc="041A0019" w:ilvl="7">
      <w:start w:val="1"/>
      <w:numFmt w:val="decimal"/>
      <w:lvlText w:val="%8."/>
      <w:lvlJc w:val="left"/>
      <w:pPr>
        <w:tabs>
          <w:tab w:pos="5760" w:val="num"/>
        </w:tabs>
        <w:ind w:hanging="360" w:left="5760"/>
      </w:pPr>
    </w:lvl>
    <w:lvl w:tplc="041A001B" w:ilvl="8">
      <w:start w:val="1"/>
      <w:numFmt w:val="decimal"/>
      <w:lvlText w:val="%9."/>
      <w:lvlJc w:val="left"/>
      <w:pPr>
        <w:tabs>
          <w:tab w:pos="6480" w:val="num"/>
        </w:tabs>
        <w:ind w:hanging="360" w:left="6480"/>
      </w:pPr>
    </w:lvl>
  </w:abstractNum>
  <w:abstractNum w:abstractNumId="17">
    <w:nsid w:val="2FF343B3"/>
    <w:multiLevelType w:val="hybridMultilevel"/>
    <w:tmpl w:val="CAF0E2A2"/>
    <w:lvl w:tplc="56F0A8D0" w:ilvl="0">
      <w:start w:val="4"/>
      <w:numFmt w:val="upperRoman"/>
      <w:lvlText w:val="%1."/>
      <w:lvlJc w:val="left"/>
      <w:pPr>
        <w:ind w:hanging="720" w:left="108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8">
    <w:nsid w:val="326F0754"/>
    <w:multiLevelType w:val="hybridMultilevel"/>
    <w:tmpl w:val="C6728726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9">
    <w:nsid w:val="340B490F"/>
    <w:multiLevelType w:val="hybridMultilevel"/>
    <w:tmpl w:val="9830F188"/>
    <w:lvl w:tplc="0809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0">
    <w:nsid w:val="3B915989"/>
    <w:multiLevelType w:val="hybridMultilevel"/>
    <w:tmpl w:val="408A5752"/>
    <w:lvl w:tplc="08090011" w:ilvl="0">
      <w:start w:val="1"/>
      <w:numFmt w:val="decimal"/>
      <w:lvlText w:val="%1)"/>
      <w:lvlJc w:val="left"/>
      <w:pPr>
        <w:ind w:hanging="360" w:left="720"/>
      </w:p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1">
    <w:nsid w:val="3BC40CBF"/>
    <w:multiLevelType w:val="multilevel"/>
    <w:tmpl w:val="6A32804A"/>
    <w:lvl w:ilvl="0">
      <w:start w:val="2"/>
      <w:numFmt w:val="upperRoman"/>
      <w:lvlText w:val="%1."/>
      <w:lvlJc w:val="left"/>
      <w:rPr>
        <w:rFonts w:cs="Arial" w:eastAsia="Arial" w:hAnsi="Arial" w:ascii="Arial"/>
        <w:b/>
        <w:bCs/>
        <w:i/>
        <w:iCs/>
        <w:smallCaps w:val="false"/>
        <w:strike w:val="false"/>
        <w:color w:val="000000"/>
        <w:spacing w:val="0"/>
        <w:w w:val="100"/>
        <w:position w:val="0"/>
        <w:sz w:val="16"/>
        <w:szCs w:val="16"/>
        <w:u w:val="none"/>
        <w:lang w:bidi="hr-HR" w:eastAsia="hr-HR" w:val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0594AAA"/>
    <w:multiLevelType w:val="hybridMultilevel"/>
    <w:tmpl w:val="0BE00EE2"/>
    <w:lvl w:tplc="0809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3">
    <w:nsid w:val="45311A8A"/>
    <w:multiLevelType w:val="hybridMultilevel"/>
    <w:tmpl w:val="B1C69DEE"/>
    <w:lvl w:tplc="D7BCC772" w:ilvl="0">
      <w:numFmt w:val="bullet"/>
      <w:lvlText w:val="-"/>
      <w:lvlJc w:val="left"/>
      <w:pPr>
        <w:ind w:hanging="360" w:left="360"/>
      </w:pPr>
      <w:rPr>
        <w:rFonts w:cs="Arial" w:eastAsia="Times New Roman" w:hAnsi="Arial" w:ascii="Arial"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080"/>
      </w:pPr>
    </w:lvl>
    <w:lvl w:tentative="true" w:tplc="0809001B" w:ilvl="2">
      <w:start w:val="1"/>
      <w:numFmt w:val="lowerRoman"/>
      <w:lvlText w:val="%3."/>
      <w:lvlJc w:val="right"/>
      <w:pPr>
        <w:ind w:hanging="180" w:left="1800"/>
      </w:pPr>
    </w:lvl>
    <w:lvl w:tentative="true" w:tplc="0809000F" w:ilvl="3">
      <w:start w:val="1"/>
      <w:numFmt w:val="decimal"/>
      <w:lvlText w:val="%4."/>
      <w:lvlJc w:val="left"/>
      <w:pPr>
        <w:ind w:hanging="360" w:left="2520"/>
      </w:pPr>
    </w:lvl>
    <w:lvl w:tentative="true" w:tplc="08090019" w:ilvl="4">
      <w:start w:val="1"/>
      <w:numFmt w:val="lowerLetter"/>
      <w:lvlText w:val="%5."/>
      <w:lvlJc w:val="left"/>
      <w:pPr>
        <w:ind w:hanging="360" w:left="3240"/>
      </w:pPr>
    </w:lvl>
    <w:lvl w:tentative="true" w:tplc="0809001B" w:ilvl="5">
      <w:start w:val="1"/>
      <w:numFmt w:val="lowerRoman"/>
      <w:lvlText w:val="%6."/>
      <w:lvlJc w:val="right"/>
      <w:pPr>
        <w:ind w:hanging="180" w:left="3960"/>
      </w:pPr>
    </w:lvl>
    <w:lvl w:tentative="true" w:tplc="0809000F" w:ilvl="6">
      <w:start w:val="1"/>
      <w:numFmt w:val="decimal"/>
      <w:lvlText w:val="%7."/>
      <w:lvlJc w:val="left"/>
      <w:pPr>
        <w:ind w:hanging="360" w:left="4680"/>
      </w:pPr>
    </w:lvl>
    <w:lvl w:tentative="true" w:tplc="08090019" w:ilvl="7">
      <w:start w:val="1"/>
      <w:numFmt w:val="lowerLetter"/>
      <w:lvlText w:val="%8."/>
      <w:lvlJc w:val="left"/>
      <w:pPr>
        <w:ind w:hanging="360" w:left="5400"/>
      </w:pPr>
    </w:lvl>
    <w:lvl w:tentative="true" w:tplc="0809001B" w:ilvl="8">
      <w:start w:val="1"/>
      <w:numFmt w:val="lowerRoman"/>
      <w:lvlText w:val="%9."/>
      <w:lvlJc w:val="right"/>
      <w:pPr>
        <w:ind w:hanging="180" w:left="6120"/>
      </w:pPr>
    </w:lvl>
  </w:abstractNum>
  <w:abstractNum w:abstractNumId="24">
    <w:nsid w:val="46D469AD"/>
    <w:multiLevelType w:val="hybridMultilevel"/>
    <w:tmpl w:val="07825D06"/>
    <w:lvl w:tplc="08090015" w:ilvl="0">
      <w:start w:val="1"/>
      <w:numFmt w:val="upperLetter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5">
    <w:nsid w:val="47AF494E"/>
    <w:multiLevelType w:val="hybridMultilevel"/>
    <w:tmpl w:val="7A4299CC"/>
    <w:lvl w:tplc="A9E2AD64" w:ilvl="0">
      <w:numFmt w:val="bullet"/>
      <w:lvlText w:val="-"/>
      <w:lvlJc w:val="left"/>
      <w:pPr>
        <w:ind w:hanging="360" w:left="1080"/>
      </w:pPr>
      <w:rPr>
        <w:rFonts w:cs="Times New Roman" w:eastAsia="Times New Roman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abstractNum w:abstractNumId="26">
    <w:nsid w:val="4BC8775C"/>
    <w:multiLevelType w:val="hybridMultilevel"/>
    <w:tmpl w:val="D76E1D26"/>
    <w:lvl w:tplc="0809000F"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7">
    <w:nsid w:val="5836657D"/>
    <w:multiLevelType w:val="hybridMultilevel"/>
    <w:tmpl w:val="79E4A604"/>
    <w:lvl w:tplc="08090011" w:ilvl="0">
      <w:start w:val="1"/>
      <w:numFmt w:val="decimal"/>
      <w:lvlText w:val="%1)"/>
      <w:lvlJc w:val="left"/>
      <w:pPr>
        <w:ind w:hanging="360" w:left="720"/>
      </w:p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8">
    <w:nsid w:val="59C5329F"/>
    <w:multiLevelType w:val="hybridMultilevel"/>
    <w:tmpl w:val="8D5227E4"/>
    <w:lvl w:tplc="E8F6D75C" w:ilvl="0">
      <w:start w:val="1"/>
      <w:numFmt w:val="decimal"/>
      <w:lvlText w:val="%1."/>
      <w:lvlJc w:val="left"/>
      <w:pPr>
        <w:ind w:hanging="360" w:left="1068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788"/>
      </w:pPr>
    </w:lvl>
    <w:lvl w:tentative="true" w:tplc="0809001B" w:ilvl="2">
      <w:start w:val="1"/>
      <w:numFmt w:val="lowerRoman"/>
      <w:lvlText w:val="%3."/>
      <w:lvlJc w:val="right"/>
      <w:pPr>
        <w:ind w:hanging="180" w:left="2508"/>
      </w:pPr>
    </w:lvl>
    <w:lvl w:tentative="true" w:tplc="0809000F" w:ilvl="3">
      <w:start w:val="1"/>
      <w:numFmt w:val="decimal"/>
      <w:lvlText w:val="%4."/>
      <w:lvlJc w:val="left"/>
      <w:pPr>
        <w:ind w:hanging="360" w:left="3228"/>
      </w:pPr>
    </w:lvl>
    <w:lvl w:tentative="true" w:tplc="08090019" w:ilvl="4">
      <w:start w:val="1"/>
      <w:numFmt w:val="lowerLetter"/>
      <w:lvlText w:val="%5."/>
      <w:lvlJc w:val="left"/>
      <w:pPr>
        <w:ind w:hanging="360" w:left="3948"/>
      </w:pPr>
    </w:lvl>
    <w:lvl w:tentative="true" w:tplc="0809001B" w:ilvl="5">
      <w:start w:val="1"/>
      <w:numFmt w:val="lowerRoman"/>
      <w:lvlText w:val="%6."/>
      <w:lvlJc w:val="right"/>
      <w:pPr>
        <w:ind w:hanging="180" w:left="4668"/>
      </w:pPr>
    </w:lvl>
    <w:lvl w:tentative="true" w:tplc="0809000F" w:ilvl="6">
      <w:start w:val="1"/>
      <w:numFmt w:val="decimal"/>
      <w:lvlText w:val="%7."/>
      <w:lvlJc w:val="left"/>
      <w:pPr>
        <w:ind w:hanging="360" w:left="5388"/>
      </w:pPr>
    </w:lvl>
    <w:lvl w:tentative="true" w:tplc="08090019" w:ilvl="7">
      <w:start w:val="1"/>
      <w:numFmt w:val="lowerLetter"/>
      <w:lvlText w:val="%8."/>
      <w:lvlJc w:val="left"/>
      <w:pPr>
        <w:ind w:hanging="360" w:left="6108"/>
      </w:pPr>
    </w:lvl>
    <w:lvl w:tentative="true" w:tplc="0809001B" w:ilvl="8">
      <w:start w:val="1"/>
      <w:numFmt w:val="lowerRoman"/>
      <w:lvlText w:val="%9."/>
      <w:lvlJc w:val="right"/>
      <w:pPr>
        <w:ind w:hanging="180" w:left="6828"/>
      </w:pPr>
    </w:lvl>
  </w:abstractNum>
  <w:abstractNum w:abstractNumId="29">
    <w:nsid w:val="5EF703F1"/>
    <w:multiLevelType w:val="hybridMultilevel"/>
    <w:tmpl w:val="735C2310"/>
    <w:lvl w:tplc="A71C6796" w:ilvl="0">
      <w:start w:val="1"/>
      <w:numFmt w:val="upperRoman"/>
      <w:lvlText w:val="%1."/>
      <w:lvlJc w:val="right"/>
      <w:pPr>
        <w:ind w:hanging="360" w:left="720"/>
      </w:pPr>
      <w:rPr>
        <w:rFonts w:cs="Times New Roman" w:eastAsia="Times New Roman" w:hAnsi="Times New Roman" w:ascii="Times New Roman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0">
    <w:nsid w:val="63F6299F"/>
    <w:multiLevelType w:val="hybridMultilevel"/>
    <w:tmpl w:val="09D0DC44"/>
    <w:lvl w:tplc="08090011" w:ilvl="0">
      <w:start w:val="1"/>
      <w:numFmt w:val="decimal"/>
      <w:lvlText w:val="%1)"/>
      <w:lvlJc w:val="left"/>
      <w:pPr>
        <w:ind w:hanging="360" w:left="36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080"/>
      </w:pPr>
    </w:lvl>
    <w:lvl w:tentative="true" w:tplc="0809001B" w:ilvl="2">
      <w:start w:val="1"/>
      <w:numFmt w:val="lowerRoman"/>
      <w:lvlText w:val="%3."/>
      <w:lvlJc w:val="right"/>
      <w:pPr>
        <w:ind w:hanging="180" w:left="1800"/>
      </w:pPr>
    </w:lvl>
    <w:lvl w:tentative="true" w:tplc="0809000F" w:ilvl="3">
      <w:start w:val="1"/>
      <w:numFmt w:val="decimal"/>
      <w:lvlText w:val="%4."/>
      <w:lvlJc w:val="left"/>
      <w:pPr>
        <w:ind w:hanging="360" w:left="2520"/>
      </w:pPr>
    </w:lvl>
    <w:lvl w:tentative="true" w:tplc="08090019" w:ilvl="4">
      <w:start w:val="1"/>
      <w:numFmt w:val="lowerLetter"/>
      <w:lvlText w:val="%5."/>
      <w:lvlJc w:val="left"/>
      <w:pPr>
        <w:ind w:hanging="360" w:left="3240"/>
      </w:pPr>
    </w:lvl>
    <w:lvl w:tentative="true" w:tplc="0809001B" w:ilvl="5">
      <w:start w:val="1"/>
      <w:numFmt w:val="lowerRoman"/>
      <w:lvlText w:val="%6."/>
      <w:lvlJc w:val="right"/>
      <w:pPr>
        <w:ind w:hanging="180" w:left="3960"/>
      </w:pPr>
    </w:lvl>
    <w:lvl w:tentative="true" w:tplc="0809000F" w:ilvl="6">
      <w:start w:val="1"/>
      <w:numFmt w:val="decimal"/>
      <w:lvlText w:val="%7."/>
      <w:lvlJc w:val="left"/>
      <w:pPr>
        <w:ind w:hanging="360" w:left="4680"/>
      </w:pPr>
    </w:lvl>
    <w:lvl w:tentative="true" w:tplc="08090019" w:ilvl="7">
      <w:start w:val="1"/>
      <w:numFmt w:val="lowerLetter"/>
      <w:lvlText w:val="%8."/>
      <w:lvlJc w:val="left"/>
      <w:pPr>
        <w:ind w:hanging="360" w:left="5400"/>
      </w:pPr>
    </w:lvl>
    <w:lvl w:tentative="true" w:tplc="0809001B" w:ilvl="8">
      <w:start w:val="1"/>
      <w:numFmt w:val="lowerRoman"/>
      <w:lvlText w:val="%9."/>
      <w:lvlJc w:val="right"/>
      <w:pPr>
        <w:ind w:hanging="180" w:left="6120"/>
      </w:pPr>
    </w:lvl>
  </w:abstractNum>
  <w:abstractNum w:abstractNumId="31">
    <w:nsid w:val="667F737B"/>
    <w:multiLevelType w:val="hybridMultilevel"/>
    <w:tmpl w:val="451E1CCA"/>
    <w:lvl w:tplc="7494E3F8" w:ilvl="0">
      <w:start w:val="1"/>
      <w:numFmt w:val="decimal"/>
      <w:lvlText w:val="%1."/>
      <w:lvlJc w:val="left"/>
      <w:pPr>
        <w:ind w:hanging="360" w:left="502"/>
      </w:pPr>
      <w:rPr>
        <w:rFonts w:hint="default"/>
        <w:color w:val="000000"/>
      </w:rPr>
    </w:lvl>
    <w:lvl w:tentative="true" w:tplc="08090019" w:ilvl="1">
      <w:start w:val="1"/>
      <w:numFmt w:val="lowerLetter"/>
      <w:lvlText w:val="%2."/>
      <w:lvlJc w:val="left"/>
      <w:pPr>
        <w:ind w:hanging="360" w:left="1222"/>
      </w:pPr>
    </w:lvl>
    <w:lvl w:tentative="true" w:tplc="0809001B" w:ilvl="2">
      <w:start w:val="1"/>
      <w:numFmt w:val="lowerRoman"/>
      <w:lvlText w:val="%3."/>
      <w:lvlJc w:val="right"/>
      <w:pPr>
        <w:ind w:hanging="180" w:left="1942"/>
      </w:pPr>
    </w:lvl>
    <w:lvl w:tentative="true" w:tplc="0809000F" w:ilvl="3">
      <w:start w:val="1"/>
      <w:numFmt w:val="decimal"/>
      <w:lvlText w:val="%4."/>
      <w:lvlJc w:val="left"/>
      <w:pPr>
        <w:ind w:hanging="360" w:left="2662"/>
      </w:pPr>
    </w:lvl>
    <w:lvl w:tentative="true" w:tplc="08090019" w:ilvl="4">
      <w:start w:val="1"/>
      <w:numFmt w:val="lowerLetter"/>
      <w:lvlText w:val="%5."/>
      <w:lvlJc w:val="left"/>
      <w:pPr>
        <w:ind w:hanging="360" w:left="3382"/>
      </w:pPr>
    </w:lvl>
    <w:lvl w:tentative="true" w:tplc="0809001B" w:ilvl="5">
      <w:start w:val="1"/>
      <w:numFmt w:val="lowerRoman"/>
      <w:lvlText w:val="%6."/>
      <w:lvlJc w:val="right"/>
      <w:pPr>
        <w:ind w:hanging="180" w:left="4102"/>
      </w:pPr>
    </w:lvl>
    <w:lvl w:tentative="true" w:tplc="0809000F" w:ilvl="6">
      <w:start w:val="1"/>
      <w:numFmt w:val="decimal"/>
      <w:lvlText w:val="%7."/>
      <w:lvlJc w:val="left"/>
      <w:pPr>
        <w:ind w:hanging="360" w:left="4822"/>
      </w:pPr>
    </w:lvl>
    <w:lvl w:tentative="true" w:tplc="08090019" w:ilvl="7">
      <w:start w:val="1"/>
      <w:numFmt w:val="lowerLetter"/>
      <w:lvlText w:val="%8."/>
      <w:lvlJc w:val="left"/>
      <w:pPr>
        <w:ind w:hanging="360" w:left="5542"/>
      </w:pPr>
    </w:lvl>
    <w:lvl w:tentative="true" w:tplc="0809001B" w:ilvl="8">
      <w:start w:val="1"/>
      <w:numFmt w:val="lowerRoman"/>
      <w:lvlText w:val="%9."/>
      <w:lvlJc w:val="right"/>
      <w:pPr>
        <w:ind w:hanging="180" w:left="6262"/>
      </w:pPr>
    </w:lvl>
  </w:abstractNum>
  <w:abstractNum w:abstractNumId="32">
    <w:nsid w:val="681003B0"/>
    <w:multiLevelType w:val="hybridMultilevel"/>
    <w:tmpl w:val="A76C5964"/>
    <w:lvl w:tplc="00588F3E" w:ilvl="0">
      <w:start w:val="1"/>
      <w:numFmt w:val="decimal"/>
      <w:lvlText w:val="%1."/>
      <w:lvlJc w:val="left"/>
      <w:pPr>
        <w:ind w:hanging="360" w:left="360"/>
      </w:pPr>
      <w:rPr>
        <w:rFonts w:hint="default"/>
        <w:color w:val="222222"/>
      </w:rPr>
    </w:lvl>
    <w:lvl w:tentative="true" w:tplc="08090019" w:ilvl="1">
      <w:start w:val="1"/>
      <w:numFmt w:val="lowerLetter"/>
      <w:lvlText w:val="%2."/>
      <w:lvlJc w:val="left"/>
      <w:pPr>
        <w:ind w:hanging="360" w:left="1080"/>
      </w:pPr>
    </w:lvl>
    <w:lvl w:tentative="true" w:tplc="0809001B" w:ilvl="2">
      <w:start w:val="1"/>
      <w:numFmt w:val="lowerRoman"/>
      <w:lvlText w:val="%3."/>
      <w:lvlJc w:val="right"/>
      <w:pPr>
        <w:ind w:hanging="180" w:left="1800"/>
      </w:pPr>
    </w:lvl>
    <w:lvl w:tentative="true" w:tplc="0809000F" w:ilvl="3">
      <w:start w:val="1"/>
      <w:numFmt w:val="decimal"/>
      <w:lvlText w:val="%4."/>
      <w:lvlJc w:val="left"/>
      <w:pPr>
        <w:ind w:hanging="360" w:left="2520"/>
      </w:pPr>
    </w:lvl>
    <w:lvl w:tentative="true" w:tplc="08090019" w:ilvl="4">
      <w:start w:val="1"/>
      <w:numFmt w:val="lowerLetter"/>
      <w:lvlText w:val="%5."/>
      <w:lvlJc w:val="left"/>
      <w:pPr>
        <w:ind w:hanging="360" w:left="3240"/>
      </w:pPr>
    </w:lvl>
    <w:lvl w:tentative="true" w:tplc="0809001B" w:ilvl="5">
      <w:start w:val="1"/>
      <w:numFmt w:val="lowerRoman"/>
      <w:lvlText w:val="%6."/>
      <w:lvlJc w:val="right"/>
      <w:pPr>
        <w:ind w:hanging="180" w:left="3960"/>
      </w:pPr>
    </w:lvl>
    <w:lvl w:tentative="true" w:tplc="0809000F" w:ilvl="6">
      <w:start w:val="1"/>
      <w:numFmt w:val="decimal"/>
      <w:lvlText w:val="%7."/>
      <w:lvlJc w:val="left"/>
      <w:pPr>
        <w:ind w:hanging="360" w:left="4680"/>
      </w:pPr>
    </w:lvl>
    <w:lvl w:tentative="true" w:tplc="08090019" w:ilvl="7">
      <w:start w:val="1"/>
      <w:numFmt w:val="lowerLetter"/>
      <w:lvlText w:val="%8."/>
      <w:lvlJc w:val="left"/>
      <w:pPr>
        <w:ind w:hanging="360" w:left="5400"/>
      </w:pPr>
    </w:lvl>
    <w:lvl w:tentative="true" w:tplc="0809001B" w:ilvl="8">
      <w:start w:val="1"/>
      <w:numFmt w:val="lowerRoman"/>
      <w:lvlText w:val="%9."/>
      <w:lvlJc w:val="right"/>
      <w:pPr>
        <w:ind w:hanging="180" w:left="6120"/>
      </w:pPr>
    </w:lvl>
  </w:abstractNum>
  <w:abstractNum w:abstractNumId="33">
    <w:nsid w:val="69CD23D1"/>
    <w:multiLevelType w:val="hybridMultilevel"/>
    <w:tmpl w:val="665062D0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34">
    <w:nsid w:val="702C0EE7"/>
    <w:multiLevelType w:val="hybridMultilevel"/>
    <w:tmpl w:val="08EC84CA"/>
    <w:lvl w:tplc="F6A0E1E0" w:ilvl="0">
      <w:start w:val="1"/>
      <w:numFmt w:val="upperRoman"/>
      <w:lvlText w:val="%1."/>
      <w:lvlJc w:val="left"/>
      <w:pPr>
        <w:ind w:hanging="720" w:left="108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5">
    <w:nsid w:val="74134206"/>
    <w:multiLevelType w:val="hybridMultilevel"/>
    <w:tmpl w:val="2A66D64C"/>
    <w:lvl w:tplc="0809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8090019" w:ilvl="1">
      <w:start w:val="1"/>
      <w:numFmt w:val="lowerLetter"/>
      <w:lvlText w:val="%2."/>
      <w:lvlJc w:val="left"/>
      <w:pPr>
        <w:ind w:hanging="360" w:left="1440"/>
      </w:pPr>
    </w:lvl>
    <w:lvl w:tentative="true" w:tplc="0809001B" w:ilvl="2">
      <w:start w:val="1"/>
      <w:numFmt w:val="lowerRoman"/>
      <w:lvlText w:val="%3."/>
      <w:lvlJc w:val="right"/>
      <w:pPr>
        <w:ind w:hanging="180" w:left="2160"/>
      </w:pPr>
    </w:lvl>
    <w:lvl w:tentative="true" w:tplc="0809000F" w:ilvl="3">
      <w:start w:val="1"/>
      <w:numFmt w:val="decimal"/>
      <w:lvlText w:val="%4."/>
      <w:lvlJc w:val="left"/>
      <w:pPr>
        <w:ind w:hanging="360" w:left="2880"/>
      </w:pPr>
    </w:lvl>
    <w:lvl w:tentative="true" w:tplc="08090019" w:ilvl="4">
      <w:start w:val="1"/>
      <w:numFmt w:val="lowerLetter"/>
      <w:lvlText w:val="%5."/>
      <w:lvlJc w:val="left"/>
      <w:pPr>
        <w:ind w:hanging="360" w:left="3600"/>
      </w:pPr>
    </w:lvl>
    <w:lvl w:tentative="true" w:tplc="0809001B" w:ilvl="5">
      <w:start w:val="1"/>
      <w:numFmt w:val="lowerRoman"/>
      <w:lvlText w:val="%6."/>
      <w:lvlJc w:val="right"/>
      <w:pPr>
        <w:ind w:hanging="180" w:left="4320"/>
      </w:pPr>
    </w:lvl>
    <w:lvl w:tentative="true" w:tplc="0809000F" w:ilvl="6">
      <w:start w:val="1"/>
      <w:numFmt w:val="decimal"/>
      <w:lvlText w:val="%7."/>
      <w:lvlJc w:val="left"/>
      <w:pPr>
        <w:ind w:hanging="360" w:left="5040"/>
      </w:pPr>
    </w:lvl>
    <w:lvl w:tentative="true" w:tplc="08090019" w:ilvl="7">
      <w:start w:val="1"/>
      <w:numFmt w:val="lowerLetter"/>
      <w:lvlText w:val="%8."/>
      <w:lvlJc w:val="left"/>
      <w:pPr>
        <w:ind w:hanging="360" w:left="5760"/>
      </w:pPr>
    </w:lvl>
    <w:lvl w:tentative="true" w:tplc="0809001B"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9"/>
  </w:num>
  <w:num w:numId="5">
    <w:abstractNumId w:val="18"/>
  </w:num>
  <w:num w:numId="6">
    <w:abstractNumId w:val="25"/>
  </w:num>
  <w:num w:numId="7">
    <w:abstractNumId w:val="21"/>
  </w:num>
  <w:num w:numId="8">
    <w:abstractNumId w:val="2"/>
  </w:num>
  <w:num w:numId="9">
    <w:abstractNumId w:val="0"/>
  </w:num>
  <w:num w:numId="10">
    <w:abstractNumId w:val="22"/>
  </w:num>
  <w:num w:numId="11">
    <w:abstractNumId w:val="19"/>
  </w:num>
  <w:num w:numId="12">
    <w:abstractNumId w:val="3"/>
  </w:num>
  <w:num w:numId="13">
    <w:abstractNumId w:val="9"/>
  </w:num>
  <w:num w:numId="14">
    <w:abstractNumId w:val="23"/>
  </w:num>
  <w:num w:numId="15">
    <w:abstractNumId w:val="24"/>
  </w:num>
  <w:num w:numId="16">
    <w:abstractNumId w:val="30"/>
  </w:num>
  <w:num w:numId="17">
    <w:abstractNumId w:val="27"/>
  </w:num>
  <w:num w:numId="18">
    <w:abstractNumId w:val="20"/>
  </w:num>
  <w:num w:numId="19">
    <w:abstractNumId w:val="10"/>
  </w:num>
  <w:num w:numId="20">
    <w:abstractNumId w:val="26"/>
  </w:num>
  <w:num w:numId="21">
    <w:abstractNumId w:val="12"/>
  </w:num>
  <w:num w:numId="22">
    <w:abstractNumId w:val="4"/>
  </w:num>
  <w:num w:numId="23">
    <w:abstractNumId w:val="8"/>
  </w:num>
  <w:num w:numId="24">
    <w:abstractNumId w:val="5"/>
  </w:num>
  <w:num w:numId="25">
    <w:abstractNumId w:val="13"/>
  </w:num>
  <w:num w:numId="26">
    <w:abstractNumId w:val="31"/>
  </w:num>
  <w:num w:numId="27">
    <w:abstractNumId w:val="7"/>
  </w:num>
  <w:num w:numId="28">
    <w:abstractNumId w:val="28"/>
  </w:num>
  <w:num w:numId="29">
    <w:abstractNumId w:val="35"/>
  </w:num>
  <w:num w:numId="30">
    <w:abstractNumId w:val="17"/>
  </w:num>
  <w:num w:numId="31">
    <w:abstractNumId w:val="6"/>
  </w:num>
  <w:num w:numId="32">
    <w:abstractNumId w:val="34"/>
  </w:num>
  <w:num w:numId="33">
    <w:abstractNumId w:val="14"/>
  </w:num>
  <w:num w:numId="34">
    <w:abstractNumId w:val="1"/>
  </w:num>
  <w:num w:numId="35">
    <w:abstractNumId w:val="32"/>
  </w:num>
  <w:num w:numId="36">
    <w:abstractNumId w:val="15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25"/>
  <w:attachedTemplate r:id="rId1"/>
  <w:stylePaneFormatFilter w:val="3F0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397B61"/>
    <w:rsid w:val="00002B2E"/>
    <w:rsid w:val="00007CDD"/>
    <w:rsid w:val="00011A61"/>
    <w:rsid w:val="0001423D"/>
    <w:rsid w:val="000227EA"/>
    <w:rsid w:val="00025C2C"/>
    <w:rsid w:val="00027E66"/>
    <w:rsid w:val="00031EC2"/>
    <w:rsid w:val="000362C3"/>
    <w:rsid w:val="00041767"/>
    <w:rsid w:val="00043AC9"/>
    <w:rsid w:val="00050B1A"/>
    <w:rsid w:val="00055DD4"/>
    <w:rsid w:val="00056847"/>
    <w:rsid w:val="000578FA"/>
    <w:rsid w:val="000646F8"/>
    <w:rsid w:val="00072303"/>
    <w:rsid w:val="000737E0"/>
    <w:rsid w:val="00074771"/>
    <w:rsid w:val="0007772F"/>
    <w:rsid w:val="000856EB"/>
    <w:rsid w:val="0008582F"/>
    <w:rsid w:val="000877D8"/>
    <w:rsid w:val="000901FE"/>
    <w:rsid w:val="000921AE"/>
    <w:rsid w:val="00095973"/>
    <w:rsid w:val="000A487A"/>
    <w:rsid w:val="000B36D2"/>
    <w:rsid w:val="000B40B6"/>
    <w:rsid w:val="000C3929"/>
    <w:rsid w:val="000C40E3"/>
    <w:rsid w:val="000D6E37"/>
    <w:rsid w:val="000E2E83"/>
    <w:rsid w:val="000E44A7"/>
    <w:rsid w:val="000F2BF4"/>
    <w:rsid w:val="000F3539"/>
    <w:rsid w:val="000F5EF8"/>
    <w:rsid w:val="001048F4"/>
    <w:rsid w:val="00105E73"/>
    <w:rsid w:val="00110DF8"/>
    <w:rsid w:val="00112794"/>
    <w:rsid w:val="00113DD4"/>
    <w:rsid w:val="00117A98"/>
    <w:rsid w:val="00120C62"/>
    <w:rsid w:val="00125393"/>
    <w:rsid w:val="00127800"/>
    <w:rsid w:val="00135A44"/>
    <w:rsid w:val="0013643E"/>
    <w:rsid w:val="00136566"/>
    <w:rsid w:val="00140461"/>
    <w:rsid w:val="00140662"/>
    <w:rsid w:val="0014387B"/>
    <w:rsid w:val="0015448D"/>
    <w:rsid w:val="00155CD9"/>
    <w:rsid w:val="00160C57"/>
    <w:rsid w:val="00161012"/>
    <w:rsid w:val="00172F24"/>
    <w:rsid w:val="001747B2"/>
    <w:rsid w:val="00180B86"/>
    <w:rsid w:val="00181F38"/>
    <w:rsid w:val="001A4AB1"/>
    <w:rsid w:val="001B582E"/>
    <w:rsid w:val="001B583C"/>
    <w:rsid w:val="001B5B36"/>
    <w:rsid w:val="001B5F6C"/>
    <w:rsid w:val="001B7669"/>
    <w:rsid w:val="001C015D"/>
    <w:rsid w:val="001C17FC"/>
    <w:rsid w:val="001D1728"/>
    <w:rsid w:val="001D526A"/>
    <w:rsid w:val="001E0FFD"/>
    <w:rsid w:val="001E3913"/>
    <w:rsid w:val="001E53FF"/>
    <w:rsid w:val="001F1E1B"/>
    <w:rsid w:val="001F53DB"/>
    <w:rsid w:val="00202D07"/>
    <w:rsid w:val="00203043"/>
    <w:rsid w:val="00206F4D"/>
    <w:rsid w:val="0021367A"/>
    <w:rsid w:val="002164B8"/>
    <w:rsid w:val="0022128F"/>
    <w:rsid w:val="002265A1"/>
    <w:rsid w:val="00240545"/>
    <w:rsid w:val="00242C24"/>
    <w:rsid w:val="0024409E"/>
    <w:rsid w:val="00245750"/>
    <w:rsid w:val="00245F29"/>
    <w:rsid w:val="0024600F"/>
    <w:rsid w:val="00247B13"/>
    <w:rsid w:val="00261241"/>
    <w:rsid w:val="002650E8"/>
    <w:rsid w:val="00265BFA"/>
    <w:rsid w:val="00273A31"/>
    <w:rsid w:val="00274077"/>
    <w:rsid w:val="00275B64"/>
    <w:rsid w:val="00275FE6"/>
    <w:rsid w:val="002760A9"/>
    <w:rsid w:val="00276701"/>
    <w:rsid w:val="00276A24"/>
    <w:rsid w:val="00284EEC"/>
    <w:rsid w:val="0028506D"/>
    <w:rsid w:val="00290018"/>
    <w:rsid w:val="002907FE"/>
    <w:rsid w:val="002925EF"/>
    <w:rsid w:val="00293393"/>
    <w:rsid w:val="002970EC"/>
    <w:rsid w:val="002975FA"/>
    <w:rsid w:val="002A6D2C"/>
    <w:rsid w:val="002B17BF"/>
    <w:rsid w:val="002B186F"/>
    <w:rsid w:val="002B1D7A"/>
    <w:rsid w:val="002B6D27"/>
    <w:rsid w:val="002B6F33"/>
    <w:rsid w:val="002C06DD"/>
    <w:rsid w:val="002C169D"/>
    <w:rsid w:val="002C2A16"/>
    <w:rsid w:val="002D0036"/>
    <w:rsid w:val="002D184C"/>
    <w:rsid w:val="002D1AF1"/>
    <w:rsid w:val="002D5525"/>
    <w:rsid w:val="002D5E97"/>
    <w:rsid w:val="002D6302"/>
    <w:rsid w:val="002D748B"/>
    <w:rsid w:val="002E7A22"/>
    <w:rsid w:val="002F6694"/>
    <w:rsid w:val="002F7B72"/>
    <w:rsid w:val="00300F24"/>
    <w:rsid w:val="003039DC"/>
    <w:rsid w:val="00304139"/>
    <w:rsid w:val="00305C07"/>
    <w:rsid w:val="003102CF"/>
    <w:rsid w:val="0031149B"/>
    <w:rsid w:val="00311D59"/>
    <w:rsid w:val="00312773"/>
    <w:rsid w:val="00314677"/>
    <w:rsid w:val="00315240"/>
    <w:rsid w:val="003259CE"/>
    <w:rsid w:val="00325D94"/>
    <w:rsid w:val="00327920"/>
    <w:rsid w:val="00330388"/>
    <w:rsid w:val="00331898"/>
    <w:rsid w:val="00335165"/>
    <w:rsid w:val="00341C80"/>
    <w:rsid w:val="00341ED9"/>
    <w:rsid w:val="00350535"/>
    <w:rsid w:val="0035372E"/>
    <w:rsid w:val="00354CB6"/>
    <w:rsid w:val="00355F17"/>
    <w:rsid w:val="00357F2E"/>
    <w:rsid w:val="00361018"/>
    <w:rsid w:val="0036221F"/>
    <w:rsid w:val="003742C8"/>
    <w:rsid w:val="00374575"/>
    <w:rsid w:val="00374DCB"/>
    <w:rsid w:val="0037505D"/>
    <w:rsid w:val="00383790"/>
    <w:rsid w:val="00383AB9"/>
    <w:rsid w:val="00383B4A"/>
    <w:rsid w:val="00384B8B"/>
    <w:rsid w:val="0038687F"/>
    <w:rsid w:val="003869CA"/>
    <w:rsid w:val="00386B35"/>
    <w:rsid w:val="00393136"/>
    <w:rsid w:val="00397B61"/>
    <w:rsid w:val="003A555D"/>
    <w:rsid w:val="003B5769"/>
    <w:rsid w:val="003B5A76"/>
    <w:rsid w:val="003C1D9D"/>
    <w:rsid w:val="003C1F36"/>
    <w:rsid w:val="003C413C"/>
    <w:rsid w:val="003C5D3B"/>
    <w:rsid w:val="003E0069"/>
    <w:rsid w:val="003E1777"/>
    <w:rsid w:val="003E3E13"/>
    <w:rsid w:val="003E6217"/>
    <w:rsid w:val="003E7542"/>
    <w:rsid w:val="003F3A0A"/>
    <w:rsid w:val="003F634D"/>
    <w:rsid w:val="00403FD2"/>
    <w:rsid w:val="00406A3C"/>
    <w:rsid w:val="00411659"/>
    <w:rsid w:val="004176D3"/>
    <w:rsid w:val="00420757"/>
    <w:rsid w:val="00426703"/>
    <w:rsid w:val="00427491"/>
    <w:rsid w:val="0043419B"/>
    <w:rsid w:val="00434BCB"/>
    <w:rsid w:val="00445579"/>
    <w:rsid w:val="0044635F"/>
    <w:rsid w:val="00447B42"/>
    <w:rsid w:val="00451753"/>
    <w:rsid w:val="0046354F"/>
    <w:rsid w:val="0046690A"/>
    <w:rsid w:val="004714CE"/>
    <w:rsid w:val="004717A3"/>
    <w:rsid w:val="00484650"/>
    <w:rsid w:val="00484A3E"/>
    <w:rsid w:val="00485449"/>
    <w:rsid w:val="004865A5"/>
    <w:rsid w:val="0049006E"/>
    <w:rsid w:val="00491147"/>
    <w:rsid w:val="00491CF2"/>
    <w:rsid w:val="00492E03"/>
    <w:rsid w:val="004934FB"/>
    <w:rsid w:val="00493F17"/>
    <w:rsid w:val="004973C8"/>
    <w:rsid w:val="004A72F3"/>
    <w:rsid w:val="004A7C22"/>
    <w:rsid w:val="004B05E8"/>
    <w:rsid w:val="004B13ED"/>
    <w:rsid w:val="004B239B"/>
    <w:rsid w:val="004B2F08"/>
    <w:rsid w:val="004B3B55"/>
    <w:rsid w:val="004B7880"/>
    <w:rsid w:val="004C2182"/>
    <w:rsid w:val="004C2502"/>
    <w:rsid w:val="004D0025"/>
    <w:rsid w:val="004D1605"/>
    <w:rsid w:val="004D5C6D"/>
    <w:rsid w:val="004E0790"/>
    <w:rsid w:val="004E1140"/>
    <w:rsid w:val="004E1F91"/>
    <w:rsid w:val="004F1C11"/>
    <w:rsid w:val="004F5DCD"/>
    <w:rsid w:val="00500D56"/>
    <w:rsid w:val="00505556"/>
    <w:rsid w:val="00510B72"/>
    <w:rsid w:val="005111AD"/>
    <w:rsid w:val="0052484D"/>
    <w:rsid w:val="00525878"/>
    <w:rsid w:val="00533C02"/>
    <w:rsid w:val="00535121"/>
    <w:rsid w:val="00536E6D"/>
    <w:rsid w:val="005372D7"/>
    <w:rsid w:val="005400F9"/>
    <w:rsid w:val="005402C0"/>
    <w:rsid w:val="00543245"/>
    <w:rsid w:val="0054607E"/>
    <w:rsid w:val="00552C5B"/>
    <w:rsid w:val="005561BC"/>
    <w:rsid w:val="0056060C"/>
    <w:rsid w:val="00563C62"/>
    <w:rsid w:val="005663D1"/>
    <w:rsid w:val="00570C57"/>
    <w:rsid w:val="00571879"/>
    <w:rsid w:val="00574DA3"/>
    <w:rsid w:val="00575553"/>
    <w:rsid w:val="00583638"/>
    <w:rsid w:val="005963FC"/>
    <w:rsid w:val="005A4711"/>
    <w:rsid w:val="005A7A71"/>
    <w:rsid w:val="005B1FD2"/>
    <w:rsid w:val="005C1E82"/>
    <w:rsid w:val="005D17F7"/>
    <w:rsid w:val="005D5C53"/>
    <w:rsid w:val="005D6079"/>
    <w:rsid w:val="005E06FF"/>
    <w:rsid w:val="005E08DD"/>
    <w:rsid w:val="005E3E61"/>
    <w:rsid w:val="005E4711"/>
    <w:rsid w:val="005E65D7"/>
    <w:rsid w:val="005E7C19"/>
    <w:rsid w:val="005F7C64"/>
    <w:rsid w:val="0060591B"/>
    <w:rsid w:val="00611026"/>
    <w:rsid w:val="00611A12"/>
    <w:rsid w:val="00613E69"/>
    <w:rsid w:val="00616562"/>
    <w:rsid w:val="00616DB2"/>
    <w:rsid w:val="0062516C"/>
    <w:rsid w:val="00627C30"/>
    <w:rsid w:val="006365B5"/>
    <w:rsid w:val="00643D08"/>
    <w:rsid w:val="00644BF3"/>
    <w:rsid w:val="00646D10"/>
    <w:rsid w:val="00647EC8"/>
    <w:rsid w:val="00652759"/>
    <w:rsid w:val="00654AEF"/>
    <w:rsid w:val="00657743"/>
    <w:rsid w:val="00672DFF"/>
    <w:rsid w:val="00673137"/>
    <w:rsid w:val="00677C6B"/>
    <w:rsid w:val="00683F41"/>
    <w:rsid w:val="00685865"/>
    <w:rsid w:val="00687EF0"/>
    <w:rsid w:val="00692DBD"/>
    <w:rsid w:val="00694507"/>
    <w:rsid w:val="006A1915"/>
    <w:rsid w:val="006A62FD"/>
    <w:rsid w:val="006B2630"/>
    <w:rsid w:val="006B5CBF"/>
    <w:rsid w:val="006B70FB"/>
    <w:rsid w:val="006C2912"/>
    <w:rsid w:val="006C47A9"/>
    <w:rsid w:val="006C6CA6"/>
    <w:rsid w:val="006D0583"/>
    <w:rsid w:val="006D1AA1"/>
    <w:rsid w:val="006D23CD"/>
    <w:rsid w:val="006D375E"/>
    <w:rsid w:val="006D4328"/>
    <w:rsid w:val="006D5F20"/>
    <w:rsid w:val="006E0DEA"/>
    <w:rsid w:val="006E495A"/>
    <w:rsid w:val="006E6031"/>
    <w:rsid w:val="006F3B3B"/>
    <w:rsid w:val="006F5574"/>
    <w:rsid w:val="0070070D"/>
    <w:rsid w:val="007124B2"/>
    <w:rsid w:val="00713FA8"/>
    <w:rsid w:val="00715AFC"/>
    <w:rsid w:val="007167A9"/>
    <w:rsid w:val="00722C3A"/>
    <w:rsid w:val="0072343F"/>
    <w:rsid w:val="00732872"/>
    <w:rsid w:val="00734DB3"/>
    <w:rsid w:val="00746F8C"/>
    <w:rsid w:val="00747F21"/>
    <w:rsid w:val="00752674"/>
    <w:rsid w:val="00753821"/>
    <w:rsid w:val="00753C7F"/>
    <w:rsid w:val="007540E1"/>
    <w:rsid w:val="00756DBA"/>
    <w:rsid w:val="00761453"/>
    <w:rsid w:val="00763D4F"/>
    <w:rsid w:val="0077073F"/>
    <w:rsid w:val="0077432B"/>
    <w:rsid w:val="00774ACF"/>
    <w:rsid w:val="00774E7C"/>
    <w:rsid w:val="007846BD"/>
    <w:rsid w:val="00786533"/>
    <w:rsid w:val="00793CFC"/>
    <w:rsid w:val="0079425B"/>
    <w:rsid w:val="007A1983"/>
    <w:rsid w:val="007A2A26"/>
    <w:rsid w:val="007A4312"/>
    <w:rsid w:val="007B2CE4"/>
    <w:rsid w:val="007B7595"/>
    <w:rsid w:val="007C5ACF"/>
    <w:rsid w:val="007C79DC"/>
    <w:rsid w:val="007D21A6"/>
    <w:rsid w:val="007D3012"/>
    <w:rsid w:val="007D453A"/>
    <w:rsid w:val="007E0413"/>
    <w:rsid w:val="007E15FF"/>
    <w:rsid w:val="007E3C6A"/>
    <w:rsid w:val="007E521A"/>
    <w:rsid w:val="007E6658"/>
    <w:rsid w:val="007E7D2D"/>
    <w:rsid w:val="007F47EA"/>
    <w:rsid w:val="007F6582"/>
    <w:rsid w:val="007F692F"/>
    <w:rsid w:val="0080037E"/>
    <w:rsid w:val="0080172B"/>
    <w:rsid w:val="0080526B"/>
    <w:rsid w:val="008114DF"/>
    <w:rsid w:val="00815818"/>
    <w:rsid w:val="00820886"/>
    <w:rsid w:val="00831448"/>
    <w:rsid w:val="0083297C"/>
    <w:rsid w:val="008375F1"/>
    <w:rsid w:val="00841524"/>
    <w:rsid w:val="008512F1"/>
    <w:rsid w:val="00852F2B"/>
    <w:rsid w:val="008572E7"/>
    <w:rsid w:val="00867F8E"/>
    <w:rsid w:val="0087053E"/>
    <w:rsid w:val="00870B03"/>
    <w:rsid w:val="00872B95"/>
    <w:rsid w:val="0087311A"/>
    <w:rsid w:val="008751FB"/>
    <w:rsid w:val="00884822"/>
    <w:rsid w:val="008908E5"/>
    <w:rsid w:val="00892A4A"/>
    <w:rsid w:val="00894867"/>
    <w:rsid w:val="008961CC"/>
    <w:rsid w:val="00897588"/>
    <w:rsid w:val="00897714"/>
    <w:rsid w:val="008979AC"/>
    <w:rsid w:val="008A0616"/>
    <w:rsid w:val="008A3E94"/>
    <w:rsid w:val="008A5CD3"/>
    <w:rsid w:val="008A7F4F"/>
    <w:rsid w:val="008B220A"/>
    <w:rsid w:val="008B3006"/>
    <w:rsid w:val="008B3E73"/>
    <w:rsid w:val="008B5EF8"/>
    <w:rsid w:val="008B6EF0"/>
    <w:rsid w:val="008C1325"/>
    <w:rsid w:val="008C1695"/>
    <w:rsid w:val="008E09C8"/>
    <w:rsid w:val="008E2C84"/>
    <w:rsid w:val="008E4689"/>
    <w:rsid w:val="008E6162"/>
    <w:rsid w:val="008F2517"/>
    <w:rsid w:val="008F3D0F"/>
    <w:rsid w:val="008F512C"/>
    <w:rsid w:val="008F707F"/>
    <w:rsid w:val="00902E7D"/>
    <w:rsid w:val="00906A76"/>
    <w:rsid w:val="00906D75"/>
    <w:rsid w:val="00907610"/>
    <w:rsid w:val="00916B77"/>
    <w:rsid w:val="00917252"/>
    <w:rsid w:val="00921D5B"/>
    <w:rsid w:val="00926879"/>
    <w:rsid w:val="0092694B"/>
    <w:rsid w:val="009273AD"/>
    <w:rsid w:val="00927A0E"/>
    <w:rsid w:val="00934CFC"/>
    <w:rsid w:val="00936AAD"/>
    <w:rsid w:val="0094261A"/>
    <w:rsid w:val="00943505"/>
    <w:rsid w:val="00947634"/>
    <w:rsid w:val="00950AE2"/>
    <w:rsid w:val="0095132F"/>
    <w:rsid w:val="00962A81"/>
    <w:rsid w:val="0096658B"/>
    <w:rsid w:val="00974D95"/>
    <w:rsid w:val="00976149"/>
    <w:rsid w:val="00976B18"/>
    <w:rsid w:val="00976EAD"/>
    <w:rsid w:val="00981FFB"/>
    <w:rsid w:val="00986EBA"/>
    <w:rsid w:val="009921CE"/>
    <w:rsid w:val="009924DB"/>
    <w:rsid w:val="00993C6F"/>
    <w:rsid w:val="00993E50"/>
    <w:rsid w:val="00995863"/>
    <w:rsid w:val="00997DE1"/>
    <w:rsid w:val="009A4138"/>
    <w:rsid w:val="009A5A5E"/>
    <w:rsid w:val="009B4719"/>
    <w:rsid w:val="009C06D9"/>
    <w:rsid w:val="009C2EB1"/>
    <w:rsid w:val="009C382D"/>
    <w:rsid w:val="009C65DA"/>
    <w:rsid w:val="009D727E"/>
    <w:rsid w:val="009E2E16"/>
    <w:rsid w:val="009E3173"/>
    <w:rsid w:val="009E34A3"/>
    <w:rsid w:val="009E5E32"/>
    <w:rsid w:val="009F2B92"/>
    <w:rsid w:val="009F42EC"/>
    <w:rsid w:val="00A02A91"/>
    <w:rsid w:val="00A03BA8"/>
    <w:rsid w:val="00A04802"/>
    <w:rsid w:val="00A10238"/>
    <w:rsid w:val="00A118F5"/>
    <w:rsid w:val="00A17975"/>
    <w:rsid w:val="00A221A7"/>
    <w:rsid w:val="00A264BF"/>
    <w:rsid w:val="00A327C2"/>
    <w:rsid w:val="00A35633"/>
    <w:rsid w:val="00A35B1E"/>
    <w:rsid w:val="00A42F2F"/>
    <w:rsid w:val="00A470C6"/>
    <w:rsid w:val="00A50E74"/>
    <w:rsid w:val="00A513A0"/>
    <w:rsid w:val="00A5374B"/>
    <w:rsid w:val="00A53D97"/>
    <w:rsid w:val="00A625BD"/>
    <w:rsid w:val="00A63C2D"/>
    <w:rsid w:val="00A6427C"/>
    <w:rsid w:val="00A65D0C"/>
    <w:rsid w:val="00A6658A"/>
    <w:rsid w:val="00A704E4"/>
    <w:rsid w:val="00A733EF"/>
    <w:rsid w:val="00A75706"/>
    <w:rsid w:val="00A77E93"/>
    <w:rsid w:val="00A80E87"/>
    <w:rsid w:val="00A815DC"/>
    <w:rsid w:val="00A819C9"/>
    <w:rsid w:val="00A839C3"/>
    <w:rsid w:val="00A840A4"/>
    <w:rsid w:val="00A878F2"/>
    <w:rsid w:val="00A87C88"/>
    <w:rsid w:val="00A911E6"/>
    <w:rsid w:val="00A93C38"/>
    <w:rsid w:val="00A93D80"/>
    <w:rsid w:val="00A94260"/>
    <w:rsid w:val="00A948F5"/>
    <w:rsid w:val="00A9635E"/>
    <w:rsid w:val="00A9669C"/>
    <w:rsid w:val="00A97AAC"/>
    <w:rsid w:val="00AA059A"/>
    <w:rsid w:val="00AA315E"/>
    <w:rsid w:val="00AA6C8E"/>
    <w:rsid w:val="00AB0B3D"/>
    <w:rsid w:val="00AC2C05"/>
    <w:rsid w:val="00AC2EFA"/>
    <w:rsid w:val="00AC3BB4"/>
    <w:rsid w:val="00AC58CB"/>
    <w:rsid w:val="00AD26C8"/>
    <w:rsid w:val="00AD631B"/>
    <w:rsid w:val="00AD72E2"/>
    <w:rsid w:val="00AE27C5"/>
    <w:rsid w:val="00AE2C2D"/>
    <w:rsid w:val="00AE3124"/>
    <w:rsid w:val="00AE48DE"/>
    <w:rsid w:val="00AF1047"/>
    <w:rsid w:val="00AF2F52"/>
    <w:rsid w:val="00AF6F3A"/>
    <w:rsid w:val="00B02445"/>
    <w:rsid w:val="00B04827"/>
    <w:rsid w:val="00B06B1E"/>
    <w:rsid w:val="00B10919"/>
    <w:rsid w:val="00B10FA9"/>
    <w:rsid w:val="00B11B45"/>
    <w:rsid w:val="00B263D5"/>
    <w:rsid w:val="00B34E86"/>
    <w:rsid w:val="00B35394"/>
    <w:rsid w:val="00B35B22"/>
    <w:rsid w:val="00B4053E"/>
    <w:rsid w:val="00B471CD"/>
    <w:rsid w:val="00B549CB"/>
    <w:rsid w:val="00B6445D"/>
    <w:rsid w:val="00B651CD"/>
    <w:rsid w:val="00B65F4C"/>
    <w:rsid w:val="00B7062E"/>
    <w:rsid w:val="00B74C6E"/>
    <w:rsid w:val="00B7508E"/>
    <w:rsid w:val="00B83A53"/>
    <w:rsid w:val="00B83B46"/>
    <w:rsid w:val="00B85FA1"/>
    <w:rsid w:val="00B91D99"/>
    <w:rsid w:val="00B91E9B"/>
    <w:rsid w:val="00B946C1"/>
    <w:rsid w:val="00BA1C77"/>
    <w:rsid w:val="00BB096B"/>
    <w:rsid w:val="00BB58DD"/>
    <w:rsid w:val="00BB59E2"/>
    <w:rsid w:val="00BB6B92"/>
    <w:rsid w:val="00BB7AD5"/>
    <w:rsid w:val="00BC0BA4"/>
    <w:rsid w:val="00BC1219"/>
    <w:rsid w:val="00BC1416"/>
    <w:rsid w:val="00BC3FB9"/>
    <w:rsid w:val="00BC643C"/>
    <w:rsid w:val="00BC7781"/>
    <w:rsid w:val="00BD2041"/>
    <w:rsid w:val="00BD3B79"/>
    <w:rsid w:val="00BE572C"/>
    <w:rsid w:val="00BE695E"/>
    <w:rsid w:val="00BF5493"/>
    <w:rsid w:val="00BF7197"/>
    <w:rsid w:val="00C029A5"/>
    <w:rsid w:val="00C031CB"/>
    <w:rsid w:val="00C04AB5"/>
    <w:rsid w:val="00C06F8E"/>
    <w:rsid w:val="00C135E1"/>
    <w:rsid w:val="00C145C5"/>
    <w:rsid w:val="00C270F5"/>
    <w:rsid w:val="00C36391"/>
    <w:rsid w:val="00C3728D"/>
    <w:rsid w:val="00C40DDD"/>
    <w:rsid w:val="00C42888"/>
    <w:rsid w:val="00C42E26"/>
    <w:rsid w:val="00C505B4"/>
    <w:rsid w:val="00C50B99"/>
    <w:rsid w:val="00C51FFD"/>
    <w:rsid w:val="00C56166"/>
    <w:rsid w:val="00C63CC4"/>
    <w:rsid w:val="00C70B1D"/>
    <w:rsid w:val="00C71B5B"/>
    <w:rsid w:val="00C74CBB"/>
    <w:rsid w:val="00C84DC0"/>
    <w:rsid w:val="00C87A72"/>
    <w:rsid w:val="00C91130"/>
    <w:rsid w:val="00C927E3"/>
    <w:rsid w:val="00C94136"/>
    <w:rsid w:val="00C95D9C"/>
    <w:rsid w:val="00CA1177"/>
    <w:rsid w:val="00CA61B0"/>
    <w:rsid w:val="00CB0997"/>
    <w:rsid w:val="00CB2F1F"/>
    <w:rsid w:val="00CC142E"/>
    <w:rsid w:val="00CC35E1"/>
    <w:rsid w:val="00CC3642"/>
    <w:rsid w:val="00CC47D8"/>
    <w:rsid w:val="00CC7B47"/>
    <w:rsid w:val="00CD225D"/>
    <w:rsid w:val="00CD2812"/>
    <w:rsid w:val="00CE0924"/>
    <w:rsid w:val="00CE20DC"/>
    <w:rsid w:val="00CE2530"/>
    <w:rsid w:val="00CE694F"/>
    <w:rsid w:val="00CE6F30"/>
    <w:rsid w:val="00CF5627"/>
    <w:rsid w:val="00CF664F"/>
    <w:rsid w:val="00D03F41"/>
    <w:rsid w:val="00D0499D"/>
    <w:rsid w:val="00D1480C"/>
    <w:rsid w:val="00D15347"/>
    <w:rsid w:val="00D161FB"/>
    <w:rsid w:val="00D1675C"/>
    <w:rsid w:val="00D22DEA"/>
    <w:rsid w:val="00D30410"/>
    <w:rsid w:val="00D31553"/>
    <w:rsid w:val="00D31879"/>
    <w:rsid w:val="00D40277"/>
    <w:rsid w:val="00D406AB"/>
    <w:rsid w:val="00D42E75"/>
    <w:rsid w:val="00D4797D"/>
    <w:rsid w:val="00D55C5B"/>
    <w:rsid w:val="00D63ED2"/>
    <w:rsid w:val="00D71C04"/>
    <w:rsid w:val="00D71FD5"/>
    <w:rsid w:val="00D73BC3"/>
    <w:rsid w:val="00D815E4"/>
    <w:rsid w:val="00D842CC"/>
    <w:rsid w:val="00D85161"/>
    <w:rsid w:val="00D9668D"/>
    <w:rsid w:val="00D97A40"/>
    <w:rsid w:val="00DA2B8C"/>
    <w:rsid w:val="00DA655B"/>
    <w:rsid w:val="00DA6CA0"/>
    <w:rsid w:val="00DB34A2"/>
    <w:rsid w:val="00DB42C9"/>
    <w:rsid w:val="00DB66BC"/>
    <w:rsid w:val="00DB78DF"/>
    <w:rsid w:val="00DC4FF7"/>
    <w:rsid w:val="00DD6F29"/>
    <w:rsid w:val="00DD77D3"/>
    <w:rsid w:val="00DE0CE1"/>
    <w:rsid w:val="00DE1919"/>
    <w:rsid w:val="00DE2AF0"/>
    <w:rsid w:val="00DE31DD"/>
    <w:rsid w:val="00DE4C71"/>
    <w:rsid w:val="00DE5170"/>
    <w:rsid w:val="00DF042C"/>
    <w:rsid w:val="00E04FD9"/>
    <w:rsid w:val="00E05B19"/>
    <w:rsid w:val="00E12717"/>
    <w:rsid w:val="00E12F6D"/>
    <w:rsid w:val="00E135F1"/>
    <w:rsid w:val="00E14BDF"/>
    <w:rsid w:val="00E14F12"/>
    <w:rsid w:val="00E21430"/>
    <w:rsid w:val="00E22732"/>
    <w:rsid w:val="00E23DAA"/>
    <w:rsid w:val="00E24718"/>
    <w:rsid w:val="00E24D4B"/>
    <w:rsid w:val="00E25B65"/>
    <w:rsid w:val="00E323D3"/>
    <w:rsid w:val="00E33A69"/>
    <w:rsid w:val="00E4014F"/>
    <w:rsid w:val="00E470DE"/>
    <w:rsid w:val="00E50098"/>
    <w:rsid w:val="00E508AB"/>
    <w:rsid w:val="00E52B02"/>
    <w:rsid w:val="00E60A3E"/>
    <w:rsid w:val="00E65CC5"/>
    <w:rsid w:val="00E75D49"/>
    <w:rsid w:val="00E81D9B"/>
    <w:rsid w:val="00E844B5"/>
    <w:rsid w:val="00E86C17"/>
    <w:rsid w:val="00E96301"/>
    <w:rsid w:val="00E9666B"/>
    <w:rsid w:val="00E969EC"/>
    <w:rsid w:val="00EA173B"/>
    <w:rsid w:val="00EA5223"/>
    <w:rsid w:val="00EA5655"/>
    <w:rsid w:val="00EB1E96"/>
    <w:rsid w:val="00EB3C5E"/>
    <w:rsid w:val="00EB69EE"/>
    <w:rsid w:val="00EC10D6"/>
    <w:rsid w:val="00EC3C1C"/>
    <w:rsid w:val="00EC7FD1"/>
    <w:rsid w:val="00ED0C7F"/>
    <w:rsid w:val="00ED1F15"/>
    <w:rsid w:val="00EE0707"/>
    <w:rsid w:val="00EE0CBE"/>
    <w:rsid w:val="00EE0EBA"/>
    <w:rsid w:val="00EE21E0"/>
    <w:rsid w:val="00EE2453"/>
    <w:rsid w:val="00EE2734"/>
    <w:rsid w:val="00EF00CF"/>
    <w:rsid w:val="00EF0970"/>
    <w:rsid w:val="00EF27BD"/>
    <w:rsid w:val="00F046F4"/>
    <w:rsid w:val="00F1276B"/>
    <w:rsid w:val="00F13E37"/>
    <w:rsid w:val="00F26516"/>
    <w:rsid w:val="00F333DB"/>
    <w:rsid w:val="00F33FF0"/>
    <w:rsid w:val="00F36F0F"/>
    <w:rsid w:val="00F445D9"/>
    <w:rsid w:val="00F46800"/>
    <w:rsid w:val="00F46B71"/>
    <w:rsid w:val="00F5123B"/>
    <w:rsid w:val="00F54044"/>
    <w:rsid w:val="00F609BA"/>
    <w:rsid w:val="00F632E1"/>
    <w:rsid w:val="00F637CF"/>
    <w:rsid w:val="00F65CAA"/>
    <w:rsid w:val="00F65F4E"/>
    <w:rsid w:val="00F66DAA"/>
    <w:rsid w:val="00F720CE"/>
    <w:rsid w:val="00F722A6"/>
    <w:rsid w:val="00F746B4"/>
    <w:rsid w:val="00F76963"/>
    <w:rsid w:val="00F76D90"/>
    <w:rsid w:val="00F8050F"/>
    <w:rsid w:val="00F9071B"/>
    <w:rsid w:val="00F9701A"/>
    <w:rsid w:val="00FB25DC"/>
    <w:rsid w:val="00FB3F01"/>
    <w:rsid w:val="00FB4E49"/>
    <w:rsid w:val="00FB65BA"/>
    <w:rsid w:val="00FC5F00"/>
    <w:rsid w:val="00FD03B5"/>
    <w:rsid w:val="00FD1D9C"/>
    <w:rsid w:val="00FD3EB9"/>
    <w:rsid w:val="00FD6BD2"/>
    <w:rsid w:val="00FE68B3"/>
    <w:rsid w:val="00FE776C"/>
    <w:rsid w:val="00FE7CD8"/>
    <w:rsid w:val="00FF082D"/>
    <w:rsid w:val="00FF5914"/>
    <w:rsid w:val="00FF5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sz w:val="24"/>
        <w:szCs w:val="24"/>
        <w:lang w:bidi="ar-SA" w:eastAsia="hr-HR" w:val="hr-HR"/>
      </w:rPr>
    </w:rPrDefault>
    <w:pPrDefault/>
  </w:docDefaults>
  <w:latentStyles w:count="267" w:defQFormat="false" w:defUnhideWhenUsed="true" w:defSemiHidden="true" w:defUIPriority="0" w:defLockedState="false">
    <w:lsdException w:qFormat="true" w:unhideWhenUsed="false" w:semiHidden="false" w:name="Normal"/>
    <w:lsdException w:qFormat="true" w:unhideWhenUsed="false" w:semiHidden="false" w:name="heading 1"/>
    <w:lsdException w:qFormat="true" w:unhideWhenUsed="false" w:semiHidden="false" w:name="heading 2"/>
    <w:lsdException w:qFormat="true" w:name="heading 3"/>
    <w:lsdException w:qFormat="true" w:name="heading 4"/>
    <w:lsdException w:qFormat="true" w:name="heading 5"/>
    <w:lsdException w:qFormat="true" w:name="heading 6"/>
    <w:lsdException w:qFormat="true" w:name="heading 7"/>
    <w:lsdException w:qFormat="true" w:name="heading 8"/>
    <w:lsdException w:qFormat="true" w:name="heading 9"/>
    <w:lsdException w:qFormat="true" w:name="caption"/>
    <w:lsdException w:unhideWhenUsed="false" w:semiHidden="false" w:name="List"/>
    <w:lsdException w:unhideWhenUsed="false" w:semiHidden="false" w:name="List 2"/>
    <w:lsdException w:unhideWhenUsed="false" w:semiHidden="false" w:name="List 3"/>
    <w:lsdException w:unhideWhenUsed="false" w:semiHidden="false" w:name="List 4"/>
    <w:lsdException w:unhideWhenUsed="false" w:semiHidden="false" w:name="List 5"/>
    <w:lsdException w:unhideWhenUsed="false" w:semiHidden="false" w:name="List Bullet 2"/>
    <w:lsdException w:unhideWhenUsed="false" w:semiHidden="false" w:name="List Bullet 3"/>
    <w:lsdException w:unhideWhenUsed="false" w:semiHidden="false" w:name="List Bullet 4"/>
    <w:lsdException w:unhideWhenUsed="false" w:semiHidden="false" w:name="List Bullet 5"/>
    <w:lsdException w:unhideWhenUsed="false" w:semiHidden="false" w:name="List Number 2"/>
    <w:lsdException w:unhideWhenUsed="false" w:semiHidden="false" w:name="List Number 3"/>
    <w:lsdException w:unhideWhenUsed="false" w:semiHidden="false" w:name="List Number 4"/>
    <w:lsdException w:qFormat="true" w:unhideWhenUsed="false" w:semiHidden="false" w:name="Title"/>
    <w:lsdException w:qFormat="true" w:unhideWhenUsed="false" w:semiHidden="false" w:name="Subtitle"/>
    <w:lsdException w:unhideWhenUsed="false" w:semiHidden="false" w:name="Body Text 3"/>
    <w:lsdException w:unhideWhenUsed="false" w:semiHidden="false" w:name="Body Text Indent 2"/>
    <w:lsdException w:unhideWhenUsed="false" w:semiHidden="false" w:name="Body Text Indent 3"/>
    <w:lsdException w:unhideWhenUsed="false" w:semiHidden="false" w:name="Block Text"/>
    <w:lsdException w:uiPriority="99" w:name="Hyperlink"/>
    <w:lsdException w:qFormat="true" w:unhideWhenUsed="false" w:semiHidden="false" w:name="Strong"/>
    <w:lsdException w:qFormat="true" w:unhideWhenUsed="false" w:semiHidden="false" w:uiPriority="20" w:name="Emphasis"/>
    <w:lsdException w:unhideWhenUsed="false" w:semiHidden="false" w:name="Table Grid"/>
    <w:lsdException w:unhideWhenUsed="false" w:uiPriority="99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uiPriority="99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0E44A7"/>
    <w:rPr>
      <w:lang w:eastAsia="en-GB" w:val="en-GB"/>
    </w:rPr>
  </w:style>
  <w:style w:styleId="Naslov2" w:type="paragraph">
    <w:name w:val="heading 2"/>
    <w:basedOn w:val="Normal"/>
    <w:next w:val="Normal"/>
    <w:qFormat/>
    <w:rsid w:val="00DE0CE1"/>
    <w:pPr>
      <w:keepNext/>
      <w:widowControl w:val="false"/>
      <w:jc w:val="both"/>
      <w:outlineLvl w:val="1"/>
    </w:pPr>
    <w:rPr>
      <w:b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Zaglavlje" w:type="paragraph">
    <w:name w:val="header"/>
    <w:basedOn w:val="Normal"/>
    <w:rsid w:val="00397B61"/>
    <w:pPr>
      <w:tabs>
        <w:tab w:pos="4153" w:val="center"/>
        <w:tab w:pos="8306" w:val="right"/>
      </w:tabs>
    </w:pPr>
  </w:style>
  <w:style w:styleId="Brojstranice" w:type="character">
    <w:name w:val="page number"/>
    <w:basedOn w:val="Zadanifontodlomka"/>
    <w:rsid w:val="00397B61"/>
  </w:style>
  <w:style w:styleId="Podnoje" w:type="paragraph">
    <w:name w:val="footer"/>
    <w:basedOn w:val="Normal"/>
    <w:rsid w:val="00F76963"/>
    <w:pPr>
      <w:tabs>
        <w:tab w:pos="4536" w:val="center"/>
        <w:tab w:pos="9072" w:val="right"/>
      </w:tabs>
    </w:pPr>
  </w:style>
  <w:style w:styleId="Tekstbalonia" w:type="paragraph">
    <w:name w:val="Balloon Text"/>
    <w:basedOn w:val="Normal"/>
    <w:semiHidden/>
    <w:rsid w:val="00485449"/>
    <w:rPr>
      <w:rFonts w:cs="Tahoma" w:hAnsi="Tahoma" w:ascii="Tahoma"/>
      <w:sz w:val="16"/>
      <w:szCs w:val="16"/>
    </w:rPr>
  </w:style>
  <w:style w:styleId="Tijeloteksta" w:type="paragraph">
    <w:name w:val="Body Text"/>
    <w:basedOn w:val="Normal"/>
    <w:rsid w:val="00FE7CD8"/>
    <w:rPr>
      <w:rFonts w:cs="Arial" w:hAnsi="Arial" w:ascii="Arial"/>
    </w:rPr>
  </w:style>
  <w:style w:customStyle="true" w:styleId="apple-converted-space" w:type="character">
    <w:name w:val="apple-converted-space"/>
    <w:basedOn w:val="Zadanifontodlomka"/>
    <w:rsid w:val="007E15FF"/>
  </w:style>
  <w:style w:customStyle="true" w:styleId="BodyText21" w:type="paragraph">
    <w:name w:val="Body Text 21"/>
    <w:basedOn w:val="Normal"/>
    <w:rsid w:val="00C927E3"/>
    <w:pPr>
      <w:ind w:hanging="720" w:left="720"/>
      <w:jc w:val="both"/>
    </w:pPr>
    <w:rPr>
      <w:rFonts w:hAnsi="Arial" w:ascii="Arial"/>
    </w:rPr>
  </w:style>
  <w:style w:styleId="Odlomakpopisa" w:type="paragraph">
    <w:name w:val="List Paragraph"/>
    <w:basedOn w:val="Normal"/>
    <w:uiPriority w:val="34"/>
    <w:qFormat/>
    <w:rsid w:val="00C927E3"/>
    <w:pPr>
      <w:ind w:left="720"/>
      <w:contextualSpacing/>
    </w:pPr>
  </w:style>
  <w:style w:styleId="Bezproreda" w:type="paragraph">
    <w:name w:val="No Spacing"/>
    <w:uiPriority w:val="1"/>
    <w:qFormat/>
    <w:rsid w:val="00C927E3"/>
    <w:rPr>
      <w:lang w:eastAsia="en-US"/>
    </w:rPr>
  </w:style>
  <w:style w:styleId="Hiperveza" w:type="character">
    <w:name w:val="Hyperlink"/>
    <w:basedOn w:val="Zadanifontodlomka"/>
    <w:uiPriority w:val="99"/>
    <w:unhideWhenUsed/>
    <w:rsid w:val="0087053E"/>
    <w:rPr>
      <w:color w:val="0000FF"/>
      <w:u w:val="single"/>
    </w:rPr>
  </w:style>
  <w:style w:styleId="Tekstrezerviranogmjesta" w:type="character">
    <w:name w:val="Placeholder Text"/>
    <w:basedOn w:val="Zadanifontodlomka"/>
    <w:uiPriority w:val="99"/>
    <w:semiHidden/>
    <w:rsid w:val="00341ED9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341ED9"/>
    <w:rPr>
      <w:rFonts w:cs="Times New Roman" w:hAnsi="Times New Roman" w:ascii="Times New Roman"/>
      <w:sz w:val="24"/>
      <w:szCs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341ED9"/>
    <w:rPr>
      <w:sz w:val="24"/>
      <w:szCs w:val="24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341ED9"/>
    <w:rPr>
      <w:rFonts w:cs="Times New Roman" w:hAnsi="Times New Roman" w:ascii="Times New Roman"/>
      <w:sz w:val="24"/>
      <w:szCs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341ED9"/>
    <w:rPr>
      <w:rFonts w:cs="Times New Roman" w:hAnsi="Times New Roman" w:ascii="Times New Roman"/>
      <w:sz w:val="24"/>
      <w:szCs w:val="24"/>
      <w:bdr w:space="0" w:sz="0" w:color="auto" w:val="none"/>
      <w:shd w:fill="CCFFCC" w:color="auto" w:val="clear"/>
      <w:lang w:val="hr-HR"/>
    </w:rPr>
  </w:style>
  <w:style w:customStyle="true" w:styleId="Bodytext3" w:type="character">
    <w:name w:val="Body text (3)_"/>
    <w:basedOn w:val="Zadanifontodlomka"/>
    <w:link w:val="Bodytext30"/>
    <w:rsid w:val="00583638"/>
    <w:rPr>
      <w:rFonts w:cs="Arial" w:eastAsia="Arial" w:hAnsi="Arial" w:ascii="Arial"/>
      <w:sz w:val="16"/>
      <w:szCs w:val="16"/>
      <w:shd w:fill="FFFFFF" w:color="auto" w:val="clear"/>
    </w:rPr>
  </w:style>
  <w:style w:customStyle="true" w:styleId="Bodytext4" w:type="character">
    <w:name w:val="Body text (4)_"/>
    <w:basedOn w:val="Zadanifontodlomka"/>
    <w:link w:val="Bodytext40"/>
    <w:rsid w:val="00583638"/>
    <w:rPr>
      <w:rFonts w:cs="Arial" w:eastAsia="Arial" w:hAnsi="Arial" w:ascii="Arial"/>
      <w:b/>
      <w:bCs/>
      <w:sz w:val="15"/>
      <w:szCs w:val="15"/>
      <w:shd w:fill="FFFFFF" w:color="auto" w:val="clear"/>
    </w:rPr>
  </w:style>
  <w:style w:customStyle="true" w:styleId="Bodytext5" w:type="character">
    <w:name w:val="Body text (5)_"/>
    <w:basedOn w:val="Zadanifontodlomka"/>
    <w:link w:val="Bodytext50"/>
    <w:rsid w:val="00583638"/>
    <w:rPr>
      <w:rFonts w:cs="Arial" w:eastAsia="Arial" w:hAnsi="Arial" w:ascii="Arial"/>
      <w:b/>
      <w:bCs/>
      <w:i/>
      <w:iCs/>
      <w:sz w:val="16"/>
      <w:szCs w:val="16"/>
      <w:shd w:fill="FFFFFF" w:color="auto" w:val="clear"/>
    </w:rPr>
  </w:style>
  <w:style w:customStyle="true" w:styleId="Bodytext575ptNotItalic" w:type="character">
    <w:name w:val="Body text (5) + 7.5 pt;Not Italic"/>
    <w:basedOn w:val="Bodytext5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5"/>
      <w:szCs w:val="15"/>
      <w:shd w:fill="FFFFFF" w:color="auto" w:val="clear"/>
      <w:lang w:bidi="en-US" w:eastAsia="en-US" w:val="en-US"/>
    </w:rPr>
  </w:style>
  <w:style w:customStyle="true" w:styleId="Bodytext6" w:type="character">
    <w:name w:val="Body text (6)_"/>
    <w:basedOn w:val="Zadanifontodlomka"/>
    <w:link w:val="Bodytext60"/>
    <w:rsid w:val="00583638"/>
    <w:rPr>
      <w:rFonts w:cs="Arial" w:eastAsia="Arial" w:hAnsi="Arial" w:ascii="Arial"/>
      <w:b/>
      <w:bCs/>
      <w:i/>
      <w:iCs/>
      <w:sz w:val="12"/>
      <w:szCs w:val="12"/>
      <w:shd w:fill="FFFFFF" w:color="auto" w:val="clear"/>
    </w:rPr>
  </w:style>
  <w:style w:customStyle="true" w:styleId="Bodytext6NotBoldNotItalic" w:type="character">
    <w:name w:val="Body text (6) + Not Bold;Not Italic"/>
    <w:basedOn w:val="Bodytext6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2"/>
      <w:szCs w:val="12"/>
      <w:shd w:fill="FFFFFF" w:color="auto" w:val="clear"/>
      <w:lang w:bidi="hr-HR" w:eastAsia="hr-HR" w:val="hr-HR"/>
    </w:rPr>
  </w:style>
  <w:style w:customStyle="true" w:styleId="Heading2" w:type="character">
    <w:name w:val="Heading #2_"/>
    <w:basedOn w:val="Zadanifontodlomka"/>
    <w:link w:val="Heading20"/>
    <w:rsid w:val="00583638"/>
    <w:rPr>
      <w:rFonts w:cs="Arial" w:eastAsia="Arial" w:hAnsi="Arial" w:ascii="Arial"/>
      <w:b/>
      <w:bCs/>
      <w:sz w:val="22"/>
      <w:szCs w:val="22"/>
      <w:shd w:fill="FFFFFF" w:color="auto" w:val="clear"/>
    </w:rPr>
  </w:style>
  <w:style w:customStyle="true" w:styleId="Bodytext2" w:type="character">
    <w:name w:val="Body text (2)_"/>
    <w:basedOn w:val="Zadanifontodlomka"/>
    <w:rsid w:val="00583638"/>
    <w:rPr>
      <w:rFonts w:cs="Arial" w:eastAsia="Arial" w:hAnsi="Arial" w:ascii="Arial"/>
      <w:b w:val="false"/>
      <w:bCs w:val="false"/>
      <w:i w:val="false"/>
      <w:iCs w:val="false"/>
      <w:smallCaps w:val="false"/>
      <w:strike w:val="false"/>
      <w:u w:val="none"/>
    </w:rPr>
  </w:style>
  <w:style w:customStyle="true" w:styleId="Bodytext2Bold" w:type="character">
    <w:name w:val="Body text (2) + Bold"/>
    <w:basedOn w:val="Bodytext2"/>
    <w:rsid w:val="00583638"/>
    <w:rPr>
      <w:rFonts w:cs="Arial" w:eastAsia="Arial" w:hAnsi="Arial" w:ascii="Arial"/>
      <w:b/>
      <w:bCs/>
      <w:i w:val="false"/>
      <w:iCs w:val="false"/>
      <w:smallCaps w:val="false"/>
      <w:strike w:val="false"/>
      <w:color w:val="000000"/>
      <w:spacing w:val="0"/>
      <w:w w:val="100"/>
      <w:position w:val="0"/>
      <w:sz w:val="24"/>
      <w:szCs w:val="24"/>
      <w:u w:val="none"/>
      <w:lang w:bidi="hr-HR" w:eastAsia="hr-HR" w:val="hr-HR"/>
    </w:rPr>
  </w:style>
  <w:style w:customStyle="true" w:styleId="Bodytext216pt" w:type="character">
    <w:name w:val="Body text (2) + 16 pt"/>
    <w:basedOn w:val="Bodytext2"/>
    <w:rsid w:val="00583638"/>
    <w:rPr>
      <w:rFonts w:cs="Arial" w:eastAsia="Arial" w:hAnsi="Arial" w:ascii="Arial"/>
      <w:b w:val="false"/>
      <w:bCs w:val="false"/>
      <w:i w:val="false"/>
      <w:iCs w:val="false"/>
      <w:smallCaps w:val="false"/>
      <w:strike w:val="false"/>
      <w:color w:val="000000"/>
      <w:spacing w:val="0"/>
      <w:w w:val="100"/>
      <w:position w:val="0"/>
      <w:sz w:val="32"/>
      <w:szCs w:val="32"/>
      <w:u w:val="none"/>
      <w:lang w:bidi="hr-HR" w:eastAsia="hr-HR" w:val="hr-HR"/>
    </w:rPr>
  </w:style>
  <w:style w:customStyle="true" w:styleId="Bodytext20" w:type="character">
    <w:name w:val="Body text (2)"/>
    <w:basedOn w:val="Bodytext2"/>
    <w:rsid w:val="00583638"/>
    <w:rPr>
      <w:rFonts w:cs="Arial" w:eastAsia="Arial" w:hAnsi="Arial" w:ascii="Arial"/>
      <w:b w:val="false"/>
      <w:bCs w:val="false"/>
      <w:i w:val="false"/>
      <w:iCs w:val="false"/>
      <w:smallCaps w:val="false"/>
      <w:strike w:val="false"/>
      <w:color w:val="000000"/>
      <w:spacing w:val="0"/>
      <w:w w:val="100"/>
      <w:position w:val="0"/>
      <w:sz w:val="24"/>
      <w:szCs w:val="24"/>
      <w:u w:val="none"/>
      <w:lang w:bidi="hr-HR" w:eastAsia="hr-HR" w:val="hr-HR"/>
    </w:rPr>
  </w:style>
  <w:style w:customStyle="true" w:styleId="Bodytext7" w:type="character">
    <w:name w:val="Body text (7)_"/>
    <w:basedOn w:val="Zadanifontodlomka"/>
    <w:link w:val="Bodytext70"/>
    <w:rsid w:val="00583638"/>
    <w:rPr>
      <w:rFonts w:cs="Arial" w:eastAsia="Arial" w:hAnsi="Arial" w:ascii="Arial"/>
      <w:b/>
      <w:bCs/>
      <w:sz w:val="21"/>
      <w:szCs w:val="21"/>
      <w:shd w:fill="FFFFFF" w:color="auto" w:val="clear"/>
    </w:rPr>
  </w:style>
  <w:style w:customStyle="true" w:styleId="Bodytext7Italic" w:type="character">
    <w:name w:val="Body text (7) + Italic"/>
    <w:basedOn w:val="Bodytext7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21"/>
      <w:szCs w:val="21"/>
      <w:shd w:fill="FFFFFF" w:color="auto" w:val="clear"/>
      <w:lang w:bidi="hr-HR" w:eastAsia="hr-HR" w:val="hr-HR"/>
    </w:rPr>
  </w:style>
  <w:style w:customStyle="true" w:styleId="Bodytext3Italic" w:type="character">
    <w:name w:val="Body text (3) + Italic"/>
    <w:basedOn w:val="Bodytext3"/>
    <w:rsid w:val="00583638"/>
    <w:rPr>
      <w:rFonts w:cs="Arial" w:eastAsia="Arial" w:hAnsi="Arial" w:ascii="Arial"/>
      <w:i/>
      <w:iCs/>
      <w:color w:val="000000"/>
      <w:spacing w:val="0"/>
      <w:w w:val="100"/>
      <w:position w:val="0"/>
      <w:sz w:val="16"/>
      <w:szCs w:val="16"/>
      <w:shd w:fill="FFFFFF" w:color="auto" w:val="clear"/>
      <w:lang w:bidi="hr-HR" w:eastAsia="hr-HR" w:val="hr-HR"/>
    </w:rPr>
  </w:style>
  <w:style w:customStyle="true" w:styleId="Bodytext8" w:type="character">
    <w:name w:val="Body text (8)_"/>
    <w:basedOn w:val="Zadanifontodlomka"/>
    <w:link w:val="Bodytext80"/>
    <w:rsid w:val="00583638"/>
    <w:rPr>
      <w:rFonts w:cs="Arial" w:eastAsia="Arial" w:hAnsi="Arial" w:ascii="Arial"/>
      <w:b/>
      <w:bCs/>
      <w:sz w:val="15"/>
      <w:szCs w:val="15"/>
      <w:shd w:fill="FFFFFF" w:color="auto" w:val="clear"/>
    </w:rPr>
  </w:style>
  <w:style w:customStyle="true" w:styleId="Bodytext8ItalicSpacing2pt" w:type="character">
    <w:name w:val="Body text (8) + Italic;Spacing 2 pt"/>
    <w:basedOn w:val="Bodytext8"/>
    <w:rsid w:val="00583638"/>
    <w:rPr>
      <w:rFonts w:cs="Arial" w:eastAsia="Arial" w:hAnsi="Arial" w:ascii="Arial"/>
      <w:b/>
      <w:bCs/>
      <w:i/>
      <w:iCs/>
      <w:color w:val="000000"/>
      <w:spacing w:val="40"/>
      <w:w w:val="100"/>
      <w:position w:val="0"/>
      <w:sz w:val="15"/>
      <w:szCs w:val="15"/>
      <w:shd w:fill="FFFFFF" w:color="auto" w:val="clear"/>
      <w:lang w:bidi="hr-HR" w:eastAsia="hr-HR" w:val="hr-HR"/>
    </w:rPr>
  </w:style>
  <w:style w:customStyle="true" w:styleId="Bodytext9" w:type="character">
    <w:name w:val="Body text (9)_"/>
    <w:basedOn w:val="Zadanifontodlomka"/>
    <w:rsid w:val="00583638"/>
    <w:rPr>
      <w:rFonts w:cs="Arial" w:eastAsia="Arial" w:hAnsi="Arial" w:ascii="Arial"/>
      <w:b/>
      <w:bCs/>
      <w:i/>
      <w:iCs/>
      <w:smallCaps w:val="false"/>
      <w:strike w:val="false"/>
      <w:sz w:val="15"/>
      <w:szCs w:val="15"/>
      <w:u w:val="none"/>
    </w:rPr>
  </w:style>
  <w:style w:customStyle="true" w:styleId="Bodytext10" w:type="character">
    <w:name w:val="Body text (10)_"/>
    <w:basedOn w:val="Zadanifontodlomka"/>
    <w:rsid w:val="00583638"/>
    <w:rPr>
      <w:rFonts w:cs="Arial" w:eastAsia="Arial" w:hAnsi="Arial" w:ascii="Arial"/>
      <w:b w:val="false"/>
      <w:bCs w:val="false"/>
      <w:i/>
      <w:iCs/>
      <w:smallCaps w:val="false"/>
      <w:strike w:val="false"/>
      <w:u w:val="none"/>
    </w:rPr>
  </w:style>
  <w:style w:customStyle="true" w:styleId="Heading1" w:type="character">
    <w:name w:val="Heading #1_"/>
    <w:basedOn w:val="Zadanifontodlomka"/>
    <w:link w:val="Heading10"/>
    <w:rsid w:val="00583638"/>
    <w:rPr>
      <w:rFonts w:cs="Arial" w:eastAsia="Arial" w:hAnsi="Arial" w:ascii="Arial"/>
      <w:b/>
      <w:bCs/>
      <w:i/>
      <w:iCs/>
      <w:shd w:fill="FFFFFF" w:color="auto" w:val="clear"/>
    </w:rPr>
  </w:style>
  <w:style w:customStyle="true" w:styleId="Bodytext29ptItalicSpacing0pt" w:type="character">
    <w:name w:val="Body text (2) + 9 pt;Italic;Spacing 0 pt"/>
    <w:basedOn w:val="Bodytext2"/>
    <w:rsid w:val="00583638"/>
    <w:rPr>
      <w:rFonts w:cs="Arial" w:eastAsia="Arial" w:hAnsi="Arial" w:ascii="Arial"/>
      <w:b w:val="false"/>
      <w:bCs w:val="false"/>
      <w:i/>
      <w:iCs/>
      <w:smallCaps w:val="false"/>
      <w:strike w:val="false"/>
      <w:color w:val="000000"/>
      <w:spacing w:val="-10"/>
      <w:w w:val="100"/>
      <w:position w:val="0"/>
      <w:sz w:val="18"/>
      <w:szCs w:val="18"/>
      <w:u w:val="none"/>
      <w:lang w:bidi="hr-HR" w:eastAsia="hr-HR" w:val="hr-HR"/>
    </w:rPr>
  </w:style>
  <w:style w:customStyle="true" w:styleId="Bodytext11" w:type="character">
    <w:name w:val="Body text (11)_"/>
    <w:basedOn w:val="Zadanifontodlomka"/>
    <w:link w:val="Bodytext110"/>
    <w:rsid w:val="00583638"/>
    <w:rPr>
      <w:rFonts w:cs="Arial" w:eastAsia="Arial" w:hAnsi="Arial" w:ascii="Arial"/>
      <w:b/>
      <w:bCs/>
      <w:i/>
      <w:iCs/>
      <w:sz w:val="17"/>
      <w:szCs w:val="17"/>
      <w:shd w:fill="FFFFFF" w:color="auto" w:val="clear"/>
    </w:rPr>
  </w:style>
  <w:style w:customStyle="true" w:styleId="Bodytext90" w:type="character">
    <w:name w:val="Body text (9)"/>
    <w:basedOn w:val="Bodytext9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15"/>
      <w:szCs w:val="15"/>
      <w:u w:val="single"/>
      <w:lang w:bidi="hr-HR" w:eastAsia="hr-HR" w:val="hr-HR"/>
    </w:rPr>
  </w:style>
  <w:style w:customStyle="true" w:styleId="Bodytext12" w:type="character">
    <w:name w:val="Body text (12)_"/>
    <w:basedOn w:val="Zadanifontodlomka"/>
    <w:rsid w:val="00583638"/>
    <w:rPr>
      <w:rFonts w:cs="Arial" w:eastAsia="Arial" w:hAnsi="Arial" w:ascii="Arial"/>
      <w:b w:val="false"/>
      <w:bCs w:val="false"/>
      <w:i/>
      <w:iCs/>
      <w:smallCaps w:val="false"/>
      <w:strike w:val="false"/>
      <w:spacing w:val="-10"/>
      <w:sz w:val="18"/>
      <w:szCs w:val="18"/>
      <w:u w:val="none"/>
    </w:rPr>
  </w:style>
  <w:style w:customStyle="true" w:styleId="Bodytext275ptBold" w:type="character">
    <w:name w:val="Body text (2) + 7.5 pt;Bold"/>
    <w:basedOn w:val="Bodytext2"/>
    <w:rsid w:val="00583638"/>
    <w:rPr>
      <w:rFonts w:cs="Arial" w:eastAsia="Arial" w:hAnsi="Arial" w:ascii="Arial"/>
      <w:b/>
      <w:bCs/>
      <w:i w:val="false"/>
      <w:iCs w:val="false"/>
      <w:smallCaps w:val="false"/>
      <w:strike w:val="false"/>
      <w:color w:val="000000"/>
      <w:spacing w:val="0"/>
      <w:w w:val="100"/>
      <w:position w:val="0"/>
      <w:sz w:val="15"/>
      <w:szCs w:val="15"/>
      <w:u w:val="none"/>
      <w:lang w:bidi="hr-HR" w:eastAsia="hr-HR" w:val="hr-HR"/>
    </w:rPr>
  </w:style>
  <w:style w:customStyle="true" w:styleId="Bodytext9NotItalic" w:type="character">
    <w:name w:val="Body text (9) + Not Italic"/>
    <w:basedOn w:val="Bodytext9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15"/>
      <w:szCs w:val="15"/>
      <w:u w:val="none"/>
      <w:lang w:bidi="hr-HR" w:eastAsia="hr-HR" w:val="hr-HR"/>
    </w:rPr>
  </w:style>
  <w:style w:customStyle="true" w:styleId="Bodytext7Exact" w:type="character">
    <w:name w:val="Body text (7) Exact"/>
    <w:basedOn w:val="Zadanifontodlomka"/>
    <w:rsid w:val="00583638"/>
    <w:rPr>
      <w:rFonts w:cs="Arial" w:eastAsia="Arial" w:hAnsi="Arial" w:ascii="Arial"/>
      <w:b/>
      <w:bCs/>
      <w:i w:val="false"/>
      <w:iCs w:val="false"/>
      <w:smallCaps w:val="false"/>
      <w:strike w:val="false"/>
      <w:sz w:val="21"/>
      <w:szCs w:val="21"/>
      <w:u w:val="none"/>
    </w:rPr>
  </w:style>
  <w:style w:customStyle="true" w:styleId="Bodytext13Exact" w:type="character">
    <w:name w:val="Body text (13) Exact"/>
    <w:basedOn w:val="Zadanifontodlomka"/>
    <w:rsid w:val="00583638"/>
    <w:rPr>
      <w:rFonts w:cs="Arial" w:eastAsia="Arial" w:hAnsi="Arial" w:ascii="Arial"/>
      <w:b/>
      <w:bCs/>
      <w:i w:val="false"/>
      <w:iCs w:val="false"/>
      <w:smallCaps w:val="false"/>
      <w:strike w:val="false"/>
      <w:spacing w:val="0"/>
      <w:sz w:val="22"/>
      <w:szCs w:val="22"/>
      <w:u w:val="none"/>
    </w:rPr>
  </w:style>
  <w:style w:customStyle="true" w:styleId="Bodytext14Exact" w:type="character">
    <w:name w:val="Body text (14) Exact"/>
    <w:basedOn w:val="Bodytext14"/>
    <w:rsid w:val="00583638"/>
    <w:rPr>
      <w:rFonts w:cs="Arial" w:eastAsia="Arial" w:hAnsi="Arial" w:ascii="Arial"/>
      <w:b/>
      <w:bCs/>
      <w:i/>
      <w:iCs/>
      <w:smallCaps w:val="false"/>
      <w:strike w:val="false"/>
      <w:sz w:val="21"/>
      <w:szCs w:val="21"/>
      <w:u w:val="single"/>
    </w:rPr>
  </w:style>
  <w:style w:customStyle="true" w:styleId="Bodytext2Exact" w:type="character">
    <w:name w:val="Body text (2) Exact"/>
    <w:basedOn w:val="Zadanifontodlomka"/>
    <w:rsid w:val="00583638"/>
    <w:rPr>
      <w:rFonts w:cs="Arial" w:eastAsia="Arial" w:hAnsi="Arial" w:ascii="Arial"/>
      <w:b w:val="false"/>
      <w:bCs w:val="false"/>
      <w:i w:val="false"/>
      <w:iCs w:val="false"/>
      <w:smallCaps w:val="false"/>
      <w:strike w:val="false"/>
      <w:u w:val="none"/>
    </w:rPr>
  </w:style>
  <w:style w:customStyle="true" w:styleId="Bodytext13105ptItalicExact" w:type="character">
    <w:name w:val="Body text (13) + 10.5 pt;Italic Exact"/>
    <w:basedOn w:val="Bodytext13"/>
    <w:rsid w:val="00583638"/>
    <w:rPr>
      <w:rFonts w:cs="Arial" w:eastAsia="Arial" w:hAnsi="Arial" w:ascii="Arial"/>
      <w:b/>
      <w:bCs/>
      <w:i/>
      <w:iCs/>
      <w:sz w:val="21"/>
      <w:szCs w:val="21"/>
      <w:u w:val="single"/>
      <w:shd w:fill="FFFFFF" w:color="auto" w:val="clear"/>
    </w:rPr>
  </w:style>
  <w:style w:customStyle="true" w:styleId="Bodytext13105ptNotBoldItalicExact" w:type="character">
    <w:name w:val="Body text (13) + 10.5 pt;Not Bold;Italic Exact"/>
    <w:basedOn w:val="Bodytext13"/>
    <w:rsid w:val="00583638"/>
    <w:rPr>
      <w:rFonts w:cs="Arial" w:eastAsia="Arial" w:hAnsi="Arial" w:ascii="Arial"/>
      <w:b/>
      <w:bCs/>
      <w:i/>
      <w:iCs/>
      <w:sz w:val="21"/>
      <w:szCs w:val="21"/>
      <w:u w:val="single"/>
      <w:shd w:fill="FFFFFF" w:color="auto" w:val="clear"/>
    </w:rPr>
  </w:style>
  <w:style w:customStyle="true" w:styleId="Bodytext15Exact" w:type="character">
    <w:name w:val="Body text (15) Exact"/>
    <w:basedOn w:val="Zadanifontodlomka"/>
    <w:link w:val="Bodytext15"/>
    <w:rsid w:val="00583638"/>
    <w:rPr>
      <w:rFonts w:cs="Arial" w:eastAsia="Arial" w:hAnsi="Arial" w:ascii="Arial"/>
      <w:b/>
      <w:bCs/>
      <w:i/>
      <w:iCs/>
      <w:sz w:val="21"/>
      <w:szCs w:val="21"/>
      <w:shd w:fill="FFFFFF" w:color="auto" w:val="clear"/>
    </w:rPr>
  </w:style>
  <w:style w:customStyle="true" w:styleId="Bodytext13" w:type="character">
    <w:name w:val="Body text (13)_"/>
    <w:basedOn w:val="Zadanifontodlomka"/>
    <w:link w:val="Bodytext130"/>
    <w:rsid w:val="00583638"/>
    <w:rPr>
      <w:rFonts w:cs="Arial" w:eastAsia="Arial" w:hAnsi="Arial" w:ascii="Arial"/>
      <w:b/>
      <w:bCs/>
      <w:sz w:val="22"/>
      <w:szCs w:val="22"/>
      <w:shd w:fill="FFFFFF" w:color="auto" w:val="clear"/>
    </w:rPr>
  </w:style>
  <w:style w:customStyle="true" w:styleId="Bodytext13105ptItalic" w:type="character">
    <w:name w:val="Body text (13) + 10.5 pt;Italic"/>
    <w:basedOn w:val="Bodytext13"/>
    <w:rsid w:val="00583638"/>
    <w:rPr>
      <w:rFonts w:cs="Arial" w:eastAsia="Arial" w:hAnsi="Arial" w:ascii="Arial"/>
      <w:b/>
      <w:bCs/>
      <w:i/>
      <w:iCs/>
      <w:color w:val="000000"/>
      <w:w w:val="100"/>
      <w:position w:val="0"/>
      <w:sz w:val="21"/>
      <w:szCs w:val="21"/>
      <w:u w:val="single"/>
      <w:shd w:fill="FFFFFF" w:color="auto" w:val="clear"/>
      <w:lang w:bidi="hr-HR" w:eastAsia="hr-HR" w:val="hr-HR"/>
    </w:rPr>
  </w:style>
  <w:style w:customStyle="true" w:styleId="Bodytext14" w:type="character">
    <w:name w:val="Body text (14)_"/>
    <w:basedOn w:val="Zadanifontodlomka"/>
    <w:rsid w:val="00583638"/>
    <w:rPr>
      <w:rFonts w:cs="Arial" w:eastAsia="Arial" w:hAnsi="Arial" w:ascii="Arial"/>
      <w:b/>
      <w:bCs/>
      <w:i/>
      <w:iCs/>
      <w:smallCaps w:val="false"/>
      <w:strike w:val="false"/>
      <w:sz w:val="21"/>
      <w:szCs w:val="21"/>
      <w:u w:val="none"/>
    </w:rPr>
  </w:style>
  <w:style w:customStyle="true" w:styleId="Bodytext1412ptNotBold" w:type="character">
    <w:name w:val="Body text (14) + 12 pt;Not Bold"/>
    <w:basedOn w:val="Bodytext14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24"/>
      <w:szCs w:val="24"/>
      <w:u w:val="none"/>
      <w:lang w:bidi="hr-HR" w:eastAsia="hr-HR" w:val="hr-HR"/>
    </w:rPr>
  </w:style>
  <w:style w:customStyle="true" w:styleId="Bodytext140" w:type="character">
    <w:name w:val="Body text (14)"/>
    <w:basedOn w:val="Bodytext14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true" w:styleId="Bodytext2105ptBold" w:type="character">
    <w:name w:val="Body text (2) + 10.5 pt;Bold"/>
    <w:basedOn w:val="Bodytext2"/>
    <w:rsid w:val="00583638"/>
    <w:rPr>
      <w:rFonts w:cs="Arial" w:eastAsia="Arial" w:hAnsi="Arial" w:ascii="Arial"/>
      <w:b/>
      <w:bCs/>
      <w:i w:val="false"/>
      <w:iCs w:val="false"/>
      <w:smallCaps w:val="false"/>
      <w:strike w:val="false"/>
      <w:color w:val="000000"/>
      <w:spacing w:val="0"/>
      <w:w w:val="100"/>
      <w:position w:val="0"/>
      <w:sz w:val="21"/>
      <w:szCs w:val="21"/>
      <w:u w:val="none"/>
      <w:lang w:bidi="hr-HR" w:eastAsia="hr-HR" w:val="hr-HR"/>
    </w:rPr>
  </w:style>
  <w:style w:customStyle="true" w:styleId="Bodytext14NotItalic" w:type="character">
    <w:name w:val="Body text (14) + Not Italic"/>
    <w:basedOn w:val="Bodytext14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true" w:styleId="Headerorfooter" w:type="character">
    <w:name w:val="Header or footer_"/>
    <w:basedOn w:val="Zadanifontodlomka"/>
    <w:rsid w:val="00583638"/>
    <w:rPr>
      <w:rFonts w:cs="Arial" w:eastAsia="Arial" w:hAnsi="Arial" w:ascii="Arial"/>
      <w:b/>
      <w:bCs/>
      <w:i/>
      <w:iCs/>
      <w:smallCaps w:val="false"/>
      <w:strike w:val="false"/>
      <w:spacing w:val="-10"/>
      <w:sz w:val="15"/>
      <w:szCs w:val="15"/>
      <w:u w:val="none"/>
      <w:lang w:bidi="en-US" w:eastAsia="en-US" w:val="en-US"/>
    </w:rPr>
  </w:style>
  <w:style w:customStyle="true" w:styleId="Headerorfooter0" w:type="character">
    <w:name w:val="Header or footer"/>
    <w:basedOn w:val="Headerorfooter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-10"/>
      <w:w w:val="100"/>
      <w:position w:val="0"/>
      <w:sz w:val="15"/>
      <w:szCs w:val="15"/>
      <w:u w:val="none"/>
      <w:lang w:bidi="en-US" w:eastAsia="en-US" w:val="en-US"/>
    </w:rPr>
  </w:style>
  <w:style w:customStyle="true" w:styleId="Bodytext16" w:type="character">
    <w:name w:val="Body text (16)_"/>
    <w:basedOn w:val="Zadanifontodlomka"/>
    <w:rsid w:val="00583638"/>
    <w:rPr>
      <w:rFonts w:cs="Arial" w:eastAsia="Arial" w:hAnsi="Arial" w:ascii="Arial"/>
      <w:b/>
      <w:bCs/>
      <w:i/>
      <w:iCs/>
      <w:smallCaps w:val="false"/>
      <w:strike w:val="false"/>
      <w:spacing w:val="-10"/>
      <w:sz w:val="17"/>
      <w:szCs w:val="17"/>
      <w:u w:val="none"/>
    </w:rPr>
  </w:style>
  <w:style w:customStyle="true" w:styleId="Bodytext160" w:type="character">
    <w:name w:val="Body text (16)"/>
    <w:basedOn w:val="Bodytext16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-10"/>
      <w:w w:val="100"/>
      <w:position w:val="0"/>
      <w:sz w:val="17"/>
      <w:szCs w:val="17"/>
      <w:u w:val="single"/>
    </w:rPr>
  </w:style>
  <w:style w:customStyle="true" w:styleId="Tablecaption" w:type="character">
    <w:name w:val="Table caption_"/>
    <w:basedOn w:val="Zadanifontodlomka"/>
    <w:link w:val="Tablecaption0"/>
    <w:rsid w:val="00583638"/>
    <w:rPr>
      <w:rFonts w:cs="Arial" w:eastAsia="Arial" w:hAnsi="Arial" w:ascii="Arial"/>
      <w:sz w:val="16"/>
      <w:szCs w:val="16"/>
      <w:shd w:fill="FFFFFF" w:color="auto" w:val="clear"/>
    </w:rPr>
  </w:style>
  <w:style w:customStyle="true" w:styleId="Bodytext98ptNotBoldNotItalic" w:type="character">
    <w:name w:val="Body text (9) + 8 pt;Not Bold;Not Italic"/>
    <w:basedOn w:val="Bodytext9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16"/>
      <w:szCs w:val="16"/>
      <w:u w:val="none"/>
      <w:lang w:bidi="hr-HR" w:eastAsia="hr-HR" w:val="hr-HR"/>
    </w:rPr>
  </w:style>
  <w:style w:customStyle="true" w:styleId="Bodytext375ptBoldItalic" w:type="character">
    <w:name w:val="Body text (3) + 7.5 pt;Bold;Italic"/>
    <w:basedOn w:val="Bodytext3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5"/>
      <w:szCs w:val="15"/>
      <w:shd w:fill="FFFFFF" w:color="auto" w:val="clear"/>
      <w:lang w:bidi="hr-HR" w:eastAsia="hr-HR" w:val="hr-HR"/>
    </w:rPr>
  </w:style>
  <w:style w:customStyle="true" w:styleId="Bodytext9Spacing-1pt" w:type="character">
    <w:name w:val="Body text (9) + Spacing -1 pt"/>
    <w:basedOn w:val="Bodytext9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-20"/>
      <w:w w:val="100"/>
      <w:position w:val="0"/>
      <w:sz w:val="15"/>
      <w:szCs w:val="15"/>
      <w:u w:val="none"/>
      <w:lang w:bidi="hr-HR" w:eastAsia="hr-HR" w:val="hr-HR"/>
    </w:rPr>
  </w:style>
  <w:style w:customStyle="true" w:styleId="Bodytext48ptNotBoldItalic" w:type="character">
    <w:name w:val="Body text (4) + 8 pt;Not Bold;Italic"/>
    <w:basedOn w:val="Bodytext4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6"/>
      <w:szCs w:val="16"/>
      <w:u w:val="single"/>
      <w:shd w:fill="FFFFFF" w:color="auto" w:val="clear"/>
      <w:lang w:bidi="hr-HR" w:eastAsia="hr-HR" w:val="hr-HR"/>
    </w:rPr>
  </w:style>
  <w:style w:customStyle="true" w:styleId="Bodytext14Spacing2pt" w:type="character">
    <w:name w:val="Body text (14) + Spacing 2 pt"/>
    <w:basedOn w:val="Bodytext14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50"/>
      <w:w w:val="100"/>
      <w:position w:val="0"/>
      <w:sz w:val="21"/>
      <w:szCs w:val="21"/>
      <w:u w:val="none"/>
    </w:rPr>
  </w:style>
  <w:style w:customStyle="true" w:styleId="Bodytext26ptBold" w:type="character">
    <w:name w:val="Body text (2) + 6 pt;Bold"/>
    <w:basedOn w:val="Bodytext2"/>
    <w:rsid w:val="00583638"/>
    <w:rPr>
      <w:rFonts w:cs="Arial" w:eastAsia="Arial" w:hAnsi="Arial" w:ascii="Arial"/>
      <w:b/>
      <w:bCs/>
      <w:i w:val="false"/>
      <w:iCs w:val="false"/>
      <w:smallCaps w:val="false"/>
      <w:strike w:val="false"/>
      <w:color w:val="000000"/>
      <w:spacing w:val="0"/>
      <w:w w:val="100"/>
      <w:position w:val="0"/>
      <w:sz w:val="12"/>
      <w:szCs w:val="12"/>
      <w:u w:val="none"/>
      <w:lang w:bidi="hr-HR" w:eastAsia="hr-HR" w:val="hr-HR"/>
    </w:rPr>
  </w:style>
  <w:style w:customStyle="true" w:styleId="Bodytext575pt" w:type="character">
    <w:name w:val="Body text (5) + 7.5 pt"/>
    <w:basedOn w:val="Bodytext5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5"/>
      <w:szCs w:val="15"/>
      <w:shd w:fill="FFFFFF" w:color="auto" w:val="clear"/>
      <w:lang w:bidi="hr-HR" w:eastAsia="hr-HR" w:val="hr-HR"/>
    </w:rPr>
  </w:style>
  <w:style w:customStyle="true" w:styleId="Bodytext17" w:type="character">
    <w:name w:val="Body text (17)_"/>
    <w:basedOn w:val="Zadanifontodlomka"/>
    <w:rsid w:val="00583638"/>
    <w:rPr>
      <w:rFonts w:cs="Arial" w:eastAsia="Arial" w:hAnsi="Arial" w:ascii="Arial"/>
      <w:b/>
      <w:bCs/>
      <w:i/>
      <w:iCs/>
      <w:smallCaps w:val="false"/>
      <w:strike w:val="false"/>
      <w:sz w:val="13"/>
      <w:szCs w:val="13"/>
      <w:u w:val="none"/>
    </w:rPr>
  </w:style>
  <w:style w:customStyle="true" w:styleId="Bodytext170" w:type="character">
    <w:name w:val="Body text (17)"/>
    <w:basedOn w:val="Bodytext17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13"/>
      <w:szCs w:val="13"/>
      <w:u w:val="single"/>
      <w:lang w:bidi="hr-HR" w:eastAsia="hr-HR" w:val="hr-HR"/>
    </w:rPr>
  </w:style>
  <w:style w:customStyle="true" w:styleId="Bodytext865ptItalic" w:type="character">
    <w:name w:val="Body text (8) + 6.5 pt;Italic"/>
    <w:basedOn w:val="Bodytext8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3"/>
      <w:szCs w:val="13"/>
      <w:u w:val="single"/>
      <w:shd w:fill="FFFFFF" w:color="auto" w:val="clear"/>
      <w:lang w:bidi="hr-HR" w:eastAsia="hr-HR" w:val="hr-HR"/>
    </w:rPr>
  </w:style>
  <w:style w:customStyle="true" w:styleId="Heading2105ptItalic" w:type="character">
    <w:name w:val="Heading #2 + 10.5 pt;Italic"/>
    <w:basedOn w:val="Heading2"/>
    <w:rsid w:val="00583638"/>
    <w:rPr>
      <w:rFonts w:cs="Arial" w:eastAsia="Arial" w:hAnsi="Arial" w:ascii="Arial"/>
      <w:b/>
      <w:bCs/>
      <w:i/>
      <w:iCs/>
      <w:color w:val="000000"/>
      <w:w w:val="100"/>
      <w:position w:val="0"/>
      <w:sz w:val="21"/>
      <w:szCs w:val="21"/>
      <w:u w:val="single"/>
      <w:shd w:fill="FFFFFF" w:color="auto" w:val="clear"/>
      <w:lang w:bidi="hr-HR" w:eastAsia="hr-HR" w:val="hr-HR"/>
    </w:rPr>
  </w:style>
  <w:style w:customStyle="true" w:styleId="Bodytext120" w:type="character">
    <w:name w:val="Body text (12)"/>
    <w:basedOn w:val="Bodytext12"/>
    <w:rsid w:val="00583638"/>
    <w:rPr>
      <w:rFonts w:cs="Arial" w:eastAsia="Arial" w:hAnsi="Arial" w:ascii="Arial"/>
      <w:b w:val="false"/>
      <w:bCs w:val="false"/>
      <w:i/>
      <w:iCs/>
      <w:smallCaps w:val="false"/>
      <w:strike w:val="false"/>
      <w:color w:val="000000"/>
      <w:spacing w:val="-10"/>
      <w:w w:val="100"/>
      <w:position w:val="0"/>
      <w:sz w:val="18"/>
      <w:szCs w:val="18"/>
      <w:u w:val="single"/>
    </w:rPr>
  </w:style>
  <w:style w:customStyle="true" w:styleId="Bodytext4Italic" w:type="character">
    <w:name w:val="Body text (4) + Italic"/>
    <w:basedOn w:val="Bodytext4"/>
    <w:rsid w:val="00583638"/>
    <w:rPr>
      <w:rFonts w:cs="Arial" w:eastAsia="Arial" w:hAnsi="Arial" w:ascii="Arial"/>
      <w:b/>
      <w:bCs/>
      <w:i/>
      <w:iCs/>
      <w:color w:val="000000"/>
      <w:spacing w:val="0"/>
      <w:w w:val="100"/>
      <w:position w:val="0"/>
      <w:sz w:val="15"/>
      <w:szCs w:val="15"/>
      <w:u w:val="single"/>
      <w:shd w:fill="FFFFFF" w:color="auto" w:val="clear"/>
      <w:lang w:bidi="hr-HR" w:eastAsia="hr-HR" w:val="hr-HR"/>
    </w:rPr>
  </w:style>
  <w:style w:customStyle="true" w:styleId="Bodytext2105ptBoldItalic" w:type="character">
    <w:name w:val="Body text (2) + 10.5 pt;Bold;Italic"/>
    <w:basedOn w:val="Bodytext2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true" w:styleId="Bodytext100" w:type="character">
    <w:name w:val="Body text (10)"/>
    <w:basedOn w:val="Bodytext10"/>
    <w:rsid w:val="00583638"/>
    <w:rPr>
      <w:rFonts w:cs="Arial" w:eastAsia="Arial" w:hAnsi="Arial" w:ascii="Arial"/>
      <w:b w:val="false"/>
      <w:bCs w:val="false"/>
      <w:i/>
      <w:iCs/>
      <w:smallCaps w:val="false"/>
      <w:strike w:val="false"/>
      <w:color w:val="000000"/>
      <w:spacing w:val="0"/>
      <w:w w:val="100"/>
      <w:position w:val="0"/>
      <w:sz w:val="24"/>
      <w:szCs w:val="24"/>
      <w:u w:val="single"/>
      <w:lang w:bidi="hr-HR" w:eastAsia="hr-HR" w:val="hr-HR"/>
    </w:rPr>
  </w:style>
  <w:style w:customStyle="true" w:styleId="Bodytext1411ptNotItalic" w:type="character">
    <w:name w:val="Body text (14) + 11 pt;Not Italic"/>
    <w:basedOn w:val="Bodytext14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22"/>
      <w:szCs w:val="22"/>
      <w:u w:val="none"/>
      <w:lang w:bidi="hr-HR" w:eastAsia="hr-HR" w:val="hr-HR"/>
    </w:rPr>
  </w:style>
  <w:style w:customStyle="true" w:styleId="Bodytext10105ptBold" w:type="character">
    <w:name w:val="Body text (10) + 10.5 pt;Bold"/>
    <w:basedOn w:val="Bodytext10"/>
    <w:rsid w:val="00583638"/>
    <w:rPr>
      <w:rFonts w:cs="Arial" w:eastAsia="Arial" w:hAnsi="Arial" w:ascii="Arial"/>
      <w:b/>
      <w:bCs/>
      <w:i/>
      <w:iCs/>
      <w:smallCaps w:val="false"/>
      <w:strike w:val="false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true" w:styleId="Bodytext30" w:type="paragraph">
    <w:name w:val="Body text (3)"/>
    <w:basedOn w:val="Normal"/>
    <w:link w:val="Bodytext3"/>
    <w:rsid w:val="00583638"/>
    <w:pPr>
      <w:widowControl w:val="false"/>
      <w:shd w:fill="FFFFFF" w:color="auto" w:val="clear"/>
      <w:spacing w:lineRule="atLeast" w:line="0" w:after="600"/>
      <w:ind w:hanging="3"/>
    </w:pPr>
    <w:rPr>
      <w:rFonts w:cs="Arial" w:eastAsia="Arial" w:hAnsi="Arial" w:ascii="Arial"/>
      <w:sz w:val="16"/>
      <w:szCs w:val="16"/>
    </w:rPr>
  </w:style>
  <w:style w:customStyle="true" w:styleId="Bodytext40" w:type="paragraph">
    <w:name w:val="Body text (4)"/>
    <w:basedOn w:val="Normal"/>
    <w:link w:val="Bodytext4"/>
    <w:rsid w:val="00583638"/>
    <w:pPr>
      <w:widowControl w:val="false"/>
      <w:shd w:fill="FFFFFF" w:color="auto" w:val="clear"/>
      <w:spacing w:lineRule="exact" w:line="207" w:after="360" w:before="600"/>
    </w:pPr>
    <w:rPr>
      <w:rFonts w:cs="Arial" w:eastAsia="Arial" w:hAnsi="Arial" w:ascii="Arial"/>
      <w:b/>
      <w:bCs/>
      <w:sz w:val="15"/>
      <w:szCs w:val="15"/>
    </w:rPr>
  </w:style>
  <w:style w:customStyle="true" w:styleId="Bodytext50" w:type="paragraph">
    <w:name w:val="Body text (5)"/>
    <w:basedOn w:val="Normal"/>
    <w:link w:val="Bodytext5"/>
    <w:rsid w:val="00583638"/>
    <w:pPr>
      <w:widowControl w:val="false"/>
      <w:shd w:fill="FFFFFF" w:color="auto" w:val="clear"/>
      <w:spacing w:lineRule="atLeast" w:line="0" w:after="180" w:before="360"/>
      <w:ind w:firstLine="48"/>
      <w:jc w:val="both"/>
    </w:pPr>
    <w:rPr>
      <w:rFonts w:cs="Arial" w:eastAsia="Arial" w:hAnsi="Arial" w:ascii="Arial"/>
      <w:b/>
      <w:bCs/>
      <w:i/>
      <w:iCs/>
      <w:sz w:val="16"/>
      <w:szCs w:val="16"/>
    </w:rPr>
  </w:style>
  <w:style w:customStyle="true" w:styleId="Bodytext60" w:type="paragraph">
    <w:name w:val="Body text (6)"/>
    <w:basedOn w:val="Normal"/>
    <w:link w:val="Bodytext6"/>
    <w:rsid w:val="00583638"/>
    <w:pPr>
      <w:widowControl w:val="false"/>
      <w:shd w:fill="FFFFFF" w:color="auto" w:val="clear"/>
      <w:spacing w:lineRule="atLeast" w:line="0" w:before="600"/>
      <w:jc w:val="right"/>
    </w:pPr>
    <w:rPr>
      <w:rFonts w:cs="Arial" w:eastAsia="Arial" w:hAnsi="Arial" w:ascii="Arial"/>
      <w:b/>
      <w:bCs/>
      <w:i/>
      <w:iCs/>
      <w:sz w:val="12"/>
      <w:szCs w:val="12"/>
    </w:rPr>
  </w:style>
  <w:style w:customStyle="true" w:styleId="Heading20" w:type="paragraph">
    <w:name w:val="Heading #2"/>
    <w:basedOn w:val="Normal"/>
    <w:link w:val="Heading2"/>
    <w:rsid w:val="00583638"/>
    <w:pPr>
      <w:widowControl w:val="false"/>
      <w:shd w:fill="FFFFFF" w:color="auto" w:val="clear"/>
      <w:spacing w:lineRule="atLeast" w:line="0" w:after="240"/>
      <w:ind w:firstLine="47"/>
      <w:jc w:val="both"/>
      <w:outlineLvl w:val="1"/>
    </w:pPr>
    <w:rPr>
      <w:rFonts w:cs="Arial" w:eastAsia="Arial" w:hAnsi="Arial" w:ascii="Arial"/>
      <w:b/>
      <w:bCs/>
      <w:szCs w:val="22"/>
    </w:rPr>
  </w:style>
  <w:style w:customStyle="true" w:styleId="Bodytext70" w:type="paragraph">
    <w:name w:val="Body text (7)"/>
    <w:basedOn w:val="Normal"/>
    <w:link w:val="Bodytext7"/>
    <w:rsid w:val="00583638"/>
    <w:pPr>
      <w:widowControl w:val="false"/>
      <w:shd w:fill="FFFFFF" w:color="auto" w:val="clear"/>
      <w:spacing w:lineRule="atLeast" w:line="0" w:before="240"/>
      <w:jc w:val="right"/>
    </w:pPr>
    <w:rPr>
      <w:rFonts w:cs="Arial" w:eastAsia="Arial" w:hAnsi="Arial" w:ascii="Arial"/>
      <w:b/>
      <w:bCs/>
      <w:sz w:val="21"/>
      <w:szCs w:val="21"/>
    </w:rPr>
  </w:style>
  <w:style w:customStyle="true" w:styleId="Bodytext80" w:type="paragraph">
    <w:name w:val="Body text (8)"/>
    <w:basedOn w:val="Normal"/>
    <w:link w:val="Bodytext8"/>
    <w:rsid w:val="00583638"/>
    <w:pPr>
      <w:widowControl w:val="false"/>
      <w:shd w:fill="FFFFFF" w:color="auto" w:val="clear"/>
      <w:spacing w:lineRule="atLeast" w:line="0" w:before="180"/>
      <w:jc w:val="right"/>
    </w:pPr>
    <w:rPr>
      <w:rFonts w:cs="Arial" w:eastAsia="Arial" w:hAnsi="Arial" w:ascii="Arial"/>
      <w:b/>
      <w:bCs/>
      <w:sz w:val="15"/>
      <w:szCs w:val="15"/>
    </w:rPr>
  </w:style>
  <w:style w:customStyle="true" w:styleId="Heading10" w:type="paragraph">
    <w:name w:val="Heading #1"/>
    <w:basedOn w:val="Normal"/>
    <w:link w:val="Heading1"/>
    <w:rsid w:val="00583638"/>
    <w:pPr>
      <w:widowControl w:val="false"/>
      <w:shd w:fill="FFFFFF" w:color="auto" w:val="clear"/>
      <w:spacing w:lineRule="exact" w:line="331" w:after="240" w:before="300"/>
      <w:ind w:hanging="699"/>
      <w:jc w:val="both"/>
      <w:outlineLvl w:val="0"/>
    </w:pPr>
    <w:rPr>
      <w:rFonts w:cs="Arial" w:eastAsia="Arial" w:hAnsi="Arial" w:ascii="Arial"/>
      <w:b/>
      <w:bCs/>
      <w:i/>
      <w:iCs/>
      <w:sz w:val="20"/>
    </w:rPr>
  </w:style>
  <w:style w:customStyle="true" w:styleId="Bodytext110" w:type="paragraph">
    <w:name w:val="Body text (11)"/>
    <w:basedOn w:val="Normal"/>
    <w:link w:val="Bodytext11"/>
    <w:rsid w:val="00583638"/>
    <w:pPr>
      <w:widowControl w:val="false"/>
      <w:shd w:fill="FFFFFF" w:color="auto" w:val="clear"/>
      <w:spacing w:lineRule="atLeast" w:line="0" w:after="180"/>
      <w:ind w:firstLine="54"/>
      <w:jc w:val="both"/>
    </w:pPr>
    <w:rPr>
      <w:rFonts w:cs="Arial" w:eastAsia="Arial" w:hAnsi="Arial" w:ascii="Arial"/>
      <w:b/>
      <w:bCs/>
      <w:i/>
      <w:iCs/>
      <w:sz w:val="17"/>
      <w:szCs w:val="17"/>
    </w:rPr>
  </w:style>
  <w:style w:customStyle="true" w:styleId="Bodytext130" w:type="paragraph">
    <w:name w:val="Body text (13)"/>
    <w:basedOn w:val="Normal"/>
    <w:link w:val="Bodytext13"/>
    <w:rsid w:val="00583638"/>
    <w:pPr>
      <w:widowControl w:val="false"/>
      <w:shd w:fill="FFFFFF" w:color="auto" w:val="clear"/>
      <w:spacing w:lineRule="atLeast" w:line="0"/>
      <w:ind w:firstLine="36"/>
    </w:pPr>
    <w:rPr>
      <w:rFonts w:cs="Arial" w:eastAsia="Arial" w:hAnsi="Arial" w:ascii="Arial"/>
      <w:b/>
      <w:bCs/>
      <w:szCs w:val="22"/>
    </w:rPr>
  </w:style>
  <w:style w:customStyle="true" w:styleId="Bodytext15" w:type="paragraph">
    <w:name w:val="Body text (15)"/>
    <w:basedOn w:val="Normal"/>
    <w:link w:val="Bodytext15Exact"/>
    <w:rsid w:val="00583638"/>
    <w:pPr>
      <w:widowControl w:val="false"/>
      <w:shd w:fill="FFFFFF" w:color="auto" w:val="clear"/>
      <w:spacing w:lineRule="atLeast" w:line="0"/>
      <w:ind w:firstLine="29"/>
    </w:pPr>
    <w:rPr>
      <w:rFonts w:cs="Arial" w:eastAsia="Arial" w:hAnsi="Arial" w:ascii="Arial"/>
      <w:b/>
      <w:bCs/>
      <w:i/>
      <w:iCs/>
      <w:sz w:val="21"/>
      <w:szCs w:val="21"/>
    </w:rPr>
  </w:style>
  <w:style w:customStyle="true" w:styleId="Tablecaption0" w:type="paragraph">
    <w:name w:val="Table caption"/>
    <w:basedOn w:val="Normal"/>
    <w:link w:val="Tablecaption"/>
    <w:rsid w:val="00583638"/>
    <w:pPr>
      <w:widowControl w:val="false"/>
      <w:shd w:fill="FFFFFF" w:color="auto" w:val="clear"/>
      <w:spacing w:lineRule="atLeast" w:line="0"/>
      <w:ind w:firstLine="26"/>
    </w:pPr>
    <w:rPr>
      <w:rFonts w:cs="Arial" w:eastAsia="Arial" w:hAnsi="Arial" w:ascii="Arial"/>
      <w:sz w:val="16"/>
      <w:szCs w:val="16"/>
    </w:rPr>
  </w:style>
  <w:style w:styleId="Istaknuto" w:type="character">
    <w:name w:val="Emphasis"/>
    <w:basedOn w:val="Zadanifontodlomka"/>
    <w:uiPriority w:val="20"/>
    <w:qFormat/>
    <w:rsid w:val="000E44A7"/>
    <w:rPr>
      <w:i/>
      <w:iCs/>
    </w:rPr>
  </w:style>
  <w:style w:styleId="Reetkatablice" w:type="table">
    <w:name w:val="Table Grid"/>
    <w:basedOn w:val="Obinatablica"/>
    <w:rsid w:val="00E33A69"/>
    <w:rPr>
      <w:sz w:val="20"/>
      <w:szCs w:val="20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Bodytext4Bold" w:type="character">
    <w:name w:val="Body text (4) + Bold"/>
    <w:basedOn w:val="Bodytext4"/>
    <w:rsid w:val="00203043"/>
    <w:rPr>
      <w:rFonts w:cs="Times New Roman" w:eastAsia="Times New Roman" w:hAnsi="Times New Roman" w:ascii="Times New Roman"/>
      <w:b/>
      <w:bCs/>
      <w:i w:val="false"/>
      <w:iCs w:val="false"/>
      <w:smallCaps w:val="false"/>
      <w:strike w:val="false"/>
      <w:color w:val="000000"/>
      <w:spacing w:val="0"/>
      <w:w w:val="100"/>
      <w:position w:val="0"/>
      <w:sz w:val="24"/>
      <w:szCs w:val="24"/>
      <w:u w:val="none"/>
      <w:shd w:fill="FFFFFF" w:color="auto" w:val="clear"/>
      <w:lang w:bidi="hr-HR" w:eastAsia="hr-HR" w:val="hr-HR"/>
    </w:rPr>
  </w:style>
  <w:style w:customStyle="true" w:styleId="Bodytext6TimesNewRoman12pt" w:type="character">
    <w:name w:val="Body text (6) + Times New Roman;12 pt"/>
    <w:basedOn w:val="Bodytext6"/>
    <w:rsid w:val="00203043"/>
    <w:rPr>
      <w:rFonts w:cs="Times New Roman" w:eastAsia="Times New Roman" w:hAnsi="Times New Roman" w:ascii="Times New Roman"/>
      <w:b w:val="false"/>
      <w:bCs w:val="false"/>
      <w:i w:val="false"/>
      <w:iCs w:val="false"/>
      <w:smallCaps w:val="false"/>
      <w:strike w:val="false"/>
      <w:color w:val="000000"/>
      <w:spacing w:val="0"/>
      <w:w w:val="100"/>
      <w:position w:val="0"/>
      <w:sz w:val="24"/>
      <w:szCs w:val="24"/>
      <w:u w:val="none"/>
      <w:shd w:fill="FFFFFF" w:color="auto" w:val="clear"/>
      <w:lang w:bidi="hr-HR" w:eastAsia="hr-HR" w:val="hr-HR"/>
    </w:rPr>
  </w:style>
  <w:style w:styleId="SlijeenaHiperveza" w:type="character">
    <w:name w:val="FollowedHyperlink"/>
    <w:basedOn w:val="Zadanifontodlomka"/>
    <w:semiHidden/>
    <w:unhideWhenUsed/>
    <w:rsid w:val="0038687F"/>
    <w:rPr>
      <w:color w:themeColor="followedHyperlink" w:val="800080"/>
      <w:u w:val="single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sz w:val="24"/>
        <w:szCs w:val="24"/>
        <w:lang w:bidi="ar-SA" w:eastAsia="hr-HR" w:val="hr-HR"/>
      </w:rPr>
    </w:rPrDefault>
    <w:pPrDefault/>
  </w:docDefaults>
  <w:latentStyles w:count="267" w:defLockedState="0" w:defQFormat="0" w:defSemiHidden="1" w:defUIPriority="0" w:defUnhideWhenUsed="1">
    <w:lsdException w:name="Normal" w:qFormat="1" w:semiHidden="0" w:unhideWhenUsed="0"/>
    <w:lsdException w:name="heading 1" w:qFormat="1" w:semiHidden="0" w:unhideWhenUsed="0"/>
    <w:lsdException w:name="heading 2" w:qFormat="1" w:semiHidden="0" w:unhideWhenUsed="0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" w:semiHidden="0" w:unhideWhenUsed="0"/>
    <w:lsdException w:name="List 2" w:semiHidden="0" w:unhideWhenUsed="0"/>
    <w:lsdException w:name="List 3" w:semiHidden="0" w:unhideWhenUsed="0"/>
    <w:lsdException w:name="List 4" w:semiHidden="0" w:unhideWhenUsed="0"/>
    <w:lsdException w:name="List 5" w:semiHidden="0" w:unhideWhenUsed="0"/>
    <w:lsdException w:name="List Bullet 2" w:semiHidden="0" w:unhideWhenUsed="0"/>
    <w:lsdException w:name="List Bullet 3" w:semiHidden="0" w:unhideWhenUsed="0"/>
    <w:lsdException w:name="List Bullet 4" w:semiHidden="0" w:unhideWhenUsed="0"/>
    <w:lsdException w:name="List Bullet 5" w:semiHidden="0" w:unhideWhenUsed="0"/>
    <w:lsdException w:name="List Number 2" w:semiHidden="0" w:unhideWhenUsed="0"/>
    <w:lsdException w:name="List Number 3" w:semiHidden="0" w:unhideWhenUsed="0"/>
    <w:lsdException w:name="List Number 4" w:semiHidden="0" w:unhideWhenUsed="0"/>
    <w:lsdException w:name="Title" w:qFormat="1" w:semiHidden="0" w:unhideWhenUsed="0"/>
    <w:lsdException w:name="Subtitle" w:qFormat="1" w:semiHidden="0" w:unhideWhenUsed="0"/>
    <w:lsdException w:name="Body Text 3" w:semiHidden="0" w:unhideWhenUsed="0"/>
    <w:lsdException w:name="Body Text Indent 2" w:semiHidden="0" w:unhideWhenUsed="0"/>
    <w:lsdException w:name="Body Text Indent 3" w:semiHidden="0" w:unhideWhenUsed="0"/>
    <w:lsdException w:name="Block Text" w:semiHidden="0" w:unhideWhenUsed="0"/>
    <w:lsdException w:name="Hyperlink" w:uiPriority="99"/>
    <w:lsdException w:name="Strong" w:qFormat="1" w:semiHidden="0" w:unhideWhenUsed="0"/>
    <w:lsdException w:name="Emphasis" w:qFormat="1" w:semiHidden="0" w:uiPriority="20" w:unhideWhenUsed="0"/>
    <w:lsdException w:name="Table Grid" w:semiHidden="0" w:unhideWhenUsed="0"/>
    <w:lsdException w:name="Placeholder Text" w:uiPriority="99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0E44A7"/>
    <w:rPr>
      <w:lang w:eastAsia="en-GB" w:val="en-GB"/>
    </w:rPr>
  </w:style>
  <w:style w:styleId="Naslov2" w:type="paragraph">
    <w:name w:val="heading 2"/>
    <w:basedOn w:val="Normal"/>
    <w:next w:val="Normal"/>
    <w:qFormat/>
    <w:rsid w:val="00DE0CE1"/>
    <w:pPr>
      <w:keepNext/>
      <w:widowControl w:val="0"/>
      <w:jc w:val="both"/>
      <w:outlineLvl w:val="1"/>
    </w:pPr>
    <w:rPr>
      <w:b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Zaglavlje" w:type="paragraph">
    <w:name w:val="header"/>
    <w:basedOn w:val="Normal"/>
    <w:rsid w:val="00397B61"/>
    <w:pPr>
      <w:tabs>
        <w:tab w:pos="4153" w:val="center"/>
        <w:tab w:pos="8306" w:val="right"/>
      </w:tabs>
    </w:pPr>
  </w:style>
  <w:style w:styleId="Brojstranice" w:type="character">
    <w:name w:val="page number"/>
    <w:basedOn w:val="Zadanifontodlomka"/>
    <w:rsid w:val="00397B61"/>
  </w:style>
  <w:style w:styleId="Podnoje" w:type="paragraph">
    <w:name w:val="footer"/>
    <w:basedOn w:val="Normal"/>
    <w:rsid w:val="00F76963"/>
    <w:pPr>
      <w:tabs>
        <w:tab w:pos="4536" w:val="center"/>
        <w:tab w:pos="9072" w:val="right"/>
      </w:tabs>
    </w:pPr>
  </w:style>
  <w:style w:styleId="Tekstbalonia" w:type="paragraph">
    <w:name w:val="Balloon Text"/>
    <w:basedOn w:val="Normal"/>
    <w:semiHidden/>
    <w:rsid w:val="00485449"/>
    <w:rPr>
      <w:rFonts w:ascii="Tahoma" w:cs="Tahoma" w:hAnsi="Tahoma"/>
      <w:sz w:val="16"/>
      <w:szCs w:val="16"/>
    </w:rPr>
  </w:style>
  <w:style w:styleId="Tijeloteksta" w:type="paragraph">
    <w:name w:val="Body Text"/>
    <w:basedOn w:val="Normal"/>
    <w:rsid w:val="00FE7CD8"/>
    <w:rPr>
      <w:rFonts w:ascii="Arial" w:cs="Arial" w:hAnsi="Arial"/>
    </w:rPr>
  </w:style>
  <w:style w:customStyle="1" w:styleId="apple-converted-space" w:type="character">
    <w:name w:val="apple-converted-space"/>
    <w:basedOn w:val="Zadanifontodlomka"/>
    <w:rsid w:val="007E15FF"/>
  </w:style>
  <w:style w:customStyle="1" w:styleId="BodyText21" w:type="paragraph">
    <w:name w:val="Body Text 21"/>
    <w:basedOn w:val="Normal"/>
    <w:rsid w:val="00C927E3"/>
    <w:pPr>
      <w:ind w:hanging="720" w:left="720"/>
      <w:jc w:val="both"/>
    </w:pPr>
    <w:rPr>
      <w:rFonts w:ascii="Arial" w:hAnsi="Arial"/>
    </w:rPr>
  </w:style>
  <w:style w:styleId="Odlomakpopisa" w:type="paragraph">
    <w:name w:val="List Paragraph"/>
    <w:basedOn w:val="Normal"/>
    <w:uiPriority w:val="34"/>
    <w:qFormat/>
    <w:rsid w:val="00C927E3"/>
    <w:pPr>
      <w:ind w:left="720"/>
      <w:contextualSpacing/>
    </w:pPr>
  </w:style>
  <w:style w:styleId="Bezproreda" w:type="paragraph">
    <w:name w:val="No Spacing"/>
    <w:uiPriority w:val="1"/>
    <w:qFormat/>
    <w:rsid w:val="00C927E3"/>
    <w:rPr>
      <w:lang w:eastAsia="en-US"/>
    </w:rPr>
  </w:style>
  <w:style w:styleId="Hiperveza" w:type="character">
    <w:name w:val="Hyperlink"/>
    <w:basedOn w:val="Zadanifontodlomka"/>
    <w:uiPriority w:val="99"/>
    <w:unhideWhenUsed/>
    <w:rsid w:val="0087053E"/>
    <w:rPr>
      <w:color w:val="0000FF"/>
      <w:u w:val="single"/>
    </w:rPr>
  </w:style>
  <w:style w:styleId="Tekstrezerviranogmjesta" w:type="character">
    <w:name w:val="Placeholder Text"/>
    <w:basedOn w:val="Zadanifontodlomka"/>
    <w:uiPriority w:val="99"/>
    <w:semiHidden/>
    <w:rsid w:val="00341ED9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341ED9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341ED9"/>
    <w:rPr>
      <w:sz w:val="24"/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341ED9"/>
    <w:rPr>
      <w:rFonts w:ascii="Times New Roman" w:cs="Times New Roman" w:hAnsi="Times New Roman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341ED9"/>
    <w:rPr>
      <w:rFonts w:ascii="Times New Roman" w:cs="Times New Roman" w:hAnsi="Times New Roman"/>
      <w:sz w:val="24"/>
      <w:szCs w:val="24"/>
      <w:bdr w:color="auto" w:space="0" w:sz="0" w:val="none"/>
      <w:shd w:color="auto" w:fill="CCFFCC" w:val="clear"/>
      <w:lang w:val="hr-HR"/>
    </w:rPr>
  </w:style>
  <w:style w:customStyle="1" w:styleId="Bodytext3" w:type="character">
    <w:name w:val="Body text (3)_"/>
    <w:basedOn w:val="Zadanifontodlomka"/>
    <w:link w:val="Bodytext30"/>
    <w:rsid w:val="00583638"/>
    <w:rPr>
      <w:rFonts w:ascii="Arial" w:cs="Arial" w:eastAsia="Arial" w:hAnsi="Arial"/>
      <w:sz w:val="16"/>
      <w:szCs w:val="16"/>
      <w:shd w:color="auto" w:fill="FFFFFF" w:val="clear"/>
    </w:rPr>
  </w:style>
  <w:style w:customStyle="1" w:styleId="Bodytext4" w:type="character">
    <w:name w:val="Body text (4)_"/>
    <w:basedOn w:val="Zadanifontodlomka"/>
    <w:link w:val="Bodytext40"/>
    <w:rsid w:val="00583638"/>
    <w:rPr>
      <w:rFonts w:ascii="Arial" w:cs="Arial" w:eastAsia="Arial" w:hAnsi="Arial"/>
      <w:b/>
      <w:bCs/>
      <w:sz w:val="15"/>
      <w:szCs w:val="15"/>
      <w:shd w:color="auto" w:fill="FFFFFF" w:val="clear"/>
    </w:rPr>
  </w:style>
  <w:style w:customStyle="1" w:styleId="Bodytext5" w:type="character">
    <w:name w:val="Body text (5)_"/>
    <w:basedOn w:val="Zadanifontodlomka"/>
    <w:link w:val="Bodytext50"/>
    <w:rsid w:val="00583638"/>
    <w:rPr>
      <w:rFonts w:ascii="Arial" w:cs="Arial" w:eastAsia="Arial" w:hAnsi="Arial"/>
      <w:b/>
      <w:bCs/>
      <w:i/>
      <w:iCs/>
      <w:sz w:val="16"/>
      <w:szCs w:val="16"/>
      <w:shd w:color="auto" w:fill="FFFFFF" w:val="clear"/>
    </w:rPr>
  </w:style>
  <w:style w:customStyle="1" w:styleId="Bodytext575ptNotItalic" w:type="character">
    <w:name w:val="Body text (5) + 7.5 pt;Not Italic"/>
    <w:basedOn w:val="Bodytext5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5"/>
      <w:szCs w:val="15"/>
      <w:shd w:color="auto" w:fill="FFFFFF" w:val="clear"/>
      <w:lang w:bidi="en-US" w:eastAsia="en-US" w:val="en-US"/>
    </w:rPr>
  </w:style>
  <w:style w:customStyle="1" w:styleId="Bodytext6" w:type="character">
    <w:name w:val="Body text (6)_"/>
    <w:basedOn w:val="Zadanifontodlomka"/>
    <w:link w:val="Bodytext60"/>
    <w:rsid w:val="00583638"/>
    <w:rPr>
      <w:rFonts w:ascii="Arial" w:cs="Arial" w:eastAsia="Arial" w:hAnsi="Arial"/>
      <w:b/>
      <w:bCs/>
      <w:i/>
      <w:iCs/>
      <w:sz w:val="12"/>
      <w:szCs w:val="12"/>
      <w:shd w:color="auto" w:fill="FFFFFF" w:val="clear"/>
    </w:rPr>
  </w:style>
  <w:style w:customStyle="1" w:styleId="Bodytext6NotBoldNotItalic" w:type="character">
    <w:name w:val="Body text (6) + Not Bold;Not Italic"/>
    <w:basedOn w:val="Bodytext6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2"/>
      <w:szCs w:val="12"/>
      <w:shd w:color="auto" w:fill="FFFFFF" w:val="clear"/>
      <w:lang w:bidi="hr-HR" w:eastAsia="hr-HR" w:val="hr-HR"/>
    </w:rPr>
  </w:style>
  <w:style w:customStyle="1" w:styleId="Heading2" w:type="character">
    <w:name w:val="Heading #2_"/>
    <w:basedOn w:val="Zadanifontodlomka"/>
    <w:link w:val="Heading20"/>
    <w:rsid w:val="00583638"/>
    <w:rPr>
      <w:rFonts w:ascii="Arial" w:cs="Arial" w:eastAsia="Arial" w:hAnsi="Arial"/>
      <w:b/>
      <w:bCs/>
      <w:sz w:val="22"/>
      <w:szCs w:val="22"/>
      <w:shd w:color="auto" w:fill="FFFFFF" w:val="clear"/>
    </w:rPr>
  </w:style>
  <w:style w:customStyle="1" w:styleId="Bodytext2" w:type="character">
    <w:name w:val="Body text (2)_"/>
    <w:basedOn w:val="Zadanifontodlomka"/>
    <w:rsid w:val="00583638"/>
    <w:rPr>
      <w:rFonts w:ascii="Arial" w:cs="Arial" w:eastAsia="Arial" w:hAnsi="Arial"/>
      <w:b w:val="0"/>
      <w:bCs w:val="0"/>
      <w:i w:val="0"/>
      <w:iCs w:val="0"/>
      <w:smallCaps w:val="0"/>
      <w:strike w:val="0"/>
      <w:u w:val="none"/>
    </w:rPr>
  </w:style>
  <w:style w:customStyle="1" w:styleId="Bodytext2Bold" w:type="character">
    <w:name w:val="Body text (2) + Bold"/>
    <w:basedOn w:val="Bodytext2"/>
    <w:rsid w:val="00583638"/>
    <w:rPr>
      <w:rFonts w:ascii="Arial" w:cs="Arial" w:eastAsia="Arial" w:hAnsi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bidi="hr-HR" w:eastAsia="hr-HR" w:val="hr-HR"/>
    </w:rPr>
  </w:style>
  <w:style w:customStyle="1" w:styleId="Bodytext216pt" w:type="character">
    <w:name w:val="Body text (2) + 16 pt"/>
    <w:basedOn w:val="Bodytext2"/>
    <w:rsid w:val="00583638"/>
    <w:rPr>
      <w:rFonts w:ascii="Arial" w:cs="Arial" w:eastAsia="Arial" w:hAnsi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bidi="hr-HR" w:eastAsia="hr-HR" w:val="hr-HR"/>
    </w:rPr>
  </w:style>
  <w:style w:customStyle="1" w:styleId="Bodytext20" w:type="character">
    <w:name w:val="Body text (2)"/>
    <w:basedOn w:val="Bodytext2"/>
    <w:rsid w:val="00583638"/>
    <w:rPr>
      <w:rFonts w:ascii="Arial" w:cs="Arial" w:eastAsia="Arial" w:hAnsi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bidi="hr-HR" w:eastAsia="hr-HR" w:val="hr-HR"/>
    </w:rPr>
  </w:style>
  <w:style w:customStyle="1" w:styleId="Bodytext7" w:type="character">
    <w:name w:val="Body text (7)_"/>
    <w:basedOn w:val="Zadanifontodlomka"/>
    <w:link w:val="Bodytext70"/>
    <w:rsid w:val="00583638"/>
    <w:rPr>
      <w:rFonts w:ascii="Arial" w:cs="Arial" w:eastAsia="Arial" w:hAnsi="Arial"/>
      <w:b/>
      <w:bCs/>
      <w:sz w:val="21"/>
      <w:szCs w:val="21"/>
      <w:shd w:color="auto" w:fill="FFFFFF" w:val="clear"/>
    </w:rPr>
  </w:style>
  <w:style w:customStyle="1" w:styleId="Bodytext7Italic" w:type="character">
    <w:name w:val="Body text (7) + Italic"/>
    <w:basedOn w:val="Bodytext7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21"/>
      <w:szCs w:val="21"/>
      <w:shd w:color="auto" w:fill="FFFFFF" w:val="clear"/>
      <w:lang w:bidi="hr-HR" w:eastAsia="hr-HR" w:val="hr-HR"/>
    </w:rPr>
  </w:style>
  <w:style w:customStyle="1" w:styleId="Bodytext3Italic" w:type="character">
    <w:name w:val="Body text (3) + Italic"/>
    <w:basedOn w:val="Bodytext3"/>
    <w:rsid w:val="00583638"/>
    <w:rPr>
      <w:rFonts w:ascii="Arial" w:cs="Arial" w:eastAsia="Arial" w:hAnsi="Arial"/>
      <w:i/>
      <w:iCs/>
      <w:color w:val="000000"/>
      <w:spacing w:val="0"/>
      <w:w w:val="100"/>
      <w:position w:val="0"/>
      <w:sz w:val="16"/>
      <w:szCs w:val="16"/>
      <w:shd w:color="auto" w:fill="FFFFFF" w:val="clear"/>
      <w:lang w:bidi="hr-HR" w:eastAsia="hr-HR" w:val="hr-HR"/>
    </w:rPr>
  </w:style>
  <w:style w:customStyle="1" w:styleId="Bodytext8" w:type="character">
    <w:name w:val="Body text (8)_"/>
    <w:basedOn w:val="Zadanifontodlomka"/>
    <w:link w:val="Bodytext80"/>
    <w:rsid w:val="00583638"/>
    <w:rPr>
      <w:rFonts w:ascii="Arial" w:cs="Arial" w:eastAsia="Arial" w:hAnsi="Arial"/>
      <w:b/>
      <w:bCs/>
      <w:sz w:val="15"/>
      <w:szCs w:val="15"/>
      <w:shd w:color="auto" w:fill="FFFFFF" w:val="clear"/>
    </w:rPr>
  </w:style>
  <w:style w:customStyle="1" w:styleId="Bodytext8ItalicSpacing2pt" w:type="character">
    <w:name w:val="Body text (8) + Italic;Spacing 2 pt"/>
    <w:basedOn w:val="Bodytext8"/>
    <w:rsid w:val="00583638"/>
    <w:rPr>
      <w:rFonts w:ascii="Arial" w:cs="Arial" w:eastAsia="Arial" w:hAnsi="Arial"/>
      <w:b/>
      <w:bCs/>
      <w:i/>
      <w:iCs/>
      <w:color w:val="000000"/>
      <w:spacing w:val="40"/>
      <w:w w:val="100"/>
      <w:position w:val="0"/>
      <w:sz w:val="15"/>
      <w:szCs w:val="15"/>
      <w:shd w:color="auto" w:fill="FFFFFF" w:val="clear"/>
      <w:lang w:bidi="hr-HR" w:eastAsia="hr-HR" w:val="hr-HR"/>
    </w:rPr>
  </w:style>
  <w:style w:customStyle="1" w:styleId="Bodytext9" w:type="character">
    <w:name w:val="Body text (9)_"/>
    <w:basedOn w:val="Zadanifontodlomka"/>
    <w:rsid w:val="00583638"/>
    <w:rPr>
      <w:rFonts w:ascii="Arial" w:cs="Arial" w:eastAsia="Arial" w:hAnsi="Arial"/>
      <w:b/>
      <w:bCs/>
      <w:i/>
      <w:iCs/>
      <w:smallCaps w:val="0"/>
      <w:strike w:val="0"/>
      <w:sz w:val="15"/>
      <w:szCs w:val="15"/>
      <w:u w:val="none"/>
    </w:rPr>
  </w:style>
  <w:style w:customStyle="1" w:styleId="Bodytext10" w:type="character">
    <w:name w:val="Body text (10)_"/>
    <w:basedOn w:val="Zadanifontodlomka"/>
    <w:rsid w:val="00583638"/>
    <w:rPr>
      <w:rFonts w:ascii="Arial" w:cs="Arial" w:eastAsia="Arial" w:hAnsi="Arial"/>
      <w:b w:val="0"/>
      <w:bCs w:val="0"/>
      <w:i/>
      <w:iCs/>
      <w:smallCaps w:val="0"/>
      <w:strike w:val="0"/>
      <w:u w:val="none"/>
    </w:rPr>
  </w:style>
  <w:style w:customStyle="1" w:styleId="Heading1" w:type="character">
    <w:name w:val="Heading #1_"/>
    <w:basedOn w:val="Zadanifontodlomka"/>
    <w:link w:val="Heading10"/>
    <w:rsid w:val="00583638"/>
    <w:rPr>
      <w:rFonts w:ascii="Arial" w:cs="Arial" w:eastAsia="Arial" w:hAnsi="Arial"/>
      <w:b/>
      <w:bCs/>
      <w:i/>
      <w:iCs/>
      <w:shd w:color="auto" w:fill="FFFFFF" w:val="clear"/>
    </w:rPr>
  </w:style>
  <w:style w:customStyle="1" w:styleId="Bodytext29ptItalicSpacing0pt" w:type="character">
    <w:name w:val="Body text (2) + 9 pt;Italic;Spacing 0 pt"/>
    <w:basedOn w:val="Bodytext2"/>
    <w:rsid w:val="00583638"/>
    <w:rPr>
      <w:rFonts w:ascii="Arial" w:cs="Arial" w:eastAsia="Arial" w:hAnsi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18"/>
      <w:szCs w:val="18"/>
      <w:u w:val="none"/>
      <w:lang w:bidi="hr-HR" w:eastAsia="hr-HR" w:val="hr-HR"/>
    </w:rPr>
  </w:style>
  <w:style w:customStyle="1" w:styleId="Bodytext11" w:type="character">
    <w:name w:val="Body text (11)_"/>
    <w:basedOn w:val="Zadanifontodlomka"/>
    <w:link w:val="Bodytext110"/>
    <w:rsid w:val="00583638"/>
    <w:rPr>
      <w:rFonts w:ascii="Arial" w:cs="Arial" w:eastAsia="Arial" w:hAnsi="Arial"/>
      <w:b/>
      <w:bCs/>
      <w:i/>
      <w:iCs/>
      <w:sz w:val="17"/>
      <w:szCs w:val="17"/>
      <w:shd w:color="auto" w:fill="FFFFFF" w:val="clear"/>
    </w:rPr>
  </w:style>
  <w:style w:customStyle="1" w:styleId="Bodytext90" w:type="character">
    <w:name w:val="Body text (9)"/>
    <w:basedOn w:val="Bodytext9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single"/>
      <w:lang w:bidi="hr-HR" w:eastAsia="hr-HR" w:val="hr-HR"/>
    </w:rPr>
  </w:style>
  <w:style w:customStyle="1" w:styleId="Bodytext12" w:type="character">
    <w:name w:val="Body text (12)_"/>
    <w:basedOn w:val="Zadanifontodlomka"/>
    <w:rsid w:val="00583638"/>
    <w:rPr>
      <w:rFonts w:ascii="Arial" w:cs="Arial" w:eastAsia="Arial" w:hAnsi="Arial"/>
      <w:b w:val="0"/>
      <w:bCs w:val="0"/>
      <w:i/>
      <w:iCs/>
      <w:smallCaps w:val="0"/>
      <w:strike w:val="0"/>
      <w:spacing w:val="-10"/>
      <w:sz w:val="18"/>
      <w:szCs w:val="18"/>
      <w:u w:val="none"/>
    </w:rPr>
  </w:style>
  <w:style w:customStyle="1" w:styleId="Bodytext275ptBold" w:type="character">
    <w:name w:val="Body text (2) + 7.5 pt;Bold"/>
    <w:basedOn w:val="Bodytext2"/>
    <w:rsid w:val="00583638"/>
    <w:rPr>
      <w:rFonts w:ascii="Arial" w:cs="Arial" w:eastAsia="Arial" w:hAnsi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bidi="hr-HR" w:eastAsia="hr-HR" w:val="hr-HR"/>
    </w:rPr>
  </w:style>
  <w:style w:customStyle="1" w:styleId="Bodytext9NotItalic" w:type="character">
    <w:name w:val="Body text (9) + Not Italic"/>
    <w:basedOn w:val="Bodytext9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bidi="hr-HR" w:eastAsia="hr-HR" w:val="hr-HR"/>
    </w:rPr>
  </w:style>
  <w:style w:customStyle="1" w:styleId="Bodytext7Exact" w:type="character">
    <w:name w:val="Body text (7) Exact"/>
    <w:basedOn w:val="Zadanifontodlomka"/>
    <w:rsid w:val="00583638"/>
    <w:rPr>
      <w:rFonts w:ascii="Arial" w:cs="Arial" w:eastAsia="Arial" w:hAnsi="Arial"/>
      <w:b/>
      <w:bCs/>
      <w:i w:val="0"/>
      <w:iCs w:val="0"/>
      <w:smallCaps w:val="0"/>
      <w:strike w:val="0"/>
      <w:sz w:val="21"/>
      <w:szCs w:val="21"/>
      <w:u w:val="none"/>
    </w:rPr>
  </w:style>
  <w:style w:customStyle="1" w:styleId="Bodytext13Exact" w:type="character">
    <w:name w:val="Body text (13) Exact"/>
    <w:basedOn w:val="Zadanifontodlomka"/>
    <w:rsid w:val="00583638"/>
    <w:rPr>
      <w:rFonts w:ascii="Arial" w:cs="Arial" w:eastAsia="Arial" w:hAnsi="Arial"/>
      <w:b/>
      <w:bCs/>
      <w:i w:val="0"/>
      <w:iCs w:val="0"/>
      <w:smallCaps w:val="0"/>
      <w:strike w:val="0"/>
      <w:spacing w:val="0"/>
      <w:sz w:val="22"/>
      <w:szCs w:val="22"/>
      <w:u w:val="none"/>
    </w:rPr>
  </w:style>
  <w:style w:customStyle="1" w:styleId="Bodytext14Exact" w:type="character">
    <w:name w:val="Body text (14) Exact"/>
    <w:basedOn w:val="Bodytext14"/>
    <w:rsid w:val="00583638"/>
    <w:rPr>
      <w:rFonts w:ascii="Arial" w:cs="Arial" w:eastAsia="Arial" w:hAnsi="Arial"/>
      <w:b/>
      <w:bCs/>
      <w:i/>
      <w:iCs/>
      <w:smallCaps w:val="0"/>
      <w:strike w:val="0"/>
      <w:sz w:val="21"/>
      <w:szCs w:val="21"/>
      <w:u w:val="single"/>
    </w:rPr>
  </w:style>
  <w:style w:customStyle="1" w:styleId="Bodytext2Exact" w:type="character">
    <w:name w:val="Body text (2) Exact"/>
    <w:basedOn w:val="Zadanifontodlomka"/>
    <w:rsid w:val="00583638"/>
    <w:rPr>
      <w:rFonts w:ascii="Arial" w:cs="Arial" w:eastAsia="Arial" w:hAnsi="Arial"/>
      <w:b w:val="0"/>
      <w:bCs w:val="0"/>
      <w:i w:val="0"/>
      <w:iCs w:val="0"/>
      <w:smallCaps w:val="0"/>
      <w:strike w:val="0"/>
      <w:u w:val="none"/>
    </w:rPr>
  </w:style>
  <w:style w:customStyle="1" w:styleId="Bodytext13105ptItalicExact" w:type="character">
    <w:name w:val="Body text (13) + 10.5 pt;Italic Exact"/>
    <w:basedOn w:val="Bodytext13"/>
    <w:rsid w:val="00583638"/>
    <w:rPr>
      <w:rFonts w:ascii="Arial" w:cs="Arial" w:eastAsia="Arial" w:hAnsi="Arial"/>
      <w:b/>
      <w:bCs/>
      <w:i/>
      <w:iCs/>
      <w:sz w:val="21"/>
      <w:szCs w:val="21"/>
      <w:u w:val="single"/>
      <w:shd w:color="auto" w:fill="FFFFFF" w:val="clear"/>
    </w:rPr>
  </w:style>
  <w:style w:customStyle="1" w:styleId="Bodytext13105ptNotBoldItalicExact" w:type="character">
    <w:name w:val="Body text (13) + 10.5 pt;Not Bold;Italic Exact"/>
    <w:basedOn w:val="Bodytext13"/>
    <w:rsid w:val="00583638"/>
    <w:rPr>
      <w:rFonts w:ascii="Arial" w:cs="Arial" w:eastAsia="Arial" w:hAnsi="Arial"/>
      <w:b/>
      <w:bCs/>
      <w:i/>
      <w:iCs/>
      <w:sz w:val="21"/>
      <w:szCs w:val="21"/>
      <w:u w:val="single"/>
      <w:shd w:color="auto" w:fill="FFFFFF" w:val="clear"/>
    </w:rPr>
  </w:style>
  <w:style w:customStyle="1" w:styleId="Bodytext15Exact" w:type="character">
    <w:name w:val="Body text (15) Exact"/>
    <w:basedOn w:val="Zadanifontodlomka"/>
    <w:link w:val="Bodytext15"/>
    <w:rsid w:val="00583638"/>
    <w:rPr>
      <w:rFonts w:ascii="Arial" w:cs="Arial" w:eastAsia="Arial" w:hAnsi="Arial"/>
      <w:b/>
      <w:bCs/>
      <w:i/>
      <w:iCs/>
      <w:sz w:val="21"/>
      <w:szCs w:val="21"/>
      <w:shd w:color="auto" w:fill="FFFFFF" w:val="clear"/>
    </w:rPr>
  </w:style>
  <w:style w:customStyle="1" w:styleId="Bodytext13" w:type="character">
    <w:name w:val="Body text (13)_"/>
    <w:basedOn w:val="Zadanifontodlomka"/>
    <w:link w:val="Bodytext130"/>
    <w:rsid w:val="00583638"/>
    <w:rPr>
      <w:rFonts w:ascii="Arial" w:cs="Arial" w:eastAsia="Arial" w:hAnsi="Arial"/>
      <w:b/>
      <w:bCs/>
      <w:sz w:val="22"/>
      <w:szCs w:val="22"/>
      <w:shd w:color="auto" w:fill="FFFFFF" w:val="clear"/>
    </w:rPr>
  </w:style>
  <w:style w:customStyle="1" w:styleId="Bodytext13105ptItalic" w:type="character">
    <w:name w:val="Body text (13) + 10.5 pt;Italic"/>
    <w:basedOn w:val="Bodytext13"/>
    <w:rsid w:val="00583638"/>
    <w:rPr>
      <w:rFonts w:ascii="Arial" w:cs="Arial" w:eastAsia="Arial" w:hAnsi="Arial"/>
      <w:b/>
      <w:bCs/>
      <w:i/>
      <w:iCs/>
      <w:color w:val="000000"/>
      <w:w w:val="100"/>
      <w:position w:val="0"/>
      <w:sz w:val="21"/>
      <w:szCs w:val="21"/>
      <w:u w:val="single"/>
      <w:shd w:color="auto" w:fill="FFFFFF" w:val="clear"/>
      <w:lang w:bidi="hr-HR" w:eastAsia="hr-HR" w:val="hr-HR"/>
    </w:rPr>
  </w:style>
  <w:style w:customStyle="1" w:styleId="Bodytext14" w:type="character">
    <w:name w:val="Body text (14)_"/>
    <w:basedOn w:val="Zadanifontodlomka"/>
    <w:rsid w:val="00583638"/>
    <w:rPr>
      <w:rFonts w:ascii="Arial" w:cs="Arial" w:eastAsia="Arial" w:hAnsi="Arial"/>
      <w:b/>
      <w:bCs/>
      <w:i/>
      <w:iCs/>
      <w:smallCaps w:val="0"/>
      <w:strike w:val="0"/>
      <w:sz w:val="21"/>
      <w:szCs w:val="21"/>
      <w:u w:val="none"/>
    </w:rPr>
  </w:style>
  <w:style w:customStyle="1" w:styleId="Bodytext1412ptNotBold" w:type="character">
    <w:name w:val="Body text (14) + 12 pt;Not Bold"/>
    <w:basedOn w:val="Bodytext14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bidi="hr-HR" w:eastAsia="hr-HR" w:val="hr-HR"/>
    </w:rPr>
  </w:style>
  <w:style w:customStyle="1" w:styleId="Bodytext140" w:type="character">
    <w:name w:val="Body text (14)"/>
    <w:basedOn w:val="Bodytext14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1" w:styleId="Bodytext2105ptBold" w:type="character">
    <w:name w:val="Body text (2) + 10.5 pt;Bold"/>
    <w:basedOn w:val="Bodytext2"/>
    <w:rsid w:val="00583638"/>
    <w:rPr>
      <w:rFonts w:ascii="Arial" w:cs="Arial" w:eastAsia="Arial" w:hAnsi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bidi="hr-HR" w:eastAsia="hr-HR" w:val="hr-HR"/>
    </w:rPr>
  </w:style>
  <w:style w:customStyle="1" w:styleId="Bodytext14NotItalic" w:type="character">
    <w:name w:val="Body text (14) + Not Italic"/>
    <w:basedOn w:val="Bodytext14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1" w:styleId="Headerorfooter" w:type="character">
    <w:name w:val="Header or footer_"/>
    <w:basedOn w:val="Zadanifontodlomka"/>
    <w:rsid w:val="00583638"/>
    <w:rPr>
      <w:rFonts w:ascii="Arial" w:cs="Arial" w:eastAsia="Arial" w:hAnsi="Arial"/>
      <w:b/>
      <w:bCs/>
      <w:i/>
      <w:iCs/>
      <w:smallCaps w:val="0"/>
      <w:strike w:val="0"/>
      <w:spacing w:val="-10"/>
      <w:sz w:val="15"/>
      <w:szCs w:val="15"/>
      <w:u w:val="none"/>
      <w:lang w:bidi="en-US" w:eastAsia="en-US" w:val="en-US"/>
    </w:rPr>
  </w:style>
  <w:style w:customStyle="1" w:styleId="Headerorfooter0" w:type="character">
    <w:name w:val="Header or footer"/>
    <w:basedOn w:val="Headerorfooter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-10"/>
      <w:w w:val="100"/>
      <w:position w:val="0"/>
      <w:sz w:val="15"/>
      <w:szCs w:val="15"/>
      <w:u w:val="none"/>
      <w:lang w:bidi="en-US" w:eastAsia="en-US" w:val="en-US"/>
    </w:rPr>
  </w:style>
  <w:style w:customStyle="1" w:styleId="Bodytext16" w:type="character">
    <w:name w:val="Body text (16)_"/>
    <w:basedOn w:val="Zadanifontodlomka"/>
    <w:rsid w:val="00583638"/>
    <w:rPr>
      <w:rFonts w:ascii="Arial" w:cs="Arial" w:eastAsia="Arial" w:hAnsi="Arial"/>
      <w:b/>
      <w:bCs/>
      <w:i/>
      <w:iCs/>
      <w:smallCaps w:val="0"/>
      <w:strike w:val="0"/>
      <w:spacing w:val="-10"/>
      <w:sz w:val="17"/>
      <w:szCs w:val="17"/>
      <w:u w:val="none"/>
    </w:rPr>
  </w:style>
  <w:style w:customStyle="1" w:styleId="Bodytext160" w:type="character">
    <w:name w:val="Body text (16)"/>
    <w:basedOn w:val="Bodytext16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-10"/>
      <w:w w:val="100"/>
      <w:position w:val="0"/>
      <w:sz w:val="17"/>
      <w:szCs w:val="17"/>
      <w:u w:val="single"/>
    </w:rPr>
  </w:style>
  <w:style w:customStyle="1" w:styleId="Tablecaption" w:type="character">
    <w:name w:val="Table caption_"/>
    <w:basedOn w:val="Zadanifontodlomka"/>
    <w:link w:val="Tablecaption0"/>
    <w:rsid w:val="00583638"/>
    <w:rPr>
      <w:rFonts w:ascii="Arial" w:cs="Arial" w:eastAsia="Arial" w:hAnsi="Arial"/>
      <w:sz w:val="16"/>
      <w:szCs w:val="16"/>
      <w:shd w:color="auto" w:fill="FFFFFF" w:val="clear"/>
    </w:rPr>
  </w:style>
  <w:style w:customStyle="1" w:styleId="Bodytext98ptNotBoldNotItalic" w:type="character">
    <w:name w:val="Body text (9) + 8 pt;Not Bold;Not Italic"/>
    <w:basedOn w:val="Bodytext9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bidi="hr-HR" w:eastAsia="hr-HR" w:val="hr-HR"/>
    </w:rPr>
  </w:style>
  <w:style w:customStyle="1" w:styleId="Bodytext375ptBoldItalic" w:type="character">
    <w:name w:val="Body text (3) + 7.5 pt;Bold;Italic"/>
    <w:basedOn w:val="Bodytext3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5"/>
      <w:szCs w:val="15"/>
      <w:shd w:color="auto" w:fill="FFFFFF" w:val="clear"/>
      <w:lang w:bidi="hr-HR" w:eastAsia="hr-HR" w:val="hr-HR"/>
    </w:rPr>
  </w:style>
  <w:style w:customStyle="1" w:styleId="Bodytext9Spacing-1pt" w:type="character">
    <w:name w:val="Body text (9) + Spacing -1 pt"/>
    <w:basedOn w:val="Bodytext9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-20"/>
      <w:w w:val="100"/>
      <w:position w:val="0"/>
      <w:sz w:val="15"/>
      <w:szCs w:val="15"/>
      <w:u w:val="none"/>
      <w:lang w:bidi="hr-HR" w:eastAsia="hr-HR" w:val="hr-HR"/>
    </w:rPr>
  </w:style>
  <w:style w:customStyle="1" w:styleId="Bodytext48ptNotBoldItalic" w:type="character">
    <w:name w:val="Body text (4) + 8 pt;Not Bold;Italic"/>
    <w:basedOn w:val="Bodytext4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6"/>
      <w:szCs w:val="16"/>
      <w:u w:val="single"/>
      <w:shd w:color="auto" w:fill="FFFFFF" w:val="clear"/>
      <w:lang w:bidi="hr-HR" w:eastAsia="hr-HR" w:val="hr-HR"/>
    </w:rPr>
  </w:style>
  <w:style w:customStyle="1" w:styleId="Bodytext14Spacing2pt" w:type="character">
    <w:name w:val="Body text (14) + Spacing 2 pt"/>
    <w:basedOn w:val="Bodytext14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50"/>
      <w:w w:val="100"/>
      <w:position w:val="0"/>
      <w:sz w:val="21"/>
      <w:szCs w:val="21"/>
      <w:u w:val="none"/>
    </w:rPr>
  </w:style>
  <w:style w:customStyle="1" w:styleId="Bodytext26ptBold" w:type="character">
    <w:name w:val="Body text (2) + 6 pt;Bold"/>
    <w:basedOn w:val="Bodytext2"/>
    <w:rsid w:val="00583638"/>
    <w:rPr>
      <w:rFonts w:ascii="Arial" w:cs="Arial" w:eastAsia="Arial" w:hAnsi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bidi="hr-HR" w:eastAsia="hr-HR" w:val="hr-HR"/>
    </w:rPr>
  </w:style>
  <w:style w:customStyle="1" w:styleId="Bodytext575pt" w:type="character">
    <w:name w:val="Body text (5) + 7.5 pt"/>
    <w:basedOn w:val="Bodytext5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5"/>
      <w:szCs w:val="15"/>
      <w:shd w:color="auto" w:fill="FFFFFF" w:val="clear"/>
      <w:lang w:bidi="hr-HR" w:eastAsia="hr-HR" w:val="hr-HR"/>
    </w:rPr>
  </w:style>
  <w:style w:customStyle="1" w:styleId="Bodytext17" w:type="character">
    <w:name w:val="Body text (17)_"/>
    <w:basedOn w:val="Zadanifontodlomka"/>
    <w:rsid w:val="00583638"/>
    <w:rPr>
      <w:rFonts w:ascii="Arial" w:cs="Arial" w:eastAsia="Arial" w:hAnsi="Arial"/>
      <w:b/>
      <w:bCs/>
      <w:i/>
      <w:iCs/>
      <w:smallCaps w:val="0"/>
      <w:strike w:val="0"/>
      <w:sz w:val="13"/>
      <w:szCs w:val="13"/>
      <w:u w:val="none"/>
    </w:rPr>
  </w:style>
  <w:style w:customStyle="1" w:styleId="Bodytext170" w:type="character">
    <w:name w:val="Body text (17)"/>
    <w:basedOn w:val="Bodytext17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13"/>
      <w:szCs w:val="13"/>
      <w:u w:val="single"/>
      <w:lang w:bidi="hr-HR" w:eastAsia="hr-HR" w:val="hr-HR"/>
    </w:rPr>
  </w:style>
  <w:style w:customStyle="1" w:styleId="Bodytext865ptItalic" w:type="character">
    <w:name w:val="Body text (8) + 6.5 pt;Italic"/>
    <w:basedOn w:val="Bodytext8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3"/>
      <w:szCs w:val="13"/>
      <w:u w:val="single"/>
      <w:shd w:color="auto" w:fill="FFFFFF" w:val="clear"/>
      <w:lang w:bidi="hr-HR" w:eastAsia="hr-HR" w:val="hr-HR"/>
    </w:rPr>
  </w:style>
  <w:style w:customStyle="1" w:styleId="Heading2105ptItalic" w:type="character">
    <w:name w:val="Heading #2 + 10.5 pt;Italic"/>
    <w:basedOn w:val="Heading2"/>
    <w:rsid w:val="00583638"/>
    <w:rPr>
      <w:rFonts w:ascii="Arial" w:cs="Arial" w:eastAsia="Arial" w:hAnsi="Arial"/>
      <w:b/>
      <w:bCs/>
      <w:i/>
      <w:iCs/>
      <w:color w:val="000000"/>
      <w:w w:val="100"/>
      <w:position w:val="0"/>
      <w:sz w:val="21"/>
      <w:szCs w:val="21"/>
      <w:u w:val="single"/>
      <w:shd w:color="auto" w:fill="FFFFFF" w:val="clear"/>
      <w:lang w:bidi="hr-HR" w:eastAsia="hr-HR" w:val="hr-HR"/>
    </w:rPr>
  </w:style>
  <w:style w:customStyle="1" w:styleId="Bodytext120" w:type="character">
    <w:name w:val="Body text (12)"/>
    <w:basedOn w:val="Bodytext12"/>
    <w:rsid w:val="00583638"/>
    <w:rPr>
      <w:rFonts w:ascii="Arial" w:cs="Arial" w:eastAsia="Arial" w:hAnsi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18"/>
      <w:szCs w:val="18"/>
      <w:u w:val="single"/>
    </w:rPr>
  </w:style>
  <w:style w:customStyle="1" w:styleId="Bodytext4Italic" w:type="character">
    <w:name w:val="Body text (4) + Italic"/>
    <w:basedOn w:val="Bodytext4"/>
    <w:rsid w:val="00583638"/>
    <w:rPr>
      <w:rFonts w:ascii="Arial" w:cs="Arial" w:eastAsia="Arial" w:hAnsi="Arial"/>
      <w:b/>
      <w:bCs/>
      <w:i/>
      <w:iCs/>
      <w:color w:val="000000"/>
      <w:spacing w:val="0"/>
      <w:w w:val="100"/>
      <w:position w:val="0"/>
      <w:sz w:val="15"/>
      <w:szCs w:val="15"/>
      <w:u w:val="single"/>
      <w:shd w:color="auto" w:fill="FFFFFF" w:val="clear"/>
      <w:lang w:bidi="hr-HR" w:eastAsia="hr-HR" w:val="hr-HR"/>
    </w:rPr>
  </w:style>
  <w:style w:customStyle="1" w:styleId="Bodytext2105ptBoldItalic" w:type="character">
    <w:name w:val="Body text (2) + 10.5 pt;Bold;Italic"/>
    <w:basedOn w:val="Bodytext2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1" w:styleId="Bodytext100" w:type="character">
    <w:name w:val="Body text (10)"/>
    <w:basedOn w:val="Bodytext10"/>
    <w:rsid w:val="00583638"/>
    <w:rPr>
      <w:rFonts w:ascii="Arial" w:cs="Arial" w:eastAsia="Arial" w:hAnsi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bidi="hr-HR" w:eastAsia="hr-HR" w:val="hr-HR"/>
    </w:rPr>
  </w:style>
  <w:style w:customStyle="1" w:styleId="Bodytext1411ptNotItalic" w:type="character">
    <w:name w:val="Body text (14) + 11 pt;Not Italic"/>
    <w:basedOn w:val="Bodytext14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bidi="hr-HR" w:eastAsia="hr-HR" w:val="hr-HR"/>
    </w:rPr>
  </w:style>
  <w:style w:customStyle="1" w:styleId="Bodytext10105ptBold" w:type="character">
    <w:name w:val="Body text (10) + 10.5 pt;Bold"/>
    <w:basedOn w:val="Bodytext10"/>
    <w:rsid w:val="00583638"/>
    <w:rPr>
      <w:rFonts w:ascii="Arial" w:cs="Arial" w:eastAsia="Arial" w:hAnsi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single"/>
      <w:lang w:bidi="hr-HR" w:eastAsia="hr-HR" w:val="hr-HR"/>
    </w:rPr>
  </w:style>
  <w:style w:customStyle="1" w:styleId="Bodytext30" w:type="paragraph">
    <w:name w:val="Body text (3)"/>
    <w:basedOn w:val="Normal"/>
    <w:link w:val="Bodytext3"/>
    <w:rsid w:val="00583638"/>
    <w:pPr>
      <w:widowControl w:val="0"/>
      <w:shd w:color="auto" w:fill="FFFFFF" w:val="clear"/>
      <w:spacing w:after="600" w:line="0" w:lineRule="atLeast"/>
      <w:ind w:hanging="3"/>
    </w:pPr>
    <w:rPr>
      <w:rFonts w:ascii="Arial" w:cs="Arial" w:eastAsia="Arial" w:hAnsi="Arial"/>
      <w:sz w:val="16"/>
      <w:szCs w:val="16"/>
    </w:rPr>
  </w:style>
  <w:style w:customStyle="1" w:styleId="Bodytext40" w:type="paragraph">
    <w:name w:val="Body text (4)"/>
    <w:basedOn w:val="Normal"/>
    <w:link w:val="Bodytext4"/>
    <w:rsid w:val="00583638"/>
    <w:pPr>
      <w:widowControl w:val="0"/>
      <w:shd w:color="auto" w:fill="FFFFFF" w:val="clear"/>
      <w:spacing w:after="360" w:before="600" w:line="207" w:lineRule="exact"/>
    </w:pPr>
    <w:rPr>
      <w:rFonts w:ascii="Arial" w:cs="Arial" w:eastAsia="Arial" w:hAnsi="Arial"/>
      <w:b/>
      <w:bCs/>
      <w:sz w:val="15"/>
      <w:szCs w:val="15"/>
    </w:rPr>
  </w:style>
  <w:style w:customStyle="1" w:styleId="Bodytext50" w:type="paragraph">
    <w:name w:val="Body text (5)"/>
    <w:basedOn w:val="Normal"/>
    <w:link w:val="Bodytext5"/>
    <w:rsid w:val="00583638"/>
    <w:pPr>
      <w:widowControl w:val="0"/>
      <w:shd w:color="auto" w:fill="FFFFFF" w:val="clear"/>
      <w:spacing w:after="180" w:before="360" w:line="0" w:lineRule="atLeast"/>
      <w:ind w:firstLine="48"/>
      <w:jc w:val="both"/>
    </w:pPr>
    <w:rPr>
      <w:rFonts w:ascii="Arial" w:cs="Arial" w:eastAsia="Arial" w:hAnsi="Arial"/>
      <w:b/>
      <w:bCs/>
      <w:i/>
      <w:iCs/>
      <w:sz w:val="16"/>
      <w:szCs w:val="16"/>
    </w:rPr>
  </w:style>
  <w:style w:customStyle="1" w:styleId="Bodytext60" w:type="paragraph">
    <w:name w:val="Body text (6)"/>
    <w:basedOn w:val="Normal"/>
    <w:link w:val="Bodytext6"/>
    <w:rsid w:val="00583638"/>
    <w:pPr>
      <w:widowControl w:val="0"/>
      <w:shd w:color="auto" w:fill="FFFFFF" w:val="clear"/>
      <w:spacing w:before="600" w:line="0" w:lineRule="atLeast"/>
      <w:jc w:val="right"/>
    </w:pPr>
    <w:rPr>
      <w:rFonts w:ascii="Arial" w:cs="Arial" w:eastAsia="Arial" w:hAnsi="Arial"/>
      <w:b/>
      <w:bCs/>
      <w:i/>
      <w:iCs/>
      <w:sz w:val="12"/>
      <w:szCs w:val="12"/>
    </w:rPr>
  </w:style>
  <w:style w:customStyle="1" w:styleId="Heading20" w:type="paragraph">
    <w:name w:val="Heading #2"/>
    <w:basedOn w:val="Normal"/>
    <w:link w:val="Heading2"/>
    <w:rsid w:val="00583638"/>
    <w:pPr>
      <w:widowControl w:val="0"/>
      <w:shd w:color="auto" w:fill="FFFFFF" w:val="clear"/>
      <w:spacing w:after="240" w:line="0" w:lineRule="atLeast"/>
      <w:ind w:firstLine="47"/>
      <w:jc w:val="both"/>
      <w:outlineLvl w:val="1"/>
    </w:pPr>
    <w:rPr>
      <w:rFonts w:ascii="Arial" w:cs="Arial" w:eastAsia="Arial" w:hAnsi="Arial"/>
      <w:b/>
      <w:bCs/>
      <w:szCs w:val="22"/>
    </w:rPr>
  </w:style>
  <w:style w:customStyle="1" w:styleId="Bodytext70" w:type="paragraph">
    <w:name w:val="Body text (7)"/>
    <w:basedOn w:val="Normal"/>
    <w:link w:val="Bodytext7"/>
    <w:rsid w:val="00583638"/>
    <w:pPr>
      <w:widowControl w:val="0"/>
      <w:shd w:color="auto" w:fill="FFFFFF" w:val="clear"/>
      <w:spacing w:before="240" w:line="0" w:lineRule="atLeast"/>
      <w:jc w:val="right"/>
    </w:pPr>
    <w:rPr>
      <w:rFonts w:ascii="Arial" w:cs="Arial" w:eastAsia="Arial" w:hAnsi="Arial"/>
      <w:b/>
      <w:bCs/>
      <w:sz w:val="21"/>
      <w:szCs w:val="21"/>
    </w:rPr>
  </w:style>
  <w:style w:customStyle="1" w:styleId="Bodytext80" w:type="paragraph">
    <w:name w:val="Body text (8)"/>
    <w:basedOn w:val="Normal"/>
    <w:link w:val="Bodytext8"/>
    <w:rsid w:val="00583638"/>
    <w:pPr>
      <w:widowControl w:val="0"/>
      <w:shd w:color="auto" w:fill="FFFFFF" w:val="clear"/>
      <w:spacing w:before="180" w:line="0" w:lineRule="atLeast"/>
      <w:jc w:val="right"/>
    </w:pPr>
    <w:rPr>
      <w:rFonts w:ascii="Arial" w:cs="Arial" w:eastAsia="Arial" w:hAnsi="Arial"/>
      <w:b/>
      <w:bCs/>
      <w:sz w:val="15"/>
      <w:szCs w:val="15"/>
    </w:rPr>
  </w:style>
  <w:style w:customStyle="1" w:styleId="Heading10" w:type="paragraph">
    <w:name w:val="Heading #1"/>
    <w:basedOn w:val="Normal"/>
    <w:link w:val="Heading1"/>
    <w:rsid w:val="00583638"/>
    <w:pPr>
      <w:widowControl w:val="0"/>
      <w:shd w:color="auto" w:fill="FFFFFF" w:val="clear"/>
      <w:spacing w:after="240" w:before="300" w:line="331" w:lineRule="exact"/>
      <w:ind w:hanging="699"/>
      <w:jc w:val="both"/>
      <w:outlineLvl w:val="0"/>
    </w:pPr>
    <w:rPr>
      <w:rFonts w:ascii="Arial" w:cs="Arial" w:eastAsia="Arial" w:hAnsi="Arial"/>
      <w:b/>
      <w:bCs/>
      <w:i/>
      <w:iCs/>
      <w:sz w:val="20"/>
    </w:rPr>
  </w:style>
  <w:style w:customStyle="1" w:styleId="Bodytext110" w:type="paragraph">
    <w:name w:val="Body text (11)"/>
    <w:basedOn w:val="Normal"/>
    <w:link w:val="Bodytext11"/>
    <w:rsid w:val="00583638"/>
    <w:pPr>
      <w:widowControl w:val="0"/>
      <w:shd w:color="auto" w:fill="FFFFFF" w:val="clear"/>
      <w:spacing w:after="180" w:line="0" w:lineRule="atLeast"/>
      <w:ind w:firstLine="54"/>
      <w:jc w:val="both"/>
    </w:pPr>
    <w:rPr>
      <w:rFonts w:ascii="Arial" w:cs="Arial" w:eastAsia="Arial" w:hAnsi="Arial"/>
      <w:b/>
      <w:bCs/>
      <w:i/>
      <w:iCs/>
      <w:sz w:val="17"/>
      <w:szCs w:val="17"/>
    </w:rPr>
  </w:style>
  <w:style w:customStyle="1" w:styleId="Bodytext130" w:type="paragraph">
    <w:name w:val="Body text (13)"/>
    <w:basedOn w:val="Normal"/>
    <w:link w:val="Bodytext13"/>
    <w:rsid w:val="00583638"/>
    <w:pPr>
      <w:widowControl w:val="0"/>
      <w:shd w:color="auto" w:fill="FFFFFF" w:val="clear"/>
      <w:spacing w:line="0" w:lineRule="atLeast"/>
      <w:ind w:firstLine="36"/>
    </w:pPr>
    <w:rPr>
      <w:rFonts w:ascii="Arial" w:cs="Arial" w:eastAsia="Arial" w:hAnsi="Arial"/>
      <w:b/>
      <w:bCs/>
      <w:szCs w:val="22"/>
    </w:rPr>
  </w:style>
  <w:style w:customStyle="1" w:styleId="Bodytext15" w:type="paragraph">
    <w:name w:val="Body text (15)"/>
    <w:basedOn w:val="Normal"/>
    <w:link w:val="Bodytext15Exact"/>
    <w:rsid w:val="00583638"/>
    <w:pPr>
      <w:widowControl w:val="0"/>
      <w:shd w:color="auto" w:fill="FFFFFF" w:val="clear"/>
      <w:spacing w:line="0" w:lineRule="atLeast"/>
      <w:ind w:firstLine="29"/>
    </w:pPr>
    <w:rPr>
      <w:rFonts w:ascii="Arial" w:cs="Arial" w:eastAsia="Arial" w:hAnsi="Arial"/>
      <w:b/>
      <w:bCs/>
      <w:i/>
      <w:iCs/>
      <w:sz w:val="21"/>
      <w:szCs w:val="21"/>
    </w:rPr>
  </w:style>
  <w:style w:customStyle="1" w:styleId="Tablecaption0" w:type="paragraph">
    <w:name w:val="Table caption"/>
    <w:basedOn w:val="Normal"/>
    <w:link w:val="Tablecaption"/>
    <w:rsid w:val="00583638"/>
    <w:pPr>
      <w:widowControl w:val="0"/>
      <w:shd w:color="auto" w:fill="FFFFFF" w:val="clear"/>
      <w:spacing w:line="0" w:lineRule="atLeast"/>
      <w:ind w:firstLine="26"/>
    </w:pPr>
    <w:rPr>
      <w:rFonts w:ascii="Arial" w:cs="Arial" w:eastAsia="Arial" w:hAnsi="Arial"/>
      <w:sz w:val="16"/>
      <w:szCs w:val="16"/>
    </w:rPr>
  </w:style>
  <w:style w:styleId="Istaknuto" w:type="character">
    <w:name w:val="Emphasis"/>
    <w:basedOn w:val="Zadanifontodlomka"/>
    <w:uiPriority w:val="20"/>
    <w:qFormat/>
    <w:rsid w:val="000E44A7"/>
    <w:rPr>
      <w:i/>
      <w:iCs/>
    </w:rPr>
  </w:style>
  <w:style w:styleId="Reetkatablice" w:type="table">
    <w:name w:val="Table Grid"/>
    <w:basedOn w:val="Obinatablica"/>
    <w:rsid w:val="00E33A69"/>
    <w:rPr>
      <w:sz w:val="20"/>
      <w:szCs w:val="20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Bodytext4Bold" w:type="character">
    <w:name w:val="Body text (4) + Bold"/>
    <w:basedOn w:val="Bodytext4"/>
    <w:rsid w:val="00203043"/>
    <w:rPr>
      <w:rFonts w:ascii="Times New Roman" w:cs="Times New Roman" w:eastAsia="Times New Roman" w:hAnsi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color="auto" w:fill="FFFFFF" w:val="clear"/>
      <w:lang w:bidi="hr-HR" w:eastAsia="hr-HR" w:val="hr-HR"/>
    </w:rPr>
  </w:style>
  <w:style w:customStyle="1" w:styleId="Bodytext6TimesNewRoman12pt" w:type="character">
    <w:name w:val="Body text (6) + Times New Roman;12 pt"/>
    <w:basedOn w:val="Bodytext6"/>
    <w:rsid w:val="00203043"/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color="auto" w:fill="FFFFFF" w:val="clear"/>
      <w:lang w:bidi="hr-HR" w:eastAsia="hr-HR" w:val="hr-HR"/>
    </w:rPr>
  </w:style>
  <w:style w:styleId="SlijeenaHiperveza" w:type="character">
    <w:name w:val="FollowedHyperlink"/>
    <w:basedOn w:val="Zadanifontodlomka"/>
    <w:semiHidden/>
    <w:unhideWhenUsed/>
    <w:rsid w:val="0038687F"/>
    <w:rPr>
      <w:color w:themeColor="followedHyperlink"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3423180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45964474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312610006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  <w:div w:id="59312511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  <w:div w:id="132369627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  <w:div w:id="205214469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2136620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61152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61385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84458292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3315944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14322568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94781412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6603224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35792796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449089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7696523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4701585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787718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3334497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795101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3495428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3440307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5802560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4776869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544645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9006488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2503116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6958882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0490804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73299744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4063554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02775783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7682004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11073494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4157984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7072674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9207484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8172721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6618942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1816035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4544630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9205573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5883545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9865959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75763036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3387607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99225374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1336547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7769373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0602478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8787454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45842535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7583237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7258645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98936064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3394439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2074924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6592742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7676808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2021377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0596292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2511095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1399355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2521630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4596096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96518603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14638729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89712843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9127163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44842777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3959574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2848039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86706465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5810598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22893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tif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mnbonus1@gmail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yperlink" Target="mailto:Katarina.Drndelic@tszg.pravosudje.hr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mailto:stecajniupraviteljmehmedovic@gmail.com" TargetMode="External"/><Relationship Id="rId14" Type="http://schemas.openxmlformats.org/officeDocument/2006/relationships/image" Target="media/image3.jpeg"/><Relationship Id="rId22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20. srpnja 2018.</izvorni_sadrzaj>
    <derivirana_varijabla naziv="DomainObject.DatumDonosenjaOdluke_1">20. srpnja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St-1260/2017-26</izvorni_sadrzaj>
    <derivirana_varijabla naziv="DomainObject.Oznaka_1">St-1260/2017-26</derivirana_varijabla>
  </DomainObject.Oznaka>
  <DomainObject.DonositeljOdluke.Ime>
    <izvorni_sadrzaj>Ivana</izvorni_sadrzaj>
    <derivirana_varijabla naziv="DomainObject.DonositeljOdluke.Ime_1">Ivana</derivirana_varijabla>
  </DomainObject.DonositeljOdluke.Ime>
  <DomainObject.DonositeljOdluke.Prezime>
    <izvorni_sadrzaj>Koštarić Fegeš</izvorni_sadrzaj>
    <derivirana_varijabla naziv="DomainObject.DonositeljOdluke.Prezime_1">Koštarić Fegeš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3</izvorni_sadrzaj>
    <derivirana_varijabla naziv="DomainObject.BrojStranica_1">3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1260</izvorni_sadrzaj>
    <derivirana_varijabla naziv="DomainObject.Predmet.Broj_1">1260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21. travnja 2017.</izvorni_sadrzaj>
    <derivirana_varijabla naziv="DomainObject.Predmet.DatumOsnivanja_1">21. travnja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St-1260/2017</izvorni_sadrzaj>
    <derivirana_varijabla naziv="DomainObject.Predmet.OznakaBroj_1">St-1260/2017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LuLo Petrinja j.d.o.o.</izvorni_sadrzaj>
    <derivirana_varijabla naziv="DomainObject.Predmet.ProtustrankaFormated_1">  LuLo Petrinja j.d.o.o.</derivirana_varijabla>
  </DomainObject.Predmet.ProtustrankaFormated>
  <DomainObject.Predmet.ProtustrankaFormatedOIB>
    <izvorni_sadrzaj>  LuLo Petrinja j.d.o.o., OIB 23105263432</izvorni_sadrzaj>
    <derivirana_varijabla naziv="DomainObject.Predmet.ProtustrankaFormatedOIB_1">  LuLo Petrinja j.d.o.o., OIB 23105263432</derivirana_varijabla>
  </DomainObject.Predmet.ProtustrankaFormatedOIB>
  <DomainObject.Predmet.ProtustrankaFormatedWithAdress>
    <izvorni_sadrzaj> LuLo Petrinja j.d.o.o., Vatrogasna 50, 44250 Petrinja</izvorni_sadrzaj>
    <derivirana_varijabla naziv="DomainObject.Predmet.ProtustrankaFormatedWithAdress_1"> LuLo Petrinja j.d.o.o., Vatrogasna 50, 44250 Petrinja</derivirana_varijabla>
  </DomainObject.Predmet.ProtustrankaFormatedWithAdress>
  <DomainObject.Predmet.ProtustrankaFormatedWithAdressOIB>
    <izvorni_sadrzaj> LuLo Petrinja j.d.o.o., OIB 23105263432, Vatrogasna 50, 44250 Petrinja</izvorni_sadrzaj>
    <derivirana_varijabla naziv="DomainObject.Predmet.ProtustrankaFormatedWithAdressOIB_1"> LuLo Petrinja j.d.o.o., OIB 23105263432, Vatrogasna 50, 44250 Petrinja</derivirana_varijabla>
  </DomainObject.Predmet.ProtustrankaFormatedWithAdressOIB>
  <DomainObject.Predmet.ProtustrankaWithAdress>
    <izvorni_sadrzaj>LuLo Petrinja j.d.o.o. Vatrogasna 50, 44250 Petrinja</izvorni_sadrzaj>
    <derivirana_varijabla naziv="DomainObject.Predmet.ProtustrankaWithAdress_1">LuLo Petrinja j.d.o.o. Vatrogasna 50, 44250 Petrinja</derivirana_varijabla>
  </DomainObject.Predmet.ProtustrankaWithAdress>
  <DomainObject.Predmet.ProtustrankaWithAdressOIB>
    <izvorni_sadrzaj>LuLo Petrinja j.d.o.o., OIB 23105263432, Vatrogasna 50, 44250 Petrinja</izvorni_sadrzaj>
    <derivirana_varijabla naziv="DomainObject.Predmet.ProtustrankaWithAdressOIB_1">LuLo Petrinja j.d.o.o., OIB 23105263432, Vatrogasna 50, 44250 Petrinja</derivirana_varijabla>
  </DomainObject.Predmet.ProtustrankaWithAdressOIB>
  <DomainObject.Predmet.ProtustrankaNazivFormated>
    <izvorni_sadrzaj>LuLo Petrinja j.d.o.o.</izvorni_sadrzaj>
    <derivirana_varijabla naziv="DomainObject.Predmet.ProtustrankaNazivFormated_1">LuLo Petrinja j.d.o.o.</derivirana_varijabla>
  </DomainObject.Predmet.ProtustrankaNazivFormated>
  <DomainObject.Predmet.ProtustrankaNazivFormatedOIB>
    <izvorni_sadrzaj>LuLo Petrinja j.d.o.o., OIB 23105263432</izvorni_sadrzaj>
    <derivirana_varijabla naziv="DomainObject.Predmet.ProtustrankaNazivFormatedOIB_1">LuLo Petrinja j.d.o.o., OIB 23105263432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85. - I. Koštarić Fegeš</izvorni_sadrzaj>
    <derivirana_varijabla naziv="DomainObject.Predmet.Referada.Naziv_1">85. - I. Koštarić Fegeš</derivirana_varijabla>
  </DomainObject.Predmet.Referada.Naziv>
  <DomainObject.Predmet.Referada.Oznaka>
    <izvorni_sadrzaj>85.</izvorni_sadrzaj>
    <derivirana_varijabla naziv="DomainObject.Predmet.Referada.Oznaka_1">85.</derivirana_varijabla>
  </DomainObject.Predmet.Referada.Oznaka>
  <DomainObject.Predmet.Referada.Prostorija.Naziv>
    <izvorni_sadrzaj>Soba DZ I 27</izvorni_sadrzaj>
    <derivirana_varijabla naziv="DomainObject.Predmet.Referada.Prostorija.Naziv_1">Soba DZ I 27</derivirana_varijabla>
  </DomainObject.Predmet.Referada.Prostorija.Naziv>
  <DomainObject.Predmet.Referada.Prostorija.Oznaka>
    <izvorni_sadrzaj>DZ I 27</izvorni_sadrzaj>
    <derivirana_varijabla naziv="DomainObject.Predmet.Referada.Prostorija.Oznaka_1">DZ I 27</derivirana_varijabla>
  </DomainObject.Predmet.Referada.Prostorija.Oznaka>
  <DomainObject.Predmet.Referada.Sud.Naziv>
    <izvorni_sadrzaj>Trgovački sud u Zagrebu</izvorni_sadrzaj>
    <derivirana_varijabla naziv="DomainObject.Predmet.Referada.Sud.Naziv_1">Trgovački sud u Zagrebu</derivirana_varijabla>
  </DomainObject.Predmet.Referada.Sud.Naziv>
  <DomainObject.Predmet.Referada.Sudac>
    <izvorni_sadrzaj>Ivana Koštarić Fegeš</izvorni_sadrzaj>
    <derivirana_varijabla naziv="DomainObject.Predmet.Referada.Sudac_1">Ivana Koštarić Fegeš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 Regionalni centar Zagreb; Sanja Beneta</izvorni_sadrzaj>
    <derivirana_varijabla naziv="DomainObject.Predmet.StrankaFormated_1">  FINA Regionalni centar Zagreb; Sanja Beneta</derivirana_varijabla>
  </DomainObject.Predmet.StrankaFormated>
  <DomainObject.Predmet.StrankaFormatedOIB>
    <izvorni_sadrzaj>  FINA Regionalni centar Zagreb, OIB 85821130368; Sanja Beneta, OIB 91101067522</izvorni_sadrzaj>
    <derivirana_varijabla naziv="DomainObject.Predmet.StrankaFormatedOIB_1">  FINA Regionalni centar Zagreb, OIB 85821130368; Sanja Beneta, OIB 91101067522</derivirana_varijabla>
  </DomainObject.Predmet.StrankaFormatedOIB>
  <DomainObject.Predmet.StrankaFormatedWithAdress>
    <izvorni_sadrzaj> FINA Regionalni centar Zagreb, Trg svibanjskih žrtava 1995. 1, 10000 Zagreb; Sanja Beneta, Mate Lovraka 14, 44000 Sisak</izvorni_sadrzaj>
    <derivirana_varijabla naziv="DomainObject.Predmet.StrankaFormatedWithAdress_1"> FINA Regionalni centar Zagreb, Trg svibanjskih žrtava 1995. 1, 10000 Zagreb; Sanja Beneta, Mate Lovraka 14, 44000 Sisak</derivirana_varijabla>
  </DomainObject.Predmet.StrankaFormatedWithAdress>
  <DomainObject.Predmet.StrankaFormatedWithAdressOIB>
    <izvorni_sadrzaj> FINA Regionalni centar Zagreb, OIB 85821130368, Trg svibanjskih žrtava 1995. 1, 10000 Zagreb; Sanja Beneta, OIB 91101067522, Mate Lovraka 14, 44000 Sisak</izvorni_sadrzaj>
    <derivirana_varijabla naziv="DomainObject.Predmet.StrankaFormatedWithAdressOIB_1"> FINA Regionalni centar Zagreb, OIB 85821130368, Trg svibanjskih žrtava 1995. 1, 10000 Zagreb; Sanja Beneta, OIB 91101067522, Mate Lovraka 14, 44000 Sisak</derivirana_varijabla>
  </DomainObject.Predmet.StrankaFormatedWithAdressOIB>
  <DomainObject.Predmet.StrankaWithAdress>
    <izvorni_sadrzaj>FINA Regionalni centar Zagreb Trg svibanjskih žrtava 1995. 1,10000 Zagreb,Sanja Beneta Mate Lovraka 14,44000 Sisak</izvorni_sadrzaj>
    <derivirana_varijabla naziv="DomainObject.Predmet.StrankaWithAdress_1">FINA Regionalni centar Zagreb Trg svibanjskih žrtava 1995. 1,10000 Zagreb,Sanja Beneta Mate Lovraka 14,44000 Sisak</derivirana_varijabla>
  </DomainObject.Predmet.StrankaWithAdress>
  <DomainObject.Predmet.StrankaWithAdressOIB>
    <izvorni_sadrzaj>FINA Regionalni centar Zagreb, OIB 85821130368, Trg svibanjskih žrtava 1995. 1,10000 Zagreb,Sanja Beneta, OIB 91101067522, Mate Lovraka 14,44000 Sisak</izvorni_sadrzaj>
    <derivirana_varijabla naziv="DomainObject.Predmet.StrankaWithAdressOIB_1">FINA Regionalni centar Zagreb, OIB 85821130368, Trg svibanjskih žrtava 1995. 1,10000 Zagreb,Sanja Beneta, OIB 91101067522, Mate Lovraka 14,44000 Sisak</derivirana_varijabla>
  </DomainObject.Predmet.StrankaWithAdressOIB>
  <DomainObject.Predmet.StrankaNazivFormated>
    <izvorni_sadrzaj>FINA Regionalni centar Zagreb,Sanja Beneta</izvorni_sadrzaj>
    <derivirana_varijabla naziv="DomainObject.Predmet.StrankaNazivFormated_1">FINA Regionalni centar Zagreb,Sanja Beneta</derivirana_varijabla>
  </DomainObject.Predmet.StrankaNazivFormated>
  <DomainObject.Predmet.StrankaNazivFormatedOIB>
    <izvorni_sadrzaj>FINA Regionalni centar Zagreb, OIB 85821130368,Sanja Beneta, OIB 91101067522</izvorni_sadrzaj>
    <derivirana_varijabla naziv="DomainObject.Predmet.StrankaNazivFormatedOIB_1">FINA Regionalni centar Zagreb, OIB 85821130368,Sanja Beneta, OIB 91101067522</derivirana_varijabla>
  </DomainObject.Predmet.StrankaNazivFormatedOIB>
  <DomainObject.Predmet.Sud.Adresa.Naselje>
    <izvorni_sadrzaj>Zagreb</izvorni_sadrzaj>
    <derivirana_varijabla naziv="DomainObject.Predmet.Sud.Adresa.Naselje_1">Zagreb</derivirana_varijabla>
  </DomainObject.Predmet.Sud.Adresa.Naselje>
  <DomainObject.Predmet.Sud.Adresa.NaseljeLokativ>
    <izvorni_sadrzaj>Zagrebu</izvorni_sadrzaj>
    <derivirana_varijabla naziv="DomainObject.Predmet.Sud.Adresa.NaseljeLokativ_1">Zagrebu</derivirana_varijabla>
  </DomainObject.Predmet.Sud.Adresa.NaseljeLokativ>
  <DomainObject.Predmet.Sud.Adresa.PostBroj>
    <izvorni_sadrzaj>10002</izvorni_sadrzaj>
    <derivirana_varijabla naziv="DomainObject.Predmet.Sud.Adresa.PostBroj_1">10002</derivirana_varijabla>
  </DomainObject.Predmet.Sud.Adresa.PostBroj>
  <DomainObject.Predmet.Sud.Adresa.UlicaIKBR>
    <izvorni_sadrzaj>Amruševa 2/II desno (p.p. 432)</izvorni_sadrzaj>
    <derivirana_varijabla naziv="DomainObject.Predmet.Sud.Adresa.UlicaIKBR_1">Amruševa 2/II desno (p.p. 432)</derivirana_varijabla>
  </DomainObject.Predmet.Sud.Adresa.UlicaIKBR>
  <DomainObject.Predmet.Sud.Naziv>
    <izvorni_sadrzaj>Trgovački sud u Zagrebu</izvorni_sadrzaj>
    <derivirana_varijabla naziv="DomainObject.Predmet.Sud.Naziv_1">Trgovački sud u Zagrebu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85. - I. Koštarić Fegeš</izvorni_sadrzaj>
    <derivirana_varijabla naziv="DomainObject.Predmet.TrenutnaLokacijaSpisa.Naziv_1">85. - I. Koštarić Fegeš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Zagrebu</izvorni_sadrzaj>
    <derivirana_varijabla naziv="DomainObject.Predmet.TrenutnaLokacijaSpisa.Sud.Naziv_1">Trgovački sud u Zagrebu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Izvanparnična pisarnica</izvorni_sadrzaj>
    <derivirana_varijabla naziv="DomainObject.Predmet.UstrojstvenaJedinicaVodi.Naziv_1">Izvanparnična pisarnica</derivirana_varijabla>
  </DomainObject.Predmet.UstrojstvenaJedinicaVodi.Naziv>
  <DomainObject.Predmet.UstrojstvenaJedinicaVodi.Oznaka>
    <izvorni_sadrzaj>Izv</izvorni_sadrzaj>
    <derivirana_varijabla naziv="DomainObject.Predmet.UstrojstvenaJedinicaVodi.Oznaka_1">Izv</derivirana_varijabla>
  </DomainObject.Predmet.UstrojstvenaJedinicaVodi.Oznaka>
  <DomainObject.Predmet.UstrojstvenaJedinicaVodi.Prostorija.Naziv>
    <izvorni_sadrzaj>UZ Pisarnica</izvorni_sadrzaj>
    <derivirana_varijabla naziv="DomainObject.Predmet.UstrojstvenaJedinicaVodi.Prostorija.Naziv_1">UZ Pisarnica</derivirana_varijabla>
  </DomainObject.Predmet.UstrojstvenaJedinicaVodi.Prostorija.Naziv>
  <DomainObject.Predmet.UstrojstvenaJedinicaVodi.Prostorija.Oznaka>
    <izvorni_sadrzaj>UZ Pisarnica</izvorni_sadrzaj>
    <derivirana_varijabla naziv="DomainObject.Predmet.UstrojstvenaJedinicaVodi.Prostorija.Oznaka_1">UZ Pisarnica</derivirana_varijabla>
  </DomainObject.Predmet.UstrojstvenaJedinicaVodi.Prostorija.Oznaka>
  <DomainObject.Predmet.UstrojstvenaJedinicaVodi.Sud.Naziv>
    <izvorni_sadrzaj>Trgovački sud u Zagrebu</izvorni_sadrzaj>
    <derivirana_varijabla naziv="DomainObject.Predmet.UstrojstvenaJedinicaVodi.Sud.Naziv_1">Trgovački sud u Zagrebu</derivirana_varijabla>
  </DomainObject.Predmet.UstrojstvenaJedinicaVodi.Sud.Naziv>
  <DomainObject.Predmet.VrstaSpora.Naziv>
    <izvorni_sadrzaj>Stečajni postupak do otvaranja stečaja</izvorni_sadrzaj>
    <derivirana_varijabla naziv="DomainObject.Predmet.VrstaSpora.Naziv_1">Stečajni postupak do otvaranja stečaja</derivirana_varijabla>
  </DomainObject.Predmet.VrstaSpora.Naziv>
  <DomainObject.Predmet.Zapisnicar>
    <izvorni_sadrzaj>Natalija Perković</izvorni_sadrzaj>
    <derivirana_varijabla naziv="DomainObject.Predmet.Zapisnicar_1">Natalija Perković</derivirana_varijabla>
  </DomainObject.Predmet.Zapisnicar>
  <DomainObject.Predmet.StrankaListFormated>
    <izvorni_sadrzaj>
      <item>FINA Regionalni centar Zagreb</item>
      <item>Sanja Beneta</item>
    </izvorni_sadrzaj>
    <derivirana_varijabla naziv="DomainObject.Predmet.StrankaListFormated_1">
      <item>FINA Regionalni centar Zagreb</item>
      <item>Sanja Beneta</item>
    </derivirana_varijabla>
  </DomainObject.Predmet.StrankaListFormated>
  <DomainObject.Predmet.StrankaListFormatedOIB>
    <izvorni_sadrzaj>
      <item>FINA Regionalni centar Zagreb, OIB 85821130368</item>
      <item>Sanja Beneta, OIB 91101067522</item>
    </izvorni_sadrzaj>
    <derivirana_varijabla naziv="DomainObject.Predmet.StrankaListFormatedOIB_1">
      <item>FINA Regionalni centar Zagreb, OIB 85821130368</item>
      <item>Sanja Beneta, OIB 91101067522</item>
    </derivirana_varijabla>
  </DomainObject.Predmet.StrankaListFormatedOIB>
  <DomainObject.Predmet.StrankaListFormatedWithAdress>
    <izvorni_sadrzaj>
      <item>FINA Regionalni centar Zagreb, Trg svibanjskih žrtava 1995. 1, 10000 Zagreb</item>
      <item>Sanja Beneta, Mate Lovraka 14, 44000 Sisak</item>
    </izvorni_sadrzaj>
    <derivirana_varijabla naziv="DomainObject.Predmet.StrankaListFormatedWithAdress_1">
      <item>FINA Regionalni centar Zagreb, Trg svibanjskih žrtava 1995. 1, 10000 Zagreb</item>
      <item>Sanja Beneta, Mate Lovraka 14, 44000 Sisak</item>
    </derivirana_varijabla>
  </DomainObject.Predmet.StrankaListFormatedWithAdress>
  <DomainObject.Predmet.StrankaListFormatedWithAdressOIB>
    <izvorni_sadrzaj>
      <item>FINA Regionalni centar Zagreb, OIB 85821130368, Trg svibanjskih žrtava 1995. 1, 10000 Zagreb</item>
      <item>Sanja Beneta, OIB 91101067522, Mate Lovraka 14, 44000 Sisak</item>
    </izvorni_sadrzaj>
    <derivirana_varijabla naziv="DomainObject.Predmet.StrankaListFormatedWithAdressOIB_1">
      <item>FINA Regionalni centar Zagreb, OIB 85821130368, Trg svibanjskih žrtava 1995. 1, 10000 Zagreb</item>
      <item>Sanja Beneta, OIB 91101067522, Mate Lovraka 14, 44000 Sisak</item>
    </derivirana_varijabla>
  </DomainObject.Predmet.StrankaListFormatedWithAdressOIB>
  <DomainObject.Predmet.StrankaListNazivFormated>
    <izvorni_sadrzaj>
      <item>FINA Regionalni centar Zagreb</item>
      <item>Sanja Beneta</item>
    </izvorni_sadrzaj>
    <derivirana_varijabla naziv="DomainObject.Predmet.StrankaListNazivFormated_1">
      <item>FINA Regionalni centar Zagreb</item>
      <item>Sanja Beneta</item>
    </derivirana_varijabla>
  </DomainObject.Predmet.StrankaListNazivFormated>
  <DomainObject.Predmet.StrankaListNazivFormatedOIB>
    <izvorni_sadrzaj>
      <item>FINA Regionalni centar Zagreb, OIB 85821130368</item>
      <item>Sanja Beneta, OIB 91101067522</item>
    </izvorni_sadrzaj>
    <derivirana_varijabla naziv="DomainObject.Predmet.StrankaListNazivFormatedOIB_1">
      <item>FINA Regionalni centar Zagreb, OIB 85821130368</item>
      <item>Sanja Beneta, OIB 91101067522</item>
    </derivirana_varijabla>
  </DomainObject.Predmet.StrankaListNazivFormatedOIB>
  <DomainObject.Predmet.ProtuStrankaListFormated>
    <izvorni_sadrzaj>
      <item>LuLo Petrinja j.d.o.o.</item>
    </izvorni_sadrzaj>
    <derivirana_varijabla naziv="DomainObject.Predmet.ProtuStrankaListFormated_1">
      <item>LuLo Petrinja j.d.o.o.</item>
    </derivirana_varijabla>
  </DomainObject.Predmet.ProtuStrankaListFormated>
  <DomainObject.Predmet.ProtuStrankaListFormatedOIB>
    <izvorni_sadrzaj>
      <item>LuLo Petrinja j.d.o.o., OIB 23105263432</item>
    </izvorni_sadrzaj>
    <derivirana_varijabla naziv="DomainObject.Predmet.ProtuStrankaListFormatedOIB_1">
      <item>LuLo Petrinja j.d.o.o., OIB 23105263432</item>
    </derivirana_varijabla>
  </DomainObject.Predmet.ProtuStrankaListFormatedOIB>
  <DomainObject.Predmet.ProtuStrankaListFormatedWithAdress>
    <izvorni_sadrzaj>
      <item>LuLo Petrinja j.d.o.o., Vatrogasna 50, 44250 Petrinja</item>
    </izvorni_sadrzaj>
    <derivirana_varijabla naziv="DomainObject.Predmet.ProtuStrankaListFormatedWithAdress_1">
      <item>LuLo Petrinja j.d.o.o., Vatrogasna 50, 44250 Petrinja</item>
    </derivirana_varijabla>
  </DomainObject.Predmet.ProtuStrankaListFormatedWithAdress>
  <DomainObject.Predmet.ProtuStrankaListFormatedWithAdressOIB>
    <izvorni_sadrzaj>
      <item>LuLo Petrinja j.d.o.o., OIB 23105263432, Vatrogasna 50, 44250 Petrinja</item>
    </izvorni_sadrzaj>
    <derivirana_varijabla naziv="DomainObject.Predmet.ProtuStrankaListFormatedWithAdressOIB_1">
      <item>LuLo Petrinja j.d.o.o., OIB 23105263432, Vatrogasna 50, 44250 Petrinja</item>
    </derivirana_varijabla>
  </DomainObject.Predmet.ProtuStrankaListFormatedWithAdressOIB>
  <DomainObject.Predmet.ProtuStrankaListNazivFormated>
    <izvorni_sadrzaj>
      <item>LuLo Petrinja j.d.o.o.</item>
    </izvorni_sadrzaj>
    <derivirana_varijabla naziv="DomainObject.Predmet.ProtuStrankaListNazivFormated_1">
      <item>LuLo Petrinja j.d.o.o.</item>
    </derivirana_varijabla>
  </DomainObject.Predmet.ProtuStrankaListNazivFormated>
  <DomainObject.Predmet.ProtuStrankaListNazivFormatedOIB>
    <izvorni_sadrzaj>
      <item>LuLo Petrinja j.d.o.o., OIB 23105263432</item>
    </izvorni_sadrzaj>
    <derivirana_varijabla naziv="DomainObject.Predmet.ProtuStrankaListNazivFormatedOIB_1">
      <item>LuLo Petrinja j.d.o.o., OIB 23105263432</item>
    </derivirana_varijabla>
  </DomainObject.Predmet.ProtuStrankaListNazivFormatedOIB>
  <DomainObject.Predmet.OstaliListFormated>
    <izvorni_sadrzaj>
      <item>Sanja Beneta</item>
      <item>ERSTE&amp;STEIERMÄRKISCHE BANKA dioničko društvo</item>
    </izvorni_sadrzaj>
    <derivirana_varijabla naziv="DomainObject.Predmet.OstaliListFormated_1">
      <item>Sanja Beneta</item>
      <item>ERSTE&amp;STEIERMÄRKISCHE BANKA dioničko društvo</item>
    </derivirana_varijabla>
  </DomainObject.Predmet.OstaliListFormated>
  <DomainObject.Predmet.OstaliListFormatedOIB>
    <izvorni_sadrzaj>
      <item>Sanja Beneta, OIB 91101067522</item>
      <item>ERSTE&amp;STEIERMÄRKISCHE BANKA dioničko društvo, OIB 23057039320</item>
    </izvorni_sadrzaj>
    <derivirana_varijabla naziv="DomainObject.Predmet.OstaliListFormatedOIB_1">
      <item>Sanja Beneta, OIB 91101067522</item>
      <item>ERSTE&amp;STEIERMÄRKISCHE BANKA dioničko društvo, OIB 23057039320</item>
    </derivirana_varijabla>
  </DomainObject.Predmet.OstaliListFormatedOIB>
  <DomainObject.Predmet.OstaliListFormatedWithAdress>
    <izvorni_sadrzaj>
      <item>Sanja Beneta, Ulica Mate Lovraka 14, 44000 Sisak</item>
      <item>ERSTE&amp;STEIERMÄRKISCHE BANKA dioničko društvo, Jadranski Trg 3/a, 51000 Rijeka</item>
    </izvorni_sadrzaj>
    <derivirana_varijabla naziv="DomainObject.Predmet.OstaliListFormatedWithAdress_1">
      <item>Sanja Beneta, Ulica Mate Lovraka 14, 44000 Sisak</item>
      <item>ERSTE&amp;STEIERMÄRKISCHE BANKA dioničko društvo, Jadranski Trg 3/a, 51000 Rijeka</item>
    </derivirana_varijabla>
  </DomainObject.Predmet.OstaliListFormatedWithAdress>
  <DomainObject.Predmet.OstaliListFormatedWithAdressOIB>
    <izvorni_sadrzaj>
      <item>Sanja Beneta, OIB 91101067522, Ulica Mate Lovraka 14, 44000 Sisak</item>
      <item>ERSTE&amp;STEIERMÄRKISCHE BANKA dioničko društvo, OIB 23057039320, Jadranski Trg 3/a, 51000 Rijeka</item>
    </izvorni_sadrzaj>
    <derivirana_varijabla naziv="DomainObject.Predmet.OstaliListFormatedWithAdressOIB_1">
      <item>Sanja Beneta, OIB 91101067522, Ulica Mate Lovraka 14, 44000 Sisak</item>
      <item>ERSTE&amp;STEIERMÄRKISCHE BANKA dioničko društvo, OIB 23057039320, Jadranski Trg 3/a, 51000 Rijeka</item>
    </derivirana_varijabla>
  </DomainObject.Predmet.OstaliListFormatedWithAdressOIB>
  <DomainObject.Predmet.OstaliListNazivFormated>
    <izvorni_sadrzaj>
      <item>Sanja Beneta</item>
      <item>ERSTE&amp;STEIERMÄRKISCHE BANKA dioničko društvo</item>
    </izvorni_sadrzaj>
    <derivirana_varijabla naziv="DomainObject.Predmet.OstaliListNazivFormated_1">
      <item>Sanja Beneta</item>
      <item>ERSTE&amp;STEIERMÄRKISCHE BANKA dioničko društvo</item>
    </derivirana_varijabla>
  </DomainObject.Predmet.OstaliListNazivFormated>
  <DomainObject.Predmet.OstaliListNazivFormatedOIB>
    <izvorni_sadrzaj>
      <item>Sanja Beneta, OIB 91101067522</item>
      <item>ERSTE&amp;STEIERMÄRKISCHE BANKA dioničko društvo, OIB 23057039320</item>
    </izvorni_sadrzaj>
    <derivirana_varijabla naziv="DomainObject.Predmet.OstaliListNazivFormatedOIB_1">
      <item>Sanja Beneta, OIB 91101067522</item>
      <item>ERSTE&amp;STEIERMÄRKISCHE BANKA dioničko društvo, OIB 23057039320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20. srpnja 2018.</izvorni_sadrzaj>
    <derivirana_varijabla naziv="DomainObject.Datum_1">20. srpnja 2018.</derivirana_varijabla>
  </DomainObject.Datum>
  <DomainObject.PoslovniBrojDokumenta>
    <izvorni_sadrzaj>St-1260/2017-26</izvorni_sadrzaj>
    <derivirana_varijabla naziv="DomainObject.PoslovniBrojDokumenta_1">St-1260/2017-26</derivirana_varijabla>
  </DomainObject.PoslovniBrojDokumenta>
  <DomainObject.Predmet.StrankaIDrugi>
    <izvorni_sadrzaj>FINA Regionalni centar Zagreb i dr.</izvorni_sadrzaj>
    <derivirana_varijabla naziv="DomainObject.Predmet.StrankaIDrugi_1">FINA Regionalni centar Zagreb i dr.</derivirana_varijabla>
  </DomainObject.Predmet.StrankaIDrugi>
  <DomainObject.Predmet.ProtustrankaIDrugi>
    <izvorni_sadrzaj>LuLo Petrinja j.d.o.o.</izvorni_sadrzaj>
    <derivirana_varijabla naziv="DomainObject.Predmet.ProtustrankaIDrugi_1">LuLo Petrinja j.d.o.o.</derivirana_varijabla>
  </DomainObject.Predmet.ProtustrankaIDrugi>
  <DomainObject.Predmet.StrankaIDrugiAdressOIB>
    <izvorni_sadrzaj>FINA Regionalni centar Zagreb, OIB 85821130368, Trg svibanjskih žrtava 1995. 1, 10000 Zagreb i dr.</izvorni_sadrzaj>
    <derivirana_varijabla naziv="DomainObject.Predmet.StrankaIDrugiAdressOIB_1">FINA Regionalni centar Zagreb, OIB 85821130368, Trg svibanjskih žrtava 1995. 1, 10000 Zagreb i dr.</derivirana_varijabla>
  </DomainObject.Predmet.StrankaIDrugiAdressOIB>
  <DomainObject.Predmet.ProtustrankaIDrugiAdressOIB>
    <izvorni_sadrzaj>LuLo Petrinja j.d.o.o., OIB 23105263432, Vatrogasna 50, 44250 Petrinja</izvorni_sadrzaj>
    <derivirana_varijabla naziv="DomainObject.Predmet.ProtustrankaIDrugiAdressOIB_1">LuLo Petrinja j.d.o.o., OIB 23105263432, Vatrogasna 50, 44250 Petrinja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 Regionalni centar Zagreb</item>
      <item>LuLo Petrinja j.d.o.o.</item>
      <item>Sanja Beneta</item>
      <item>Sanja Beneta</item>
      <item>ERSTE&amp;STEIERMÄRKISCHE BANKA dioničko društvo</item>
    </izvorni_sadrzaj>
    <derivirana_varijabla naziv="DomainObject.Predmet.SudioniciListNaziv_1">
      <item>FINA Regionalni centar Zagreb</item>
      <item>LuLo Petrinja j.d.o.o.</item>
      <item>Sanja Beneta</item>
      <item>Sanja Beneta</item>
      <item>ERSTE&amp;STEIERMÄRKISCHE BANKA dioničko društvo</item>
    </derivirana_varijabla>
  </DomainObject.Predmet.SudioniciListNaziv>
  <DomainObject.Predmet.SudioniciListAdressOIB>
    <izvorni_sadrzaj>
      <item>FINA Regionalni centar Zagreb, OIB 85821130368, Trg svibanjskih žrtava 1995. 1,10000 Zagreb</item>
      <item>LuLo Petrinja j.d.o.o., OIB 23105263432, Vatrogasna 50,44250 Petrinja</item>
      <item>Sanja Beneta, OIB 91101067522, Ulica Mate Lovraka 14,44000 Sisak</item>
      <item>Sanja Beneta, OIB 91101067522, Mate Lovraka 14,44000 Sisak</item>
      <item>ERSTE&amp;STEIERMÄRKISCHE BANKA dioničko društvo, OIB 23057039320, Jadranski Trg 3/a,51000 Rijeka</item>
    </izvorni_sadrzaj>
    <derivirana_varijabla naziv="DomainObject.Predmet.SudioniciListAdressOIB_1">
      <item>FINA Regionalni centar Zagreb, OIB 85821130368, Trg svibanjskih žrtava 1995. 1,10000 Zagreb</item>
      <item>LuLo Petrinja j.d.o.o., OIB 23105263432, Vatrogasna 50,44250 Petrinja</item>
      <item>Sanja Beneta, OIB 91101067522, Ulica Mate Lovraka 14,44000 Sisak</item>
      <item>Sanja Beneta, OIB 91101067522, Mate Lovraka 14,44000 Sisak</item>
      <item>ERSTE&amp;STEIERMÄRKISCHE BANKA dioničko društvo, OIB 23057039320, Jadranski Trg 3/a,51000 Rijeka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85821130368</item>
      <item>, OIB 23105263432</item>
      <item>, OIB 91101067522</item>
      <item>, OIB 91101067522</item>
      <item>, OIB 23057039320</item>
    </izvorni_sadrzaj>
    <derivirana_varijabla naziv="DomainObject.Predmet.SudioniciListNazivOIB_1">
      <item>, OIB 85821130368</item>
      <item>, OIB 23105263432</item>
      <item>, OIB 91101067522</item>
      <item>, OIB 91101067522</item>
      <item>, OIB 23057039320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Ibrahim Mehmedović, OIB 91320064198, A. Starčevića 5 Rijeka</item>
    </izvorni_sadrzaj>
    <derivirana_varijabla naziv="DomainObject.Predmet.StecajniUpraviteljiListAddressOIB_1">
      <item>Ibrahim Mehmedović, OIB 91320064198, A. Starčevića 5 Rijeka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RH - TDU</properties:Company>
  <properties:Pages>9</properties:Pages>
  <properties:Words>2112</properties:Words>
  <properties:Characters>12312</properties:Characters>
  <properties:Lines>361</properties:Lines>
  <properties:Paragraphs>151</properties:Paragraphs>
  <properties:TotalTime>2</properties:TotalTime>
  <properties:ScaleCrop>false</properties:ScaleCrop>
  <properties:HeadingPairs>
    <vt:vector size="2" baseType="variant">
      <vt:variant>
        <vt:lpstr>Title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15164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2018-08-10T05:26:00Z</dcterms:created>
  <dc:creator>ilukac</dc:creator>
  <cp:lastModifiedBy>Natalija Perković</cp:lastModifiedBy>
  <cp:lastPrinted>2018-08-09T13:15:00Z</cp:lastPrinted>
  <dcterms:modified xmlns:xsi="http://www.w3.org/2001/XMLSchema-instance" xsi:type="dcterms:W3CDTF">2018-08-10T05:33:00Z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podnesak (85. St-126017 LuLo-IZVJEŠĆE  privr.steč. upr. za ročište 27.9.2018. u 1130_.docx)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9</vt:i4>
  </prop:property>
</prop:Properties>
</file>