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b46b" w14:paraId="3cfb46b" w:rsidRDefault="00217E3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7E34" w:rsidP="00217E34" w:rsidR="00AE649C">
      <w:pPr>
        <w:pStyle w:val="NormaleSPIS"/>
        <w:spacing w:after="0" w:before="240"/>
      </w:pPr>
      <w:r>
        <w:t xml:space="preserve">         Republika Hrvatska</w:t>
      </w:r>
    </w:p>
    <w:p w:rsidRDefault="00217E34" w:rsidP="00217E34" w:rsidR="00217E34">
      <w:pPr>
        <w:pStyle w:val="NormaleSPIS"/>
        <w:spacing w:after="0"/>
      </w:pPr>
      <w:r>
        <w:t xml:space="preserve">      Trgovački sud u Bjelovaru</w:t>
      </w:r>
    </w:p>
    <w:p w:rsidRDefault="00217E34" w:rsidP="00217E34" w:rsidR="00217E34">
      <w:pPr>
        <w:pStyle w:val="NormaleSPIS"/>
        <w:spacing w:after="0"/>
      </w:pPr>
      <w:r>
        <w:t>Bjelovar, Šetalište dr.I.Lebovića 42.</w:t>
      </w:r>
    </w:p>
    <w:p w:rsidRDefault="00217E34" w:rsidP="00217E34" w:rsidR="00217E34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St-250/2018-2</w:t>
      </w:r>
    </w:p>
    <w:p w:rsidRDefault="00217E34" w:rsidP="00217E34" w:rsidR="00217E34">
      <w:pPr>
        <w:jc w:val="right"/>
        <w:outlineLvl w:val="0"/>
        <w:rPr>
          <w:rFonts w:cs="Arial" w:hAnsi="Arial" w:ascii="Arial"/>
          <w:b/>
          <w:noProof/>
        </w:rPr>
      </w:pPr>
    </w:p>
    <w:p w:rsidRDefault="00217E34" w:rsidP="00217E34" w:rsidR="00217E3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217E34" w:rsidP="00217E34" w:rsidR="00217E3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217E34" w:rsidP="00217E34" w:rsidR="00217E3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217E34" w:rsidP="00217E34" w:rsidR="00217E3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217E34" w:rsidP="00217E34" w:rsidR="00217E34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za otvaranje stečajnog postupka nad dužnikom</w:t>
      </w:r>
      <w:r>
        <w:t xml:space="preserve"> CLEAN TOUCH j.d.o.o. za usluge iz Gornjeg </w:t>
      </w:r>
      <w:proofErr w:type="spellStart"/>
      <w:r>
        <w:t>Laduča</w:t>
      </w:r>
      <w:proofErr w:type="spellEnd"/>
      <w:r>
        <w:t xml:space="preserve">, </w:t>
      </w:r>
      <w:proofErr w:type="spellStart"/>
      <w:r>
        <w:t>Vranicanijeva</w:t>
      </w:r>
      <w:proofErr w:type="spellEnd"/>
      <w:r>
        <w:t xml:space="preserve"> ulica 10, MBS 080947088, OIB 82450735082, </w:t>
      </w:r>
      <w:r>
        <w:rPr>
          <w:lang w:eastAsia="hr-HR"/>
        </w:rPr>
        <w:t xml:space="preserve">2. srpnja 2018.    </w:t>
      </w:r>
    </w:p>
    <w:p w:rsidRDefault="00217E34" w:rsidP="00217E34" w:rsidR="00217E3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217E34" w:rsidP="00217E34" w:rsidR="00217E34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Dubravki </w:t>
      </w:r>
      <w:proofErr w:type="spellStart"/>
      <w:r>
        <w:rPr>
          <w:lang w:eastAsia="hr-HR"/>
        </w:rPr>
        <w:t>Kušević</w:t>
      </w:r>
      <w:proofErr w:type="spellEnd"/>
      <w:r>
        <w:rPr>
          <w:lang w:eastAsia="hr-HR"/>
        </w:rPr>
        <w:t xml:space="preserve"> iz Gornjeg </w:t>
      </w:r>
      <w:proofErr w:type="spellStart"/>
      <w:r>
        <w:rPr>
          <w:lang w:eastAsia="hr-HR"/>
        </w:rPr>
        <w:t>Laduča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Vranicanijeva</w:t>
      </w:r>
      <w:proofErr w:type="spellEnd"/>
      <w:r>
        <w:rPr>
          <w:lang w:eastAsia="hr-HR"/>
        </w:rPr>
        <w:t xml:space="preserve"> ulica 10, OIB 27175756299, kao osobi ovlaštenoj za zastupanje dužnika po zakonu, da u roku od 8 dana plati predujam za namirenje troškova stečajnog postupka i to iznos od 1.000,00 kn u Fond za namirenje troškova postupka koji se vodi kod ovog suda, IBAN: HR6123900011300000630 model HR00 50-667-18 i dodatni iznos predujma od 3.550,00 kuna na račun ovog suda br. IBAN:HR6123900011300000630 model HR05 540-250-18. Rok od 8 dana počinje teći istekom osmog dana od objave ovog rješenja na e-oglasnoj ploči ovog suda.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Dubravka </w:t>
      </w:r>
      <w:proofErr w:type="spellStart"/>
      <w:r>
        <w:rPr>
          <w:lang w:eastAsia="hr-HR"/>
        </w:rPr>
        <w:t>Kušević</w:t>
      </w:r>
      <w:proofErr w:type="spellEnd"/>
      <w:r>
        <w:rPr>
          <w:lang w:eastAsia="hr-HR"/>
        </w:rPr>
        <w:t xml:space="preserve"> iz Gornjeg </w:t>
      </w:r>
      <w:proofErr w:type="spellStart"/>
      <w:r>
        <w:rPr>
          <w:lang w:eastAsia="hr-HR"/>
        </w:rPr>
        <w:t>Laduča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Vranicanijeva</w:t>
      </w:r>
      <w:proofErr w:type="spellEnd"/>
      <w:r>
        <w:rPr>
          <w:lang w:eastAsia="hr-HR"/>
        </w:rPr>
        <w:t xml:space="preserve"> ulica 10, OIB 27175756299,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217E34" w:rsidP="00217E34" w:rsidR="00217E3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</w:t>
      </w:r>
      <w:r>
        <w:t xml:space="preserve"> CLEAN TOUCH j.d.o.o. za usluge iz Gornjeg </w:t>
      </w:r>
      <w:proofErr w:type="spellStart"/>
      <w:r>
        <w:t>Laduča</w:t>
      </w:r>
      <w:proofErr w:type="spellEnd"/>
      <w:r>
        <w:t xml:space="preserve">, </w:t>
      </w:r>
      <w:proofErr w:type="spellStart"/>
      <w:r>
        <w:t>Vranicanijeva</w:t>
      </w:r>
      <w:proofErr w:type="spellEnd"/>
      <w:r>
        <w:t xml:space="preserve"> ulica 10, MBS 080947088, OIB 82450735082</w:t>
      </w:r>
      <w:r>
        <w:rPr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50-250-18 i dodatni iznos predujma od 3.550,00 kuna na račun ovog suda br. IBAN:HR6123900011300000630 model HR05 540-250-18. 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217E34" w:rsidP="00217E34" w:rsidR="00217E3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217E34" w:rsidP="00217E34" w:rsidR="00217E34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St-250/2018-2</w:t>
      </w:r>
    </w:p>
    <w:p w:rsidRDefault="00217E34" w:rsidP="00217E34" w:rsidR="00217E3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217E34" w:rsidP="00217E34" w:rsidR="00217E3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217E34" w:rsidP="00217E34" w:rsidR="00217E3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U prijedlogu navodi da na dan 10.10.2017. godine dužnik u očevidniku redoslijeda osnova za plaćanje ima evidentirane neizvršene osnove za plaćanje u neprekidnom razdoblju od 120 dana u ukupnom iznosu od 72.317,89 kuna.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Dubravka </w:t>
      </w:r>
      <w:proofErr w:type="spellStart"/>
      <w:r>
        <w:rPr>
          <w:lang w:eastAsia="hr-HR"/>
        </w:rPr>
        <w:t>Kušević</w:t>
      </w:r>
      <w:proofErr w:type="spellEnd"/>
      <w:r>
        <w:rPr>
          <w:lang w:eastAsia="hr-HR"/>
        </w:rPr>
        <w:t xml:space="preserve"> iz Gornjeg </w:t>
      </w:r>
      <w:proofErr w:type="spellStart"/>
      <w:r>
        <w:rPr>
          <w:lang w:eastAsia="hr-HR"/>
        </w:rPr>
        <w:t>Laduča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Vranicanijeva</w:t>
      </w:r>
      <w:proofErr w:type="spellEnd"/>
      <w:r>
        <w:rPr>
          <w:lang w:eastAsia="hr-HR"/>
        </w:rPr>
        <w:t xml:space="preserve"> ulica 10, OIB 27175756299.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Dubravki </w:t>
      </w:r>
      <w:proofErr w:type="spellStart"/>
      <w:r>
        <w:rPr>
          <w:lang w:eastAsia="hr-HR"/>
        </w:rPr>
        <w:t>Kušević</w:t>
      </w:r>
      <w:proofErr w:type="spellEnd"/>
      <w:r>
        <w:rPr>
          <w:lang w:eastAsia="hr-HR"/>
        </w:rPr>
        <w:t xml:space="preserve"> postojala istekom razdoblja od 60 dana i on je najkasnije u daljnjem roku od 21 dan bio dužan podnijeti prijedlog za pokretanje stečajnog postupka, što nije učinio.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217E34" w:rsidP="00217E34" w:rsidR="00217E3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217E34" w:rsidP="00217E34" w:rsidR="00217E3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217E34" w:rsidP="00217E34" w:rsidR="00217E34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St-250/2018-2</w:t>
      </w:r>
    </w:p>
    <w:p w:rsidRDefault="00217E34" w:rsidP="00217E34" w:rsidR="00217E3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217E34" w:rsidP="00217E34" w:rsidR="00217E34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t>Bjelovar 2. srpnja 2018.</w:t>
      </w:r>
    </w:p>
    <w:p w:rsidRDefault="00217E34" w:rsidP="00217E34" w:rsidR="00217E34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</w:p>
    <w:p w:rsidRDefault="00217E34" w:rsidP="00217E34" w:rsidR="00217E3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</w:t>
      </w:r>
      <w:r>
        <w:rPr>
          <w:lang w:eastAsia="hr-HR"/>
        </w:rPr>
        <w:t>S u d a c</w:t>
      </w:r>
    </w:p>
    <w:p w:rsidRDefault="00217E34" w:rsidP="00217E34" w:rsidR="00217E3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217E34" w:rsidP="00217E34" w:rsidR="00217E3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217E34" w:rsidP="00217E34" w:rsidR="00217E3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217E34" w:rsidP="00217E34" w:rsidR="00217E3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217E34" w:rsidP="00217E34" w:rsidR="00217E34">
      <w:pPr>
        <w:autoSpaceDN w:val="false"/>
        <w:jc w:val="both"/>
      </w:pPr>
    </w:p>
    <w:p w:rsidRDefault="00217E34" w:rsidP="00217E34" w:rsidR="00217E34">
      <w:pPr>
        <w:autoSpaceDN w:val="false"/>
        <w:jc w:val="both"/>
      </w:pPr>
    </w:p>
    <w:p w:rsidRDefault="00217E34" w:rsidP="00217E34" w:rsidR="00217E34">
      <w:pPr>
        <w:autoSpaceDN w:val="false"/>
        <w:jc w:val="both"/>
      </w:pPr>
    </w:p>
    <w:p w:rsidRDefault="00217E34" w:rsidP="00217E34" w:rsidR="00217E3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E34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0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St-250/2018-2</izvorni_sadrzaj>
    <derivirana_varijabla naziv="DomainObject.Oznaka_1">St-250/2018-2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CLEAN TOUCH jednostavno društvo s ograničenom odgovornošću za usluge zastupanog po punomoćniku Dubravka Kušević</izvorni_sadrzaj>
    <derivirana_varijabla naziv="DomainObject.Predmet.ProtustrankaFormated_1">  CLEAN TOUCH jednostavno društvo s ograničenom odgovornošću za usluge zastupanog po punomoćniku Dubravka Kušević</derivirana_varijabla>
  </DomainObject.Predmet.ProtustrankaFormated>
  <DomainObject.Predmet.ProtustrankaFormatedOIB>
    <izvorni_sadrzaj>  CLEAN TOUCH jednostavno društvo s ograničenom odgovornošću za usluge, OIB 82450735082 zastupanog po punomoćniku Dubravka Kušević</izvorni_sadrzaj>
    <derivirana_varijabla naziv="DomainObject.Predmet.ProtustrankaFormatedOIB_1">  CLEAN TOUCH jednostavno društvo s ograničenom odgovornošću za usluge, OIB 82450735082 zastupanog po punomoćniku Dubravka Kušević</derivirana_varijabla>
  </DomainObject.Predmet.ProtustrankaFormatedOIB>
  <DomainObject.Predmet.ProtustrankaFormatedWithAdress>
    <izvorni_sadrzaj> CLEAN TOUCH jednostavno društvo s ograničenom odgovornošću za usluge, Vranicanijeva ulica 10, 10292 Gornji Laduč zastupanog po punomoćniku Dubravka Kušević</izvorni_sadrzaj>
    <derivirana_varijabla naziv="DomainObject.Predmet.ProtustrankaFormatedWithAdress_1"> CLEAN TOUCH jednostavno društvo s ograničenom odgovornošću za usluge, Vranicanijeva ulica 10, 10292 Gornji Laduč zastupanog po punomoćniku Dubravka Kušević</derivirana_varijabla>
  </DomainObject.Predmet.ProtustrankaFormatedWithAdress>
  <DomainObject.Predmet.ProtustrankaFormatedWithAdressOIB>
    <izvorni_sadrzaj> CLEAN TOUCH jednostavno društvo s ograničenom odgovornošću za usluge, OIB 82450735082, Vranicanijeva ulica 10, 10292 Gornji Laduč zastupanog po punomoćniku Dubravka Kušević</izvorni_sadrzaj>
    <derivirana_varijabla naziv="DomainObject.Predmet.ProtustrankaFormatedWithAdressOIB_1"> CLEAN TOUCH jednostavno društvo s ograničenom odgovornošću za usluge, OIB 82450735082, Vranicanijeva ulica 10, 10292 Gornji Laduč zastupanog po punomoćniku Dubravka Kušević</derivirana_varijabla>
  </DomainObject.Predmet.ProtustrankaFormatedWithAdressOIB>
  <DomainObject.Predmet.ProtustrankaWithAdress>
    <izvorni_sadrzaj>CLEAN TOUCH jednostavno društvo s ograničenom odgovornošću za usluge Vranicanijeva ulica 10, 10292 Gornji Laduč</izvorni_sadrzaj>
    <derivirana_varijabla naziv="DomainObject.Predmet.ProtustrankaWithAdress_1">CLEAN TOUCH jednostavno društvo s ograničenom odgovornošću za usluge Vranicanijeva ulica 10, 10292 Gornji Laduč</derivirana_varijabla>
  </DomainObject.Predmet.ProtustrankaWithAdress>
  <DomainObject.Predmet.ProtustrankaWithAdressOIB>
    <izvorni_sadrzaj>CLEAN TOUCH jednostavno društvo s ograničenom odgovornošću za usluge, OIB 82450735082, Vranicanijeva ulica 10, 10292 Gornji Laduč</izvorni_sadrzaj>
    <derivirana_varijabla naziv="DomainObject.Predmet.ProtustrankaWithAdressOIB_1">CLEAN TOUCH jednostavno društvo s ograničenom odgovornošću za usluge, OIB 82450735082, Vranicanijeva ulica 10, 10292 Gornji Laduč</derivirana_varijabla>
  </DomainObject.Predmet.ProtustrankaWithAdressOIB>
  <DomainObject.Predmet.ProtustrankaNazivFormated>
    <izvorni_sadrzaj>CLEAN TOUCH jednostavno društvo s ograničenom odgovornošću za usluge</izvorni_sadrzaj>
    <derivirana_varijabla naziv="DomainObject.Predmet.ProtustrankaNazivFormated_1">CLEAN TOUCH jednostavno društvo s ograničenom odgovornošću za usluge</derivirana_varijabla>
  </DomainObject.Predmet.ProtustrankaNazivFormated>
  <DomainObject.Predmet.ProtustrankaNazivFormatedOIB>
    <izvorni_sadrzaj>CLEAN TOUCH jednostavno društvo s ograničenom odgovornošću za usluge, OIB 82450735082</izvorni_sadrzaj>
    <derivirana_varijabla naziv="DomainObject.Predmet.ProtustrankaNazivFormatedOIB_1">CLEAN TOUCH jednostavno društvo s ograničenom odgovornošću za usluge, OIB 82450735082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CLEAN TOUCH jednostavno društvo s ograničenom odgovornošću za usluge zastupanog po punomoćniku Dubravka Kušević</item>
    </izvorni_sadrzaj>
    <derivirana_varijabla naziv="DomainObject.Predmet.ProtuStrankaListFormated_1">
      <item>CLEAN TOUCH jednostavno društvo s ograničenom odgovornošću za usluge zastupanog po punomoćniku Dubravka Kušević</item>
    </derivirana_varijabla>
  </DomainObject.Predmet.ProtuStrankaListFormated>
  <DomainObject.Predmet.ProtuStrankaListFormatedOIB>
    <izvorni_sadrzaj>
      <item>CLEAN TOUCH jednostavno društvo s ograničenom odgovornošću za usluge, OIB 82450735082 zastupanog po punomoćniku Dubravka Kušević</item>
    </izvorni_sadrzaj>
    <derivirana_varijabla naziv="DomainObject.Predmet.ProtuStrankaListFormatedOIB_1">
      <item>CLEAN TOUCH jednostavno društvo s ograničenom odgovornošću za usluge, OIB 82450735082 zastupanog po punomoćniku Dubravka Kušević</item>
    </derivirana_varijabla>
  </DomainObject.Predmet.ProtuStrankaListFormatedOIB>
  <DomainObject.Predmet.ProtuStrankaListFormatedWithAdress>
    <izvorni_sadrzaj>
      <item>CLEAN TOUCH jednostavno društvo s ograničenom odgovornošću za usluge, Vranicanijeva ulica 10, 10292 Gornji Laduč zastupanog po punomoćniku Dubravka Kušević</item>
    </izvorni_sadrzaj>
    <derivirana_varijabla naziv="DomainObject.Predmet.ProtuStrankaListFormatedWithAdress_1">
      <item>CLEAN TOUCH jednostavno društvo s ograničenom odgovornošću za usluge, Vranicanijeva ulica 10, 10292 Gornji Laduč zastupanog po punomoćniku Dubravka Kušević</item>
    </derivirana_varijabla>
  </DomainObject.Predmet.ProtuStrankaListFormatedWithAdress>
  <DomainObject.Predmet.ProtuStrankaListFormatedWithAdressOIB>
    <izvorni_sadrzaj>
      <item>CLEAN TOUCH jednostavno društvo s ograničenom odgovornošću za usluge, OIB 82450735082, Vranicanijeva ulica 10, 10292 Gornji Laduč zastupanog po punomoćniku Dubravka Kušević</item>
    </izvorni_sadrzaj>
    <derivirana_varijabla naziv="DomainObject.Predmet.ProtuStrankaListFormatedWithAdressOIB_1">
      <item>CLEAN TOUCH jednostavno društvo s ograničenom odgovornošću za usluge, OIB 82450735082, Vranicanijeva ulica 10, 10292 Gornji Laduč zastupanog po punomoćniku Dubravka Kušević</item>
    </derivirana_varijabla>
  </DomainObject.Predmet.ProtuStrankaListFormatedWithAdressOIB>
  <DomainObject.Predmet.ProtuStrankaListNazivFormated>
    <izvorni_sadrzaj>
      <item>CLEAN TOUCH jednostavno društvo s ograničenom odgovornošću za usluge</item>
    </izvorni_sadrzaj>
    <derivirana_varijabla naziv="DomainObject.Predmet.ProtuStrankaListNazivFormated_1">
      <item>CLEAN TOUCH jednostavno društvo s ograničenom odgovornošću za usluge</item>
    </derivirana_varijabla>
  </DomainObject.Predmet.ProtuStrankaListNazivFormated>
  <DomainObject.Predmet.ProtuStrankaListNazivFormatedOIB>
    <izvorni_sadrzaj>
      <item>CLEAN TOUCH jednostavno društvo s ograničenom odgovornošću za usluge, OIB 82450735082</item>
    </izvorni_sadrzaj>
    <derivirana_varijabla naziv="DomainObject.Predmet.ProtuStrankaListNazivFormatedOIB_1">
      <item>CLEAN TOUCH jednostavno društvo s ograničenom odgovornošću za usluge, OIB 82450735082</item>
    </derivirana_varijabla>
  </DomainObject.Predmet.ProtuStrankaListNazivFormatedOIB>
  <DomainObject.Predmet.OstaliListFormated>
    <izvorni_sadrzaj>
      <item>Dubravka Kušević punomoćnik sudionika u postupku CLEAN TOUCH jednostavno društvo s ograničenom odgovornošću za usluge</item>
    </izvorni_sadrzaj>
    <derivirana_varijabla naziv="DomainObject.Predmet.OstaliListFormated_1">
      <item>Dubravka Kušević punomoćnik sudionika u postupku CLEAN TOUCH jednostavno društvo s ograničenom odgovornošću za usluge</item>
    </derivirana_varijabla>
  </DomainObject.Predmet.OstaliListFormated>
  <DomainObject.Predmet.OstaliListFormatedOIB>
    <izvorni_sadrzaj>
      <item>Dubravka Kušević, OIB 27175756299 punomoćnik sudionika u postupku CLEAN TOUCH jednostavno društvo s ograničenom odgovornošću za usluge</item>
    </izvorni_sadrzaj>
    <derivirana_varijabla naziv="DomainObject.Predmet.OstaliListFormatedOIB_1">
      <item>Dubravka Kušević, OIB 27175756299 punomoćnik sudionika u postupku CLEAN TOUCH jednostavno društvo s ograničenom odgovornošću za usluge</item>
    </derivirana_varijabla>
  </DomainObject.Predmet.OstaliListFormatedOIB>
  <DomainObject.Predmet.OstaliListFormatedWithAdress>
    <izvorni_sadrzaj>
      <item>Dubravka Kušević, Vranicanijeva ulica 10, 10292 Gornji Laduč punomoćnik sudionika u postupku CLEAN TOUCH jednostavno društvo s ograničenom odgovornošću za usluge</item>
    </izvorni_sadrzaj>
    <derivirana_varijabla naziv="DomainObject.Predmet.OstaliListFormatedWithAdress_1">
      <item>Dubravka Kušević, Vranicanijeva ulica 10, 10292 Gornji Laduč punomoćnik sudionika u postupku CLEAN TOUCH jednostavno društvo s ograničenom odgovornošću za usluge</item>
    </derivirana_varijabla>
  </DomainObject.Predmet.OstaliListFormatedWithAdress>
  <DomainObject.Predmet.OstaliListFormatedWithAdressOIB>
    <izvorni_sadrzaj>
      <item>Dubravka Kušević, OIB 27175756299, Vranicanijeva ulica 10, 10292 Gornji Laduč punomoćnik sudionika u postupku CLEAN TOUCH jednostavno društvo s ograničenom odgovornošću za usluge</item>
    </izvorni_sadrzaj>
    <derivirana_varijabla naziv="DomainObject.Predmet.OstaliListFormatedWithAdressOIB_1">
      <item>Dubravka Kušević, OIB 27175756299, Vranicanijeva ulica 10, 10292 Gornji Laduč punomoćnik sudionika u postupku CLEAN TOUCH jednostavno društvo s ograničenom odgovornošću za usluge</item>
    </derivirana_varijabla>
  </DomainObject.Predmet.OstaliListFormatedWithAdressOIB>
  <DomainObject.Predmet.OstaliListNazivFormated>
    <izvorni_sadrzaj>
      <item>Dubravka Kušević</item>
    </izvorni_sadrzaj>
    <derivirana_varijabla naziv="DomainObject.Predmet.OstaliListNazivFormated_1">
      <item>Dubravka Kušević</item>
    </derivirana_varijabla>
  </DomainObject.Predmet.OstaliListNazivFormated>
  <DomainObject.Predmet.OstaliListNazivFormatedOIB>
    <izvorni_sadrzaj>
      <item>Dubravka Kušević, OIB 27175756299</item>
    </izvorni_sadrzaj>
    <derivirana_varijabla naziv="DomainObject.Predmet.OstaliListNazivFormatedOIB_1">
      <item>Dubravka Kušević, OIB 27175756299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St-250/2018-2</izvorni_sadrzaj>
    <derivirana_varijabla naziv="DomainObject.PoslovniBrojDokumenta_1">St-250/2018-2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CLEAN TOUCH jednostavno društvo s ograničenom odgovornošću za usluge</izvorni_sadrzaj>
    <derivirana_varijabla naziv="DomainObject.Predmet.ProtustrankaIDrugi_1">CLEAN TOUCH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CLEAN TOUCH jednostavno društvo s ograničenom odgovornošću za usluge, OIB 82450735082, Vranicanijeva ulica 10, 10292 Gornji Laduč</izvorni_sadrzaj>
    <derivirana_varijabla naziv="DomainObject.Predmet.ProtustrankaIDrugiAdressOIB_1">CLEAN TOUCH jednostavno društvo s ograničenom odgovornošću za usluge, OIB 82450735082, Vranicanijeva ulica 10,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CLEAN TOUCH jednostavno društvo s ograničenom odgovornošću za usluge</item>
      <item>FINA Regionalni centar Zagreb</item>
      <item>Dubravka Kušević</item>
    </izvorni_sadrzaj>
    <derivirana_varijabla naziv="DomainObject.Predmet.SudioniciListNaziv_1">
      <item>CLEAN TOUCH jednostavno društvo s ograničenom odgovornošću za usluge</item>
      <item>FINA Regionalni centar Zagreb</item>
      <item>Dubravka Kušević</item>
    </derivirana_varijabla>
  </DomainObject.Predmet.SudioniciListNaziv>
  <DomainObject.Predmet.SudioniciListAdressOIB>
    <izvorni_sadrzaj>
      <item>CLEAN TOUCH jednostavno društvo s ograničenom odgovornošću za usluge, OIB 82450735082, Vranicanijeva ulica 10,10292 Gornji Laduč</item>
      <item>FINA Regionalni centar Zagreb, OIB 85821130368, Trg svibanjskih žrtava 1995. br. 1,10000 Zagreb</item>
      <item>Dubravka Kušević, OIB 27175756299, Vranicanijeva ulica 10,10292 Gornji Laduč</item>
    </izvorni_sadrzaj>
    <derivirana_varijabla naziv="DomainObject.Predmet.SudioniciListAdressOIB_1">
      <item>CLEAN TOUCH jednostavno društvo s ograničenom odgovornošću za usluge, OIB 82450735082, Vranicanijeva ulica 10,10292 Gornji Laduč</item>
      <item>FINA Regionalni centar Zagreb, OIB 85821130368, Trg svibanjskih žrtava 1995. br. 1,10000 Zagreb</item>
      <item>Dubravka Kušević, OIB 27175756299, Vranicanijeva ulica 10,10292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6984E-3DC9-440A-A0E0-0F5E5C31C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5146</properties:Characters>
  <properties:Lines>98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2018-07-02T05:52:00Z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