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acc63" w14:paraId="3eacc63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1F4951">
        <w:rPr>
          <w:rFonts w:hAnsi="Times New Roman" w:ascii="Times New Roman"/>
          <w:szCs w:val="24"/>
          <w:lang w:val="hr-HR"/>
        </w:rPr>
        <w:t>5985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9F4804" w:rsidRPr="009F4804">
        <w:rPr>
          <w:rFonts w:hAnsi="Times New Roman" w:ascii="Times New Roman"/>
          <w:szCs w:val="24"/>
          <w:lang w:val="hr-HR"/>
        </w:rPr>
        <w:t>BUVICO d.o.o.</w:t>
      </w:r>
      <w:r w:rsidR="009F4804">
        <w:rPr>
          <w:rFonts w:hAnsi="Times New Roman" w:ascii="Times New Roman"/>
          <w:szCs w:val="24"/>
          <w:lang w:val="hr-HR"/>
        </w:rPr>
        <w:t xml:space="preserve">, Zagreb (Grad Zagreb), Valentina Vodnika 3, OIB: </w:t>
      </w:r>
      <w:r w:rsidR="009F4804" w:rsidRPr="009F4804">
        <w:rPr>
          <w:rFonts w:hAnsi="Times New Roman" w:ascii="Times New Roman"/>
          <w:szCs w:val="24"/>
          <w:lang w:val="hr-HR"/>
        </w:rPr>
        <w:t>15470162052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21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9F4804" w:rsidRPr="009F4804">
        <w:rPr>
          <w:rFonts w:hAnsi="Times New Roman" w:ascii="Times New Roman"/>
          <w:szCs w:val="24"/>
          <w:lang w:val="hr-HR"/>
        </w:rPr>
        <w:t>BUVICO d.o.o.</w:t>
      </w:r>
      <w:r w:rsidR="009F4804">
        <w:rPr>
          <w:rFonts w:hAnsi="Times New Roman" w:ascii="Times New Roman"/>
          <w:szCs w:val="24"/>
          <w:lang w:val="hr-HR"/>
        </w:rPr>
        <w:t xml:space="preserve">, Zagreb (Grad Zagreb), Valentina Vodnika 3, OIB: </w:t>
      </w:r>
      <w:r w:rsidR="009F4804" w:rsidRPr="009F4804">
        <w:rPr>
          <w:rFonts w:hAnsi="Times New Roman" w:ascii="Times New Roman"/>
          <w:szCs w:val="24"/>
          <w:lang w:val="hr-HR"/>
        </w:rPr>
        <w:t>15470162052</w:t>
      </w:r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9F4804" w:rsidRPr="009F4804">
        <w:rPr>
          <w:rFonts w:hAnsi="Times New Roman" w:ascii="Times New Roman"/>
          <w:szCs w:val="24"/>
          <w:lang w:val="hr-HR"/>
        </w:rPr>
        <w:t>BUVICO d.o.o.</w:t>
      </w:r>
      <w:r w:rsidR="009F4804">
        <w:rPr>
          <w:rFonts w:hAnsi="Times New Roman" w:ascii="Times New Roman"/>
          <w:szCs w:val="24"/>
          <w:lang w:val="hr-HR"/>
        </w:rPr>
        <w:t xml:space="preserve">, Zagreb (Grad Zagreb), Valentina Vodnika 3, OIB: </w:t>
      </w:r>
      <w:r w:rsidR="009F4804" w:rsidRPr="009F4804">
        <w:rPr>
          <w:rFonts w:hAnsi="Times New Roman" w:ascii="Times New Roman"/>
          <w:szCs w:val="24"/>
          <w:lang w:val="hr-HR"/>
        </w:rPr>
        <w:t>15470162052</w:t>
      </w:r>
      <w:r w:rsidR="003E54E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21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641D73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 xml:space="preserve">e-Oglasna ploča- </w:t>
      </w:r>
      <w:r w:rsidR="00201587">
        <w:rPr>
          <w:rFonts w:hAnsi="Times New Roman" w:ascii="Times New Roman"/>
          <w:szCs w:val="24"/>
          <w:lang w:val="hr-HR"/>
        </w:rPr>
        <w:t>8</w:t>
      </w:r>
      <w:r w:rsidRPr="00FC5E27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41D7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1F4951"/>
    <w:rsid w:val="00201587"/>
    <w:rsid w:val="00230CD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1D73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F4804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E575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1D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D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D7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D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D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1D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D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D7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D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D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5985</izvorni_sadrzaj>
    <derivirana_varijabla naziv="DomainObject.Predmet.Broj_1">5985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St-5985/2015</izvorni_sadrzaj>
    <derivirana_varijabla naziv="DomainObject.Predmet.OznakaBroj_1">St-5985/2015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BUVICO d.o.o. zastupanog po punomoćniku Ivan Bukovac; Mirjana Rokvić</izvorni_sadrzaj>
    <derivirana_varijabla naziv="DomainObject.Predmet.ProtustrankaFormated_1">  BUVICO d.o.o. zastupanog po punomoćniku Ivan Bukovac; Mirjana Rokvić</derivirana_varijabla>
  </DomainObject.Predmet.ProtustrankaFormated>
  <DomainObject.Predmet.ProtustrankaFormatedOIB>
    <izvorni_sadrzaj>  BUVICO d.o.o., OIB 15470162052 zastupanog po punomoćniku Ivan Bukovac; Mirjana Rokvić</izvorni_sadrzaj>
    <derivirana_varijabla naziv="DomainObject.Predmet.ProtustrankaFormatedOIB_1">  BUVICO d.o.o., OIB 15470162052 zastupanog po punomoćniku Ivan Bukovac; Mirjana Rokvić</derivirana_varijabla>
  </DomainObject.Predmet.ProtustrankaFormatedOIB>
  <DomainObject.Predmet.ProtustrankaFormatedWithAdress>
    <izvorni_sadrzaj> BUVICO d.o.o., Valentina Vodnika 3, 10000 Zagreb zastupanog po punomoćniku Ivan Bukovac; Mirjana Rokvić</izvorni_sadrzaj>
    <derivirana_varijabla naziv="DomainObject.Predmet.ProtustrankaFormatedWithAdress_1"> BUVICO d.o.o., Valentina Vodnika 3, 10000 Zagreb zastupanog po punomoćniku Ivan Bukovac; Mirjana Rokvić</derivirana_varijabla>
  </DomainObject.Predmet.ProtustrankaFormatedWithAdress>
  <DomainObject.Predmet.ProtustrankaFormatedWithAdressOIB>
    <izvorni_sadrzaj> BUVICO d.o.o., OIB 15470162052, Valentina Vodnika 3, 10000 Zagreb zastupanog po punomoćniku Ivan Bukovac; Mirjana Rokvić</izvorni_sadrzaj>
    <derivirana_varijabla naziv="DomainObject.Predmet.ProtustrankaFormatedWithAdressOIB_1"> BUVICO d.o.o., OIB 15470162052, Valentina Vodnika 3, 10000 Zagreb zastupanog po punomoćniku Ivan Bukovac; Mirjana Rokvić</derivirana_varijabla>
  </DomainObject.Predmet.ProtustrankaFormatedWithAdressOIB>
  <DomainObject.Predmet.ProtustrankaWithAdress>
    <izvorni_sadrzaj>BUVICO d.o.o. Valentina Vodnika 3, 10000 Zagreb</izvorni_sadrzaj>
    <derivirana_varijabla naziv="DomainObject.Predmet.ProtustrankaWithAdress_1">BUVICO d.o.o. Valentina Vodnika 3, 10000 Zagreb</derivirana_varijabla>
  </DomainObject.Predmet.ProtustrankaWithAdress>
  <DomainObject.Predmet.ProtustrankaWithAdressOIB>
    <izvorni_sadrzaj>BUVICO d.o.o., OIB 15470162052, Valentina Vodnika 3, 10000 Zagreb</izvorni_sadrzaj>
    <derivirana_varijabla naziv="DomainObject.Predmet.ProtustrankaWithAdressOIB_1">BUVICO d.o.o., OIB 15470162052, Valentina Vodnika 3, 10000 Zagreb</derivirana_varijabla>
  </DomainObject.Predmet.ProtustrankaWithAdressOIB>
  <DomainObject.Predmet.ProtustrankaNazivFormated>
    <izvorni_sadrzaj>BUVICO d.o.o.</izvorni_sadrzaj>
    <derivirana_varijabla naziv="DomainObject.Predmet.ProtustrankaNazivFormated_1">BUVICO d.o.o.</derivirana_varijabla>
  </DomainObject.Predmet.ProtustrankaNazivFormated>
  <DomainObject.Predmet.ProtustrankaNazivFormatedOIB>
    <izvorni_sadrzaj>BUVICO d.o.o., OIB 15470162052</izvorni_sadrzaj>
    <derivirana_varijabla naziv="DomainObject.Predmet.ProtustrankaNazivFormatedOIB_1">BUVICO d.o.o., OIB 15470162052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BUVICO d.o.o. zastupanog po punomoćniku Ivan Bukovac; Mirjana Rokvić</item>
    </izvorni_sadrzaj>
    <derivirana_varijabla naziv="DomainObject.Predmet.ProtuStrankaListFormated_1">
      <item>BUVICO d.o.o. zastupanog po punomoćniku Ivan Bukovac; Mirjana Rokvić</item>
    </derivirana_varijabla>
  </DomainObject.Predmet.ProtuStrankaListFormated>
  <DomainObject.Predmet.ProtuStrankaListFormatedOIB>
    <izvorni_sadrzaj>
      <item>BUVICO d.o.o., OIB 15470162052 zastupanog po punomoćniku Ivan Bukovac; Mirjana Rokvić</item>
    </izvorni_sadrzaj>
    <derivirana_varijabla naziv="DomainObject.Predmet.ProtuStrankaListFormatedOIB_1">
      <item>BUVICO d.o.o., OIB 15470162052 zastupanog po punomoćniku Ivan Bukovac; Mirjana Rokvić</item>
    </derivirana_varijabla>
  </DomainObject.Predmet.ProtuStrankaListFormatedOIB>
  <DomainObject.Predmet.ProtuStrankaListFormatedWithAdress>
    <izvorni_sadrzaj>
      <item>BUVICO d.o.o., Valentina Vodnika 3, 10000 Zagreb zastupanog po punomoćniku Ivan Bukovac; Mirjana Rokvić</item>
    </izvorni_sadrzaj>
    <derivirana_varijabla naziv="DomainObject.Predmet.ProtuStrankaListFormatedWithAdress_1">
      <item>BUVICO d.o.o., Valentina Vodnika 3, 10000 Zagreb zastupanog po punomoćniku Ivan Bukovac; Mirjana Rokvić</item>
    </derivirana_varijabla>
  </DomainObject.Predmet.ProtuStrankaListFormatedWithAdress>
  <DomainObject.Predmet.ProtuStrankaListFormatedWithAdressOIB>
    <izvorni_sadrzaj>
      <item>BUVICO d.o.o., OIB 15470162052, Valentina Vodnika 3, 10000 Zagreb zastupanog po punomoćniku Ivan Bukovac; Mirjana Rokvić</item>
    </izvorni_sadrzaj>
    <derivirana_varijabla naziv="DomainObject.Predmet.ProtuStrankaListFormatedWithAdressOIB_1">
      <item>BUVICO d.o.o., OIB 15470162052, Valentina Vodnika 3, 10000 Zagreb zastupanog po punomoćniku Ivan Bukovac; Mirjana Rokvić</item>
    </derivirana_varijabla>
  </DomainObject.Predmet.ProtuStrankaListFormatedWithAdressOIB>
  <DomainObject.Predmet.ProtuStrankaListNazivFormated>
    <izvorni_sadrzaj>
      <item>BUVICO d.o.o.</item>
    </izvorni_sadrzaj>
    <derivirana_varijabla naziv="DomainObject.Predmet.ProtuStrankaListNazivFormated_1">
      <item>BUVICO d.o.o.</item>
    </derivirana_varijabla>
  </DomainObject.Predmet.ProtuStrankaListNazivFormated>
  <DomainObject.Predmet.ProtuStrankaListNazivFormatedOIB>
    <izvorni_sadrzaj>
      <item>BUVICO d.o.o., OIB 15470162052</item>
    </izvorni_sadrzaj>
    <derivirana_varijabla naziv="DomainObject.Predmet.ProtuStrankaListNazivFormatedOIB_1">
      <item>BUVICO d.o.o., OIB 15470162052</item>
    </derivirana_varijabla>
  </DomainObject.Predmet.ProtuStrankaListNazivFormatedOIB>
  <DomainObject.Predmet.OstaliListFormated>
    <izvorni_sadrzaj>
      <item>Ivan Bukovac punomoćnik sudionika u postupku BUVICO d.o.o.</item>
      <item>Mirjana Rokvić punomoćnik sudionika u postupku BUVICO d.o.o.</item>
    </izvorni_sadrzaj>
    <derivirana_varijabla naziv="DomainObject.Predmet.OstaliListFormated_1">
      <item>Ivan Bukovac punomoćnik sudionika u postupku BUVICO d.o.o.</item>
      <item>Mirjana Rokvić punomoćnik sudionika u postupku BUVICO d.o.o.</item>
    </derivirana_varijabla>
  </DomainObject.Predmet.OstaliListFormated>
  <DomainObject.Predmet.OstaliListFormatedOIB>
    <izvorni_sadrzaj>
      <item>Ivan Bukovac, OIB 95727264453 punomoćnik sudionika u postupku BUVICO d.o.o.</item>
      <item>Mirjana Rokvić, OIB 39043669620 punomoćnik sudionika u postupku BUVICO d.o.o.</item>
    </izvorni_sadrzaj>
    <derivirana_varijabla naziv="DomainObject.Predmet.OstaliListFormatedOIB_1">
      <item>Ivan Bukovac, OIB 95727264453 punomoćnik sudionika u postupku BUVICO d.o.o.</item>
      <item>Mirjana Rokvić, OIB 39043669620 punomoćnik sudionika u postupku BUVICO d.o.o.</item>
    </derivirana_varijabla>
  </DomainObject.Predmet.OstaliListFormatedOIB>
  <DomainObject.Predmet.OstaliListFormatedWithAdress>
    <izvorni_sadrzaj>
      <item>Ivan Bukovac, Valentina Vodnika 3a, 10000 Zagreb punomoćnik sudionika u postupku BUVICO d.o.o.</item>
      <item>Mirjana Rokvić, Nova Ves 77b, 10000 Zagreb punomoćnik sudionika u postupku BUVICO d.o.o.</item>
    </izvorni_sadrzaj>
    <derivirana_varijabla naziv="DomainObject.Predmet.OstaliListFormatedWithAdress_1">
      <item>Ivan Bukovac, Valentina Vodnika 3a, 10000 Zagreb punomoćnik sudionika u postupku BUVICO d.o.o.</item>
      <item>Mirjana Rokvić, Nova Ves 77b, 10000 Zagreb punomoćnik sudionika u postupku BUVICO d.o.o.</item>
    </derivirana_varijabla>
  </DomainObject.Predmet.OstaliListFormatedWithAdress>
  <DomainObject.Predmet.OstaliListFormatedWithAdressOIB>
    <izvorni_sadrzaj>
      <item>Ivan Bukovac, OIB 95727264453, Valentina Vodnika 3a, 10000 Zagreb punomoćnik sudionika u postupku BUVICO d.o.o.</item>
      <item>Mirjana Rokvić, OIB 39043669620, Nova Ves 77b, 10000 Zagreb punomoćnik sudionika u postupku BUVICO d.o.o.</item>
    </izvorni_sadrzaj>
    <derivirana_varijabla naziv="DomainObject.Predmet.OstaliListFormatedWithAdressOIB_1">
      <item>Ivan Bukovac, OIB 95727264453, Valentina Vodnika 3a, 10000 Zagreb punomoćnik sudionika u postupku BUVICO d.o.o.</item>
      <item>Mirjana Rokvić, OIB 39043669620, Nova Ves 77b, 10000 Zagreb punomoćnik sudionika u postupku BUVICO d.o.o.</item>
    </derivirana_varijabla>
  </DomainObject.Predmet.OstaliListFormatedWithAdressOIB>
  <DomainObject.Predmet.OstaliListNazivFormated>
    <izvorni_sadrzaj>
      <item>Ivan Bukovac</item>
      <item>Mirjana Rokvić</item>
    </izvorni_sadrzaj>
    <derivirana_varijabla naziv="DomainObject.Predmet.OstaliListNazivFormated_1">
      <item>Ivan Bukovac</item>
      <item>Mirjana Rokvić</item>
    </derivirana_varijabla>
  </DomainObject.Predmet.OstaliListNazivFormated>
  <DomainObject.Predmet.OstaliListNazivFormatedOIB>
    <izvorni_sadrzaj>
      <item>Ivan Bukovac, OIB 95727264453</item>
      <item>Mirjana Rokvić, OIB 39043669620</item>
    </izvorni_sadrzaj>
    <derivirana_varijabla naziv="DomainObject.Predmet.OstaliListNazivFormatedOIB_1">
      <item>Ivan Bukovac, OIB 95727264453</item>
      <item>Mirjana Rokvić, OIB 39043669620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BUVICO d.o.o.</izvorni_sadrzaj>
    <derivirana_varijabla naziv="DomainObject.Predmet.ProtustrankaIDrugi_1">BUVICO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BUVICO d.o.o., OIB 15470162052, Valentina Vodnika 3, 10000 Zagreb</izvorni_sadrzaj>
    <derivirana_varijabla naziv="DomainObject.Predmet.ProtustrankaIDrugiAdressOIB_1">BUVICO d.o.o., OIB 15470162052, Valentina Vodnika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BUVICO d.o.o.</item>
      <item>Ivan Bukovac</item>
      <item>Mirjana Rokvić</item>
    </izvorni_sadrzaj>
    <derivirana_varijabla naziv="DomainObject.Predmet.SudioniciListNaziv_1">
      <item>FINA Regionalni centar Zagreb</item>
      <item>BUVICO d.o.o.</item>
      <item>Ivan Bukovac</item>
      <item>Mirjana Rokvić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BUVICO d.o.o., OIB 15470162052, Valentina Vodnika 3,10000 Zagreb</item>
      <item>Ivan Bukovac, OIB 95727264453, Valentina Vodnika 3a,10000 Zagreb</item>
      <item>Mirjana Rokvić, OIB 39043669620, Nova Ves 77b,10000 Zagreb</item>
    </izvorni_sadrzaj>
    <derivirana_varijabla naziv="DomainObject.Predmet.SudioniciListAdressOIB_1">
      <item>FINA Regionalni centar Zagreb, OIB 85821130368, Trg svibanjskih žrtava 1995. 1,10000 Zagreb</item>
      <item>BUVICO d.o.o., OIB 15470162052, Valentina Vodnika 3,10000 Zagreb</item>
      <item>Ivan Bukovac, OIB 95727264453, Valentina Vodnika 3a,10000 Zagreb</item>
      <item>Mirjana Rokvić, OIB 39043669620, Nova Ves 77b,10000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15470162052</item>
      <item>, OIB 95727264453</item>
      <item>, OIB 39043669620</item>
    </izvorni_sadrzaj>
    <derivirana_varijabla naziv="DomainObject.Predmet.SudioniciListNazivOIB_1">
      <item>, OIB 85821130368</item>
      <item>, OIB 15470162052</item>
      <item>, OIB 95727264453</item>
      <item>, OIB 39043669620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B2C30E-4815-4CD9-BAE9-1584FD0E03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331</properties:Words>
  <properties:Characters>1740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2015-12-21T09:01:00Z</dcterms:created>
  <dc:creator>Sudsko vijeæe</dc:creator>
  <cp:lastModifiedBy>Katarina Babić</cp:lastModifiedBy>
  <cp:lastPrinted>2015-12-21T09:03:00Z</cp:lastPrinted>
  <dcterms:modified xmlns:xsi="http://www.w3.org/2001/XMLSchema-instance" xsi:type="dcterms:W3CDTF">2015-12-21T09:03:00Z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