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1179" w14:paraId="9901179" w:rsidRDefault="00E17E31" w:rsidR="00E17E31">
      <w:pPr>
        <w15:collapsed w:val="false"/>
      </w:pPr>
      <w:bookmarkStart w:name="_GoBack" w:id="0"/>
      <w:bookmarkEnd w:id="0"/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263618" w:rsidR="008A76E3" w:rsidRPr="008A76E3">
            <w:pPr>
              <w:jc w:val="center"/>
            </w:pPr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17E31" w:rsidP="00263618" w:rsidR="00E17E31">
            <w:pPr>
              <w:jc w:val="center"/>
            </w:pPr>
          </w:p>
          <w:p w:rsidRDefault="008A76E3" w:rsidP="00263618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:rsidRDefault="008A76E3" w:rsidP="00263618" w:rsidR="00966BEF">
      <w:pPr>
        <w:pStyle w:val="Zaglavlje"/>
        <w:jc w:val="right"/>
      </w:pPr>
      <w:r w:rsidRPr="008A76E3">
        <w:t>Poslovni broj: 4.St-</w:t>
      </w:r>
      <w:r w:rsidR="00E17E31">
        <w:t>318</w:t>
      </w:r>
      <w:r w:rsidRPr="008A76E3">
        <w:t>/2018-</w:t>
      </w:r>
      <w:r w:rsidR="00FD27B3">
        <w:t>11</w:t>
      </w:r>
    </w:p>
    <w:p w:rsidRDefault="00263618" w:rsidP="00263618" w:rsidR="00263618" w:rsidRPr="00263618">
      <w:pPr>
        <w:pStyle w:val="Zaglavlje"/>
        <w:jc w:val="right"/>
      </w:pPr>
    </w:p>
    <w:p w:rsidRDefault="00E17E31" w:rsidP="00263618" w:rsidR="00E17E31">
      <w:pPr>
        <w:pStyle w:val="Naslov2"/>
        <w:rPr>
          <w:bCs/>
          <w:spacing w:val="100"/>
          <w:szCs w:val="24"/>
        </w:rPr>
      </w:pPr>
    </w:p>
    <w:p w:rsidRDefault="008A76E3" w:rsidP="00263618" w:rsidR="00966BEF" w:rsidRPr="008A76E3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8A76E3" w:rsidP="00263618" w:rsidR="008A76E3" w:rsidRPr="008A76E3">
      <w:pPr>
        <w:rPr>
          <w:spacing w:val="100"/>
          <w:lang w:val="hr-HR"/>
        </w:rPr>
      </w:pPr>
    </w:p>
    <w:p w:rsidRDefault="00E17E31" w:rsidP="00263618" w:rsidR="00E17E31">
      <w:pPr>
        <w:jc w:val="center"/>
        <w:rPr>
          <w:spacing w:val="100"/>
          <w:lang w:val="hr-HR"/>
        </w:rPr>
      </w:pPr>
    </w:p>
    <w:p w:rsidRDefault="008A76E3" w:rsidP="00263618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>
      <w:pPr>
        <w:rPr>
          <w:lang w:val="hr-HR"/>
        </w:rPr>
      </w:pPr>
    </w:p>
    <w:p w:rsidRDefault="00E17E31" w:rsidP="00966BEF" w:rsidR="00E17E31" w:rsidRPr="008A76E3">
      <w:pPr>
        <w:rPr>
          <w:lang w:val="hr-HR"/>
        </w:rPr>
      </w:pPr>
    </w:p>
    <w:p w:rsidRDefault="00966BEF" w:rsidP="00263618" w:rsidR="00966BEF" w:rsidRPr="00263618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E17E31" w:rsidRPr="009D123A">
        <w:t>NARAPLOV, d.o.o.</w:t>
      </w:r>
      <w:r w:rsidR="00E17E31" w:rsidRPr="00B318B5">
        <w:t xml:space="preserve">, </w:t>
      </w:r>
      <w:r w:rsidR="00E17E31" w:rsidRPr="009D123A">
        <w:t>Sveti Nikola 51</w:t>
      </w:r>
      <w:r w:rsidR="00E17E31">
        <w:t>, Jesenice,</w:t>
      </w:r>
      <w:r w:rsidR="00E17E31" w:rsidRPr="00B318B5">
        <w:t xml:space="preserve"> OIB: </w:t>
      </w:r>
      <w:r w:rsidR="00E17E31" w:rsidRPr="009D123A">
        <w:t>65313878083</w:t>
      </w:r>
      <w:r w:rsidRPr="008A76E3">
        <w:rPr>
          <w:szCs w:val="24"/>
          <w:lang w:val="hr-HR"/>
        </w:rPr>
        <w:t xml:space="preserve">, </w:t>
      </w:r>
      <w:r w:rsidR="00E17E31">
        <w:rPr>
          <w:szCs w:val="24"/>
          <w:lang w:val="hr-HR"/>
        </w:rPr>
        <w:t>11. rujna</w:t>
      </w:r>
      <w:r w:rsidRPr="008A76E3">
        <w:rPr>
          <w:szCs w:val="24"/>
          <w:lang w:val="hr-HR"/>
        </w:rPr>
        <w:t xml:space="preserve"> 2018.</w:t>
      </w:r>
    </w:p>
    <w:p w:rsidRDefault="00E17E31" w:rsidP="00966BEF" w:rsidR="00E17E31">
      <w:pPr>
        <w:jc w:val="center"/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>
      <w:pPr>
        <w:pStyle w:val="Naslov3"/>
        <w:ind w:left="705"/>
        <w:rPr>
          <w:b w:val="false"/>
          <w:szCs w:val="24"/>
        </w:rPr>
      </w:pPr>
    </w:p>
    <w:p w:rsidRDefault="00FB6C68" w:rsidP="00FB6C68" w:rsidR="00FB6C68" w:rsidRPr="00FB6C68">
      <w:pPr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E17E31" w:rsidRPr="009D123A">
        <w:t>NARAPLOV, d.o.o.</w:t>
      </w:r>
      <w:r w:rsidR="00E17E31" w:rsidRPr="00B318B5">
        <w:t xml:space="preserve">, </w:t>
      </w:r>
      <w:r w:rsidR="00E17E31" w:rsidRPr="009D123A">
        <w:t>Sveti Nikola 51</w:t>
      </w:r>
      <w:r w:rsidR="00E17E31">
        <w:t>, Jesenice,</w:t>
      </w:r>
      <w:r w:rsidR="00E17E31" w:rsidRPr="00B318B5">
        <w:t xml:space="preserve"> OIB: </w:t>
      </w:r>
      <w:r w:rsidR="00E17E31" w:rsidRPr="009D123A">
        <w:t>65313878083</w:t>
      </w:r>
      <w:r w:rsidRPr="008A76E3">
        <w:rPr>
          <w:lang w:val="hr-HR"/>
        </w:rPr>
        <w:t xml:space="preserve">. Skraćeni stečajni postupak je otvoren </w:t>
      </w:r>
      <w:r w:rsidR="00E17E31">
        <w:rPr>
          <w:lang w:val="hr-HR"/>
        </w:rPr>
        <w:t>11. rujna</w:t>
      </w:r>
      <w:r w:rsidRPr="008A76E3">
        <w:rPr>
          <w:lang w:val="hr-HR"/>
        </w:rPr>
        <w:t xml:space="preserve"> 2018. u </w:t>
      </w:r>
      <w:r w:rsidR="00FB6C68">
        <w:rPr>
          <w:lang w:val="hr-HR"/>
        </w:rPr>
        <w:t>14</w:t>
      </w:r>
      <w:r w:rsidR="008A76E3">
        <w:rPr>
          <w:lang w:val="hr-HR"/>
        </w:rPr>
        <w:t>:</w:t>
      </w:r>
      <w:r w:rsidRPr="008A76E3">
        <w:rPr>
          <w:lang w:val="hr-HR"/>
        </w:rPr>
        <w:t>30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FB6C68">
        <w:t>Damir Vrca, Stoci 2A, Split, OIB: 72900552088.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E17E31" w:rsidRPr="009D123A">
        <w:t>NARAPLOV, d.o.o.</w:t>
      </w:r>
      <w:r w:rsidR="00E17E31" w:rsidRPr="00B318B5">
        <w:t xml:space="preserve">, </w:t>
      </w:r>
      <w:r w:rsidR="00E17E31" w:rsidRPr="009D123A">
        <w:t>Sveti Nikola 51</w:t>
      </w:r>
      <w:r w:rsidR="00E17E31">
        <w:t>, Jesenice,</w:t>
      </w:r>
      <w:r w:rsidR="00E17E31" w:rsidRPr="00B318B5">
        <w:t xml:space="preserve"> OIB: </w:t>
      </w:r>
      <w:r w:rsidR="00E17E31" w:rsidRPr="009D123A">
        <w:t>65313878083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E17E31" w:rsidP="00966BEF" w:rsidR="00E17E31">
      <w:pPr>
        <w:jc w:val="center"/>
        <w:rPr>
          <w:lang w:val="hr-HR"/>
        </w:rPr>
      </w:pPr>
    </w:p>
    <w:p w:rsidRDefault="00966BEF" w:rsidP="00966BEF" w:rsidR="00966BEF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E17E31" w:rsidP="00966BEF" w:rsidR="00E17E31" w:rsidRPr="008A76E3">
      <w:pPr>
        <w:jc w:val="center"/>
        <w:rPr>
          <w:lang w:val="hr-HR"/>
        </w:rPr>
      </w:pPr>
    </w:p>
    <w:p w:rsidRDefault="00966BEF" w:rsidP="00966BEF" w:rsidR="00966BEF" w:rsidRPr="008A76E3">
      <w:pPr>
        <w:rPr>
          <w:lang w:val="hr-HR"/>
        </w:rPr>
      </w:pPr>
    </w:p>
    <w:p w:rsidRDefault="00E17E31" w:rsidP="00E17E31" w:rsidR="00E17E31">
      <w:pPr>
        <w:ind w:firstLine="708"/>
        <w:jc w:val="both"/>
      </w:pPr>
      <w:r>
        <w:t xml:space="preserve">Financijska agencija, Regionalni centar Split podnijela je ovom sudu 20. travnja 2018. zahtjev za provedbu skraćenog stečajnog postupka nad </w:t>
      </w:r>
      <w:r w:rsidRPr="009D123A">
        <w:t>NARAPLOV, d.o.o.</w:t>
      </w:r>
      <w:r w:rsidRPr="00B318B5">
        <w:t xml:space="preserve">, </w:t>
      </w:r>
      <w:r w:rsidRPr="009D123A">
        <w:t>Sveti Nikola 51</w:t>
      </w:r>
      <w:r>
        <w:t>, Jesenice,</w:t>
      </w:r>
      <w:r w:rsidRPr="00B318B5">
        <w:t xml:space="preserve"> OIB: </w:t>
      </w:r>
      <w:r w:rsidRPr="009D123A">
        <w:t>65313878083</w:t>
      </w:r>
      <w:r>
        <w:t>.</w:t>
      </w:r>
    </w:p>
    <w:p w:rsidRDefault="00E17E31" w:rsidP="00E17E31" w:rsidR="00E17E31">
      <w:pPr>
        <w:ind w:firstLine="708"/>
        <w:jc w:val="both"/>
      </w:pPr>
    </w:p>
    <w:p w:rsidRDefault="00E17E31" w:rsidP="00E17E31" w:rsidR="00E17E31">
      <w:pPr>
        <w:spacing w:after="120" w:before="120"/>
        <w:ind w:firstLine="708"/>
        <w:jc w:val="both"/>
      </w:pPr>
      <w:r>
        <w:t xml:space="preserve">U podnesenom zahtjevu navedeno je da dužnik na dan 17. travnja 2018. u Očevidniku redoslijeda osnova za plaćanje, ima evidentirane neizvršene osnove za plaćanje u neprekinutom razdoblju od 190 dana, u ukupnom iznosu od 6.217.829,37 kuna, kao i da </w:t>
      </w:r>
      <w:r>
        <w:lastRenderedPageBreak/>
        <w:t>prema podacima koji su dostavljeni od Hrvatskog zavoda za mirovinsko osiguranje, dužnik nema zaposlenih.</w:t>
      </w:r>
    </w:p>
    <w:p w:rsidRDefault="00E17E31" w:rsidP="00E17E31" w:rsidR="00E17E31">
      <w:pPr>
        <w:spacing w:after="120" w:before="120"/>
        <w:ind w:firstLine="709"/>
        <w:jc w:val="both"/>
      </w:pPr>
      <w:r>
        <w:t xml:space="preserve">Budući da su prema podacima iz podnesenog zahtjeva bile ispunjene pretpostavke iz članka 428. Stečajnog zakona (˝Narodne novine˝ broj 71/15 i 104/17; dalje: SZ) ovaj sud je 26. travnja 2018.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E17E31" w:rsidP="00E17E31" w:rsidR="00E17E31">
      <w:pPr>
        <w:ind w:firstLine="708"/>
        <w:jc w:val="both"/>
      </w:pPr>
      <w:r>
        <w:t xml:space="preserve">Vjerovnik Branko Vuković, vlasnik obrta Bajnice Plov, Poljička cesta-Bajnice 108, Jesenice, OIB: </w:t>
      </w:r>
      <w:r w:rsidRPr="008C717D">
        <w:t>70429347447</w:t>
      </w:r>
      <w:r>
        <w:t xml:space="preserve">  je podneskom od 7. lipnja 2018. predložio otvaranje stečajnog postupka nad dužnikom navodeći da prema dužniku ima potraživanje u iznosu od 6.217.829,37 kuna i u tom pravcu dostavlja odgovarajuće isprave kao dokaz svog potraživanja (list 10-30 spisa).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E17E31" w:rsidP="00E17E31" w:rsidR="00E17E31">
      <w:pPr>
        <w:ind w:firstLine="709"/>
        <w:jc w:val="both"/>
      </w:pPr>
      <w:r>
        <w:t>Odredbom članka 431. SZ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E17E31" w:rsidP="00E17E31" w:rsidR="00E17E31">
      <w:pPr>
        <w:ind w:firstLine="709"/>
        <w:jc w:val="both"/>
      </w:pPr>
    </w:p>
    <w:p w:rsidRDefault="00E17E31" w:rsidP="00E17E31" w:rsidR="00E17E31">
      <w:pPr>
        <w:tabs>
          <w:tab w:pos="1800" w:val="num"/>
        </w:tabs>
        <w:ind w:firstLine="709"/>
        <w:jc w:val="both"/>
      </w:pPr>
      <w:r>
        <w:t>Odredbom članka 114. SZ određeno je kako je podnositelj prijedloga za otvaranjem stečajnog postupka dužan uplatiti predujam u iznosu od 1.000,00 kuna u Fond za namirenje troškova stečajnog postupka te po nalogu suda u roku od 8 dana dodatni iznos predujma koji ne može biti viši od 20.000,00 kuna.</w:t>
      </w:r>
    </w:p>
    <w:p w:rsidRDefault="00E17E31" w:rsidP="00E17E31" w:rsidR="00E17E31">
      <w:pPr>
        <w:tabs>
          <w:tab w:pos="1800" w:val="num"/>
        </w:tabs>
        <w:ind w:firstLine="708"/>
        <w:jc w:val="both"/>
      </w:pPr>
    </w:p>
    <w:p w:rsidRDefault="00E17E31" w:rsidP="00E17E31" w:rsidR="00E17E31">
      <w:pPr>
        <w:ind w:firstLine="709"/>
        <w:jc w:val="both"/>
      </w:pPr>
      <w:r>
        <w:t>U konkretnom slučaju, vjerovnika Branko Vuković, vlasnik obrta Bajnice Plov koji je predložio otvaranje redovnog stečajnog postupka, a koji nije oslobođen plaćanja predujma za namirenje troškova stečajnog postupka (članak 114. stavak 3. SZ), valjalo je obvezati na:</w:t>
      </w:r>
    </w:p>
    <w:p w:rsidRDefault="00E17E31" w:rsidP="00E17E31" w:rsidR="00E17E31">
      <w:pPr>
        <w:ind w:firstLine="709"/>
        <w:jc w:val="both"/>
      </w:pPr>
      <w:r>
        <w:t>- uplatu predujma za Fond za namirenje troškova stečajnog postupka u iznosu od 1.000,00 kn</w:t>
      </w:r>
    </w:p>
    <w:p w:rsidRDefault="00E17E31" w:rsidP="00E17E31" w:rsidR="00E17E31">
      <w:pPr>
        <w:ind w:firstLine="709"/>
        <w:jc w:val="both"/>
      </w:pPr>
      <w:r>
        <w:t>- uplatu dodatnog iznosa predujma za namirenje troškova stečajnog postupka, kojeg ovaj sud u ovom postupku određuje u iznosu od 6.000,00 kn.</w:t>
      </w:r>
    </w:p>
    <w:p w:rsidRDefault="00E17E31" w:rsidP="00E17E31" w:rsidR="00E17E31">
      <w:pPr>
        <w:ind w:firstLine="709"/>
        <w:jc w:val="both"/>
      </w:pPr>
    </w:p>
    <w:p w:rsidRDefault="00E17E31" w:rsidP="00E17E31" w:rsidR="00E17E31">
      <w:pPr>
        <w:ind w:firstLine="709"/>
        <w:jc w:val="both"/>
      </w:pPr>
      <w:r>
        <w:t>Vjerovnik Branko Vuković, vlasnik obrta Bajnice Plov nije u ostavljenom roku izvršio uplatu zatraženog predujma pa su se ispunile pretpostavke iz članka 431. SZ za donošenje rješenja o otvaranju i zaključenju skraćenog stečajnog postupka nad dužnikom.</w:t>
      </w:r>
    </w:p>
    <w:p w:rsidRDefault="00E17E31" w:rsidP="00E17E31" w:rsidR="00E17E31">
      <w:pPr>
        <w:ind w:firstLine="709"/>
        <w:jc w:val="both"/>
      </w:pPr>
    </w:p>
    <w:p w:rsidRDefault="00E17E31" w:rsidP="00E17E31" w:rsidR="00E17E31">
      <w:pPr>
        <w:ind w:firstLine="708"/>
        <w:jc w:val="both"/>
      </w:pPr>
      <w:r>
        <w:t xml:space="preserve">Izbor stečajnog upravitelja u ovom skraćenom stečajnom postupku obavljen je metodom slučajnog odabira u skladu sa članka 432. SZ. </w:t>
      </w:r>
    </w:p>
    <w:p w:rsidRDefault="00E17E31" w:rsidP="00E17E31" w:rsidR="00E17E31">
      <w:pPr>
        <w:ind w:firstLine="708"/>
        <w:jc w:val="both"/>
      </w:pPr>
    </w:p>
    <w:p w:rsidRDefault="00E17E31" w:rsidP="00E17E31" w:rsidR="00E17E31">
      <w:pPr>
        <w:ind w:firstLine="709"/>
        <w:jc w:val="both"/>
      </w:pPr>
      <w:r>
        <w:lastRenderedPageBreak/>
        <w:t>Slijedom svega naprijed navedenog, a temeljem odredbi članka 431. i članka 432. SZ, odlučeno je kao u izreci ovog rješenja.</w:t>
      </w:r>
      <w:r>
        <w:tab/>
      </w:r>
    </w:p>
    <w:p w:rsidRDefault="00E17E31" w:rsidP="00E17E31" w:rsidR="00E17E31">
      <w:pPr>
        <w:ind w:firstLine="709"/>
        <w:jc w:val="both"/>
      </w:pPr>
    </w:p>
    <w:p w:rsidRDefault="00E17E31" w:rsidP="00E17E31" w:rsidR="00E17E31">
      <w:pPr>
        <w:spacing w:before="200"/>
        <w:jc w:val="center"/>
      </w:pPr>
      <w:r>
        <w:t xml:space="preserve">U Splitu 11. rujna 2018. </w:t>
      </w:r>
    </w:p>
    <w:p w:rsidRDefault="00E17E31" w:rsidP="00E17E31" w:rsidR="00E17E31">
      <w:pPr>
        <w:spacing w:before="200"/>
        <w:ind w:left="6480"/>
        <w:jc w:val="center"/>
      </w:pPr>
      <w:r>
        <w:t>Sudac</w:t>
      </w:r>
    </w:p>
    <w:p w:rsidRDefault="00E17E31" w:rsidP="00E17E31" w:rsidR="00E17E31">
      <w:pPr>
        <w:spacing w:before="200"/>
        <w:ind w:left="6480"/>
        <w:jc w:val="center"/>
      </w:pPr>
    </w:p>
    <w:p w:rsidRDefault="004660E1" w:rsidP="00E17E31" w:rsidR="00E17E31">
      <w:pPr>
        <w:spacing w:before="200"/>
        <w:ind w:left="6480"/>
        <w:jc w:val="center"/>
      </w:pPr>
      <w:r>
        <w:t>Katarina Mikulić,v.r.</w:t>
      </w:r>
    </w:p>
    <w:p w:rsidRDefault="004660E1" w:rsidP="0071700F" w:rsidR="004660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4660E1" w:rsidP="0071700F" w:rsidR="004660E1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4660E1" w:rsidP="00E17E31" w:rsidR="004660E1">
      <w:pPr>
        <w:spacing w:before="200"/>
        <w:ind w:left="6480"/>
        <w:jc w:val="center"/>
      </w:pPr>
    </w:p>
    <w:p w:rsidRDefault="00E17E31" w:rsidP="00E17E31" w:rsidR="00E17E3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E17E31" w:rsidP="00E17E31" w:rsidR="00E17E31">
      <w:pPr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7E31" w:rsidP="00E17E31" w:rsidR="00E17E31"/>
    <w:p w:rsidRDefault="00E17E31" w:rsidP="00E17E31" w:rsidR="00E17E31" w:rsidRPr="003734BE">
      <w:pPr>
        <w:jc w:val="both"/>
        <w:rPr>
          <w:lang w:val="hr-HR"/>
        </w:rPr>
      </w:pPr>
    </w:p>
    <w:p w:rsidRDefault="00853B3E" w:rsidP="00E17E31" w:rsidR="00853B3E" w:rsidRPr="00263618">
      <w:pPr>
        <w:ind w:firstLine="708"/>
        <w:jc w:val="both"/>
        <w:rPr>
          <w:lang w:val="hr-HR"/>
        </w:rPr>
      </w:pPr>
    </w:p>
    <w:sectPr w:rsidSect="008A76E3" w:rsidR="00853B3E" w:rsidRPr="0026361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4660E1" w:rsidRPr="004660E1">
      <w:rPr>
        <w:noProof/>
        <w:lang w:val="hr-HR"/>
      </w:rPr>
      <w:t>3</w:t>
    </w:r>
    <w:r w:rsidR="00966BEF">
      <w:fldChar w:fldCharType="end"/>
    </w:r>
    <w:r w:rsidR="00966BEF">
      <w:tab/>
    </w:r>
    <w:r w:rsidRPr="008A76E3">
      <w:t>Poslovni broj: 4.St-</w:t>
    </w:r>
    <w:r w:rsidR="00E17E31">
      <w:t>318</w:t>
    </w:r>
    <w:r w:rsidRPr="008A76E3">
      <w:t>/2018-</w:t>
    </w:r>
    <w:r w:rsidR="00E17E31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66650"/>
    <w:rsid w:val="00085E7C"/>
    <w:rsid w:val="000B4D96"/>
    <w:rsid w:val="000D5416"/>
    <w:rsid w:val="000E6D83"/>
    <w:rsid w:val="0024181F"/>
    <w:rsid w:val="00263618"/>
    <w:rsid w:val="002C285B"/>
    <w:rsid w:val="003C2F22"/>
    <w:rsid w:val="003D5E9B"/>
    <w:rsid w:val="00417EA6"/>
    <w:rsid w:val="004660E1"/>
    <w:rsid w:val="0071519E"/>
    <w:rsid w:val="0076393E"/>
    <w:rsid w:val="007F7A84"/>
    <w:rsid w:val="00814EDB"/>
    <w:rsid w:val="00815142"/>
    <w:rsid w:val="00853B3E"/>
    <w:rsid w:val="008A76E3"/>
    <w:rsid w:val="00966BEF"/>
    <w:rsid w:val="00981D37"/>
    <w:rsid w:val="00A51DE9"/>
    <w:rsid w:val="00B7506F"/>
    <w:rsid w:val="00D778AF"/>
    <w:rsid w:val="00D8632A"/>
    <w:rsid w:val="00DD0D50"/>
    <w:rsid w:val="00E17E31"/>
    <w:rsid w:val="00EB6A52"/>
    <w:rsid w:val="00F2599E"/>
    <w:rsid w:val="00FB6C68"/>
    <w:rsid w:val="00FD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Podnaslov" w:type="paragraph">
    <w:name w:val="Subtitle"/>
    <w:basedOn w:val="Normal"/>
    <w:link w:val="PodnaslovChar"/>
    <w:qFormat/>
    <w:rsid w:val="00E17E31"/>
    <w:pPr>
      <w:jc w:val="both"/>
    </w:pPr>
    <w:rPr>
      <w:rFonts w:hAnsi="Tahoma" w:ascii="Tahoma"/>
      <w:b/>
      <w:color w:val="0000FF"/>
      <w:szCs w:val="20"/>
      <w:lang w:eastAsia="hr-HR" w:val="hr-HR"/>
    </w:rPr>
  </w:style>
  <w:style w:customStyle="true" w:styleId="PodnaslovChar" w:type="character">
    <w:name w:val="Podnaslov Char"/>
    <w:basedOn w:val="Zadanifontodlomka"/>
    <w:link w:val="Podnaslov"/>
    <w:rsid w:val="00E17E31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60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0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0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0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0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660E1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Podnaslov" w:type="paragraph">
    <w:name w:val="Subtitle"/>
    <w:basedOn w:val="Normal"/>
    <w:link w:val="PodnaslovChar"/>
    <w:qFormat/>
    <w:rsid w:val="00E17E31"/>
    <w:pPr>
      <w:jc w:val="both"/>
    </w:pPr>
    <w:rPr>
      <w:rFonts w:ascii="Tahoma" w:hAnsi="Tahoma"/>
      <w:b/>
      <w:color w:val="0000FF"/>
      <w:szCs w:val="20"/>
      <w:lang w:eastAsia="hr-HR" w:val="hr-HR"/>
    </w:rPr>
  </w:style>
  <w:style w:customStyle="1" w:styleId="PodnaslovChar" w:type="character">
    <w:name w:val="Podnaslov Char"/>
    <w:basedOn w:val="Zadanifontodlomka"/>
    <w:link w:val="Podnaslov"/>
    <w:rsid w:val="00E17E31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60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0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0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0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0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660E1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St-318/2018</izvorni_sadrzaj>
    <derivirana_varijabla naziv="DomainObject.Predmet.OznakaBroj_1">St-318/2018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NARAPLOV, društvo za pomorski prijevoz, brodogradnju, ribarstvo, trgovinu i usluge, društvo s ograničenom odgovornošću</izvorni_sadrzaj>
    <derivirana_varijabla naziv="DomainObject.Predmet.ProtustrankaFormated_1">  NARAPLOV, društvo za pomorski prijevoz, brodogradnju, ribarstvo, trgovinu i usluge, društvo s ograničenom odgovornošću</derivirana_varijabla>
  </DomainObject.Predmet.ProtustrankaFormated>
  <DomainObject.Predmet.ProtustrankaFormatedOIB>
    <izvorni_sadrzaj>  NARAPLOV, društvo za pomorski prijevoz, brodogradnju, ribarstvo, trgovinu i usluge, društvo s ograničenom odgovornošću, OIB 65313878083</izvorni_sadrzaj>
    <derivirana_varijabla naziv="DomainObject.Predmet.ProtustrankaFormatedOIB_1">  NARAPLOV, društvo za pomorski prijevoz, brodogradnju, ribarstvo, trgovinu i usluge, društvo s ograničenom odgovornošću, OIB 65313878083</derivirana_varijabla>
  </DomainObject.Predmet.ProtustrankaFormatedOIB>
  <DomainObject.Predmet.ProtustrankaFormatedWithAdress>
    <izvorni_sadrzaj> NARAPLOV, društvo za pomorski prijevoz, brodogradnju, ribarstvo, trgovinu i usluge, društvo s ograničenom odgovornošću, Sveti Nikola 51, 21315 Jesenice</izvorni_sadrzaj>
    <derivirana_varijabla naziv="DomainObject.Predmet.ProtustrankaFormatedWithAdress_1"> NARAPLOV, društvo za pomorski prijevoz, brodogradnju, ribarstvo, trgovinu i usluge, društvo s ograničenom odgovornošću, Sveti Nikola 51, 21315 Jesenice</derivirana_varijabla>
  </DomainObject.Predmet.ProtustrankaFormatedWithAdress>
  <DomainObject.Predmet.ProtustrankaFormatedWithAdressOIB>
    <izvorni_sadrzaj> NARAPLOV, društvo za pomorski prijevoz, brodogradnju, ribarstvo, trgovinu i usluge, društvo s ograničenom odgovornošću, OIB 65313878083, Sveti Nikola 51, 21315 Jesenice</izvorni_sadrzaj>
    <derivirana_varijabla naziv="DomainObject.Predmet.ProtustrankaFormatedWithAdressOIB_1"> NARAPLOV, društvo za pomorski prijevoz, brodogradnju, ribarstvo, trgovinu i usluge, društvo s ograničenom odgovornošću, OIB 65313878083, Sveti Nikola 51, 21315 Jesenice</derivirana_varijabla>
  </DomainObject.Predmet.ProtustrankaFormatedWithAdressOIB>
  <DomainObject.Predmet.ProtustrankaWithAdress>
    <izvorni_sadrzaj>NARAPLOV, društvo za pomorski prijevoz, brodogradnju, ribarstvo, trgovinu i usluge, društvo s ograničenom odgovornošću Sveti Nikola 51, 21315 Jesenice</izvorni_sadrzaj>
    <derivirana_varijabla naziv="DomainObject.Predmet.ProtustrankaWithAdress_1">NARAPLOV, društvo za pomorski prijevoz, brodogradnju, ribarstvo, trgovinu i usluge, društvo s ograničenom odgovornošću Sveti Nikola 51, 21315 Jesenice</derivirana_varijabla>
  </DomainObject.Predmet.ProtustrankaWithAdress>
  <DomainObject.Predmet.ProtustrankaWithAdressOIB>
    <izvorni_sadrzaj>NARAPLOV, društvo za pomorski prijevoz, brodogradnju, ribarstvo, trgovinu i usluge, društvo s ograničenom odgovornošću, OIB 65313878083, Sveti Nikola 51, 21315 Jesenice</izvorni_sadrzaj>
    <derivirana_varijabla naziv="DomainObject.Predmet.ProtustrankaWithAdressOIB_1">NARAPLOV, društvo za pomorski prijevoz, brodogradnju, ribarstvo, trgovinu i usluge, društvo s ograničenom odgovornošću, OIB 65313878083, Sveti Nikola 51, 21315 Jesenice</derivirana_varijabla>
  </DomainObject.Predmet.ProtustrankaWithAdressOIB>
  <DomainObject.Predmet.ProtustrankaNazivFormated>
    <izvorni_sadrzaj>NARAPLOV, društvo za pomorski prijevoz, brodogradnju, ribarstvo, trgovinu i usluge, društvo s ograničenom odgovornošću</izvorni_sadrzaj>
    <derivirana_varijabla naziv="DomainObject.Predmet.ProtustrankaNazivFormated_1">NARAPLOV, društvo za pomorski prijevoz, brodogradnju, ribarstvo, trgovinu i usluge, društvo s ograničenom odgovornošću</derivirana_varijabla>
  </DomainObject.Predmet.ProtustrankaNazivFormated>
  <DomainObject.Predmet.ProtustrankaNazivFormatedOIB>
    <izvorni_sadrzaj>NARAPLOV, društvo za pomorski prijevoz, brodogradnju, ribarstvo, trgovinu i usluge, društvo s ograničenom odgovornošću, OIB 65313878083</izvorni_sadrzaj>
    <derivirana_varijabla naziv="DomainObject.Predmet.ProtustrankaNazivFormatedOIB_1">NARAPLOV, društvo za pomorski prijevoz, brodogradnju, ribarstvo, trgovinu i usluge, društvo s ograničenom odgovornošću, OIB 65313878083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Branko Vuković,vl.obrta Bajnice Plov zastupanog po punomoćniku ODVJETNIČKO DRUŠTVO RADIĆ &amp; RADIĆ društvo s ograničenom odgovornošću</izvorni_sadrzaj>
    <derivirana_varijabla naziv="DomainObject.Predmet.StrankaFormated_1">  FINANCIJSKA AGENCIJA, RC SPLIT; Branko Vuković,vl.obrta Bajnice Plov zastupanog po punomoćniku ODVJETNIČKO DRUŠTVO RADIĆ &amp; RADIĆ društvo s ograničenom odgovornošću</derivirana_varijabla>
  </DomainObject.Predmet.StrankaFormated>
  <DomainObject.Predmet.StrankaFormatedOIB>
    <izvorni_sadrzaj>  FINANCIJSKA AGENCIJA, RC SPLIT, OIB 85821130368; Branko Vuković,vl.obrta Bajnice Plov, OIB 70429347447 zastupanog po punomoćniku ODVJETNIČKO DRUŠTVO RADIĆ &amp; RADIĆ društvo s ograničenom odgovornošću</izvorni_sadrzaj>
    <derivirana_varijabla naziv="DomainObject.Predmet.StrankaFormatedOIB_1">  FINANCIJSKA AGENCIJA, RC SPLIT, OIB 85821130368; Branko Vuković,vl.obrta Bajnice Plov, OIB 70429347447 zastupanog po punomoćniku ODVJETNIČKO DRUŠTVO RADIĆ &amp; RADIĆ društvo s ograničenom odgovornošću</derivirana_varijabla>
  </DomainObject.Predmet.StrankaFormatedOIB>
  <DomainObject.Predmet.StrankaFormatedWithAdress>
    <izvorni_sadrzaj> FINANCIJSKA AGENCIJA, RC SPLIT, Mažuranićevo šetalište 24 b, 21000 Split; Branko Vuković,vl.obrta Bajnice Plov, Poljička cesta-Bajnice 108, 21315 Jesenice zastupanog po punomoćniku ODVJETNIČKO DRUŠTVO RADIĆ &amp; RADIĆ društvo s ograničenom odgovornošću</izvorni_sadrzaj>
    <derivirana_varijabla naziv="DomainObject.Predmet.StrankaFormatedWithAdress_1"> FINANCIJSKA AGENCIJA, RC SPLIT, Mažuranićevo šetalište 24 b, 21000 Split; Branko Vuković,vl.obrta Bajnice Plov, Poljička cesta-Bajnice 108, 21315 Jesenice zastupanog po punomoćniku ODVJETNIČKO DRUŠTVO RADIĆ &amp; RADIĆ društvo s ograničenom odgovornošću</derivirana_varijabla>
  </DomainObject.Predmet.StrankaFormatedWithAdress>
  <DomainObject.Predmet.StrankaFormatedWithAdressOIB>
    <izvorni_sadrzaj> FINANCIJSKA AGENCIJA, RC SPLIT, OIB 85821130368, Mažuranićevo šetalište 24 b, 21000 Split; Branko Vuković,vl.obrta Bajnice Plov, OIB 70429347447, Poljička cesta-Bajnice 108, 21315 Jesenice zastupanog po punomoćniku ODVJETNIČKO DRUŠTVO RADIĆ &amp; RADIĆ društvo s ograničenom odgovornošću</izvorni_sadrzaj>
    <derivirana_varijabla naziv="DomainObject.Predmet.StrankaFormatedWithAdressOIB_1"> FINANCIJSKA AGENCIJA, RC SPLIT, OIB 85821130368, Mažuranićevo šetalište 24 b, 21000 Split; Branko Vuković,vl.obrta Bajnice Plov, OIB 70429347447, Poljička cesta-Bajnice 108, 21315 Jesenice zastupanog po punomoćniku ODVJETNIČKO DRUŠTVO RADIĆ &amp; RADIĆ društvo s ograničenom odgovornošću</derivirana_varijabla>
  </DomainObject.Predmet.StrankaFormatedWithAdressOIB>
  <DomainObject.Predmet.StrankaWithAdress>
    <izvorni_sadrzaj>FINANCIJSKA AGENCIJA, RC SPLIT Mažuranićevo šetalište 24 b,21000 Split,Branko Vuković,vl.obrta Bajnice Plov Poljička cesta-Bajnice 108,21315 Jesenice</izvorni_sadrzaj>
    <derivirana_varijabla naziv="DomainObject.Predmet.StrankaWithAdress_1">FINANCIJSKA AGENCIJA, RC SPLIT Mažuranićevo šetalište 24 b,21000 Split,Branko Vuković,vl.obrta Bajnice Plov Poljička cesta-Bajnice 108,21315 Jesenice</derivirana_varijabla>
  </DomainObject.Predmet.StrankaWithAdress>
  <DomainObject.Predmet.StrankaWithAdressOIB>
    <izvorni_sadrzaj>FINANCIJSKA AGENCIJA, RC SPLIT, OIB 85821130368, Mažuranićevo šetalište 24 b,21000 Split,Branko Vuković,vl.obrta Bajnice Plov, OIB 70429347447, Poljička cesta-Bajnice 108,21315 Jesenice</izvorni_sadrzaj>
    <derivirana_varijabla naziv="DomainObject.Predmet.StrankaWithAdressOIB_1">FINANCIJSKA AGENCIJA, RC SPLIT, OIB 85821130368, Mažuranićevo šetalište 24 b,21000 Split,Branko Vuković,vl.obrta Bajnice Plov, OIB 70429347447, Poljička cesta-Bajnice 108,21315 Jesenice</derivirana_varijabla>
  </DomainObject.Predmet.StrankaWithAdressOIB>
  <DomainObject.Predmet.StrankaNazivFormated>
    <izvorni_sadrzaj>FINANCIJSKA AGENCIJA, RC SPLIT,Branko Vuković,vl.obrta Bajnice Plov</izvorni_sadrzaj>
    <derivirana_varijabla naziv="DomainObject.Predmet.StrankaNazivFormated_1">FINANCIJSKA AGENCIJA, RC SPLIT,Branko Vuković,vl.obrta Bajnice Plov</derivirana_varijabla>
  </DomainObject.Predmet.StrankaNazivFormated>
  <DomainObject.Predmet.StrankaNazivFormatedOIB>
    <izvorni_sadrzaj>FINANCIJSKA AGENCIJA, RC SPLIT, OIB 85821130368,Branko Vuković,vl.obrta Bajnice Plov, OIB 70429347447</izvorni_sadrzaj>
    <derivirana_varijabla naziv="DomainObject.Predmet.StrankaNazivFormatedOIB_1">FINANCIJSKA AGENCIJA, RC SPLIT, OIB 85821130368,Branko Vuković,vl.obrta Bajnice Plov, OIB 70429347447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6217829.37</izvorni_sadrzaj>
    <derivirana_varijabla naziv="DomainObject.Predmet.TrenutnaVrijednost_1">6217829.37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Branko Vuković,vl.obrta Bajnice Plov zastupanog po punomoćniku ODVJETNIČKO DRUŠTVO RADIĆ &amp; RADIĆ društvo s ograničenom odgovornošću</item>
    </izvorni_sadrzaj>
    <derivirana_varijabla naziv="DomainObject.Predmet.StrankaListFormated_1">
      <item>FINANCIJSKA AGENCIJA, RC SPLIT</item>
      <item>Branko Vuković,vl.obrta Bajnice Plov zastupanog po punomoćniku ODVJETNIČKO DRUŠTVO RADIĆ &amp; RADIĆ društvo s ograničenom odgovornošću</item>
    </derivirana_varijabla>
  </DomainObject.Predmet.StrankaListFormated>
  <DomainObject.Predmet.StrankaListFormatedOIB>
    <izvorni_sadrzaj>
      <item>FINANCIJSKA AGENCIJA, RC SPLIT, OIB 85821130368</item>
      <item>Branko Vuković,vl.obrta Bajnice Plov, OIB 70429347447 zastupanog po punomoćniku ODVJETNIČKO DRUŠTVO RADIĆ &amp; RADIĆ društvo s ograničenom odgovornošću</item>
    </izvorni_sadrzaj>
    <derivirana_varijabla naziv="DomainObject.Predmet.StrankaListFormatedOIB_1">
      <item>FINANCIJSKA AGENCIJA, RC SPLIT, OIB 85821130368</item>
      <item>Branko Vuković,vl.obrta Bajnice Plov, OIB 70429347447 zastupanog po punomoćniku ODVJETNIČKO DRUŠTVO RADIĆ &amp; RADIĆ društvo s ograničenom odgovornošću</item>
    </derivirana_varijabla>
  </DomainObject.Predmet.StrankaListFormatedOIB>
  <DomainObject.Predmet.StrankaListFormatedWithAdress>
    <izvorni_sadrzaj>
      <item>FINANCIJSKA AGENCIJA, RC SPLIT, Mažuranićevo šetalište 24 b, 21000 Split</item>
      <item>Branko Vuković,vl.obrta Bajnice Plov, Poljička cesta-Bajnice 108, 21315 Jesenice zastupanog po punomoćniku ODVJETNIČKO DRUŠTVO RADIĆ &amp; RADIĆ društvo s ograničenom odgovornošću</item>
    </izvorni_sadrzaj>
    <derivirana_varijabla naziv="DomainObject.Predmet.StrankaListFormatedWithAdress_1">
      <item>FINANCIJSKA AGENCIJA, RC SPLIT, Mažuranićevo šetalište 24 b, 21000 Split</item>
      <item>Branko Vuković,vl.obrta Bajnice Plov, Poljička cesta-Bajnice 108, 21315 Jesenice zastupanog po punomoćniku ODVJETNIČKO DRUŠTVO RADIĆ &amp; RADIĆ društvo s ograničenom odgovornošću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Branko Vuković,vl.obrta Bajnice Plov, OIB 70429347447, Poljička cesta-Bajnice 108, 21315 Jesenice zastupanog po punomoćniku ODVJETNIČKO DRUŠTVO RADIĆ &amp; RADIĆ društvo s ograničenom odgovornošću</item>
    </izvorni_sadrzaj>
    <derivirana_varijabla naziv="DomainObject.Predmet.StrankaListFormatedWithAdressOIB_1">
      <item>FINANCIJSKA AGENCIJA, RC SPLIT, OIB 85821130368, Mažuranićevo šetalište 24 b, 21000 Split</item>
      <item>Branko Vuković,vl.obrta Bajnice Plov, OIB 70429347447, Poljička cesta-Bajnice 108, 21315 Jesenice zastupanog po punomoćniku ODVJETNIČKO DRUŠTVO RADIĆ &amp; RADIĆ društvo s ograničenom odgovornošću</item>
    </derivirana_varijabla>
  </DomainObject.Predmet.StrankaListFormatedWithAdressOIB>
  <DomainObject.Predmet.StrankaListNazivFormated>
    <izvorni_sadrzaj>
      <item>FINANCIJSKA AGENCIJA, RC SPLIT</item>
      <item>Branko Vuković,vl.obrta Bajnice Plov</item>
    </izvorni_sadrzaj>
    <derivirana_varijabla naziv="DomainObject.Predmet.StrankaListNazivFormated_1">
      <item>FINANCIJSKA AGENCIJA, RC SPLIT</item>
      <item>Branko Vuković,vl.obrta Bajnice Plov</item>
    </derivirana_varijabla>
  </DomainObject.Predmet.StrankaListNazivFormated>
  <DomainObject.Predmet.StrankaListNazivFormatedOIB>
    <izvorni_sadrzaj>
      <item>FINANCIJSKA AGENCIJA, RC SPLIT, OIB 85821130368</item>
      <item>Branko Vuković,vl.obrta Bajnice Plov, OIB 70429347447</item>
    </izvorni_sadrzaj>
    <derivirana_varijabla naziv="DomainObject.Predmet.StrankaListNazivFormatedOIB_1">
      <item>FINANCIJSKA AGENCIJA, RC SPLIT, OIB 85821130368</item>
      <item>Branko Vuković,vl.obrta Bajnice Plov, OIB 70429347447</item>
    </derivirana_varijabla>
  </DomainObject.Predmet.StrankaListNazivFormatedOIB>
  <DomainObject.Predmet.ProtuStrankaListFormated>
    <izvorni_sadrzaj>
      <item>NARAPLOV, društvo za pomorski prijevoz, brodogradnju, ribarstvo, trgovinu i usluge, društvo s ograničenom odgovornošću</item>
    </izvorni_sadrzaj>
    <derivirana_varijabla naziv="DomainObject.Predmet.ProtuStrankaListFormated_1">
      <item>NARAPLOV, društvo za pomorski prijevoz, brodogradnju, ribarstvo, trgovinu i usluge, društvo s ograničenom odgovornošću</item>
    </derivirana_varijabla>
  </DomainObject.Predmet.ProtuStrankaListFormated>
  <DomainObject.Predmet.ProtuStrankaListFormatedOIB>
    <izvorni_sadrzaj>
      <item>NARAPLOV, društvo za pomorski prijevoz, brodogradnju, ribarstvo, trgovinu i usluge, društvo s ograničenom odgovornošću, OIB 65313878083</item>
    </izvorni_sadrzaj>
    <derivirana_varijabla naziv="DomainObject.Predmet.ProtuStrankaListFormatedOIB_1">
      <item>NARAPLOV, društvo za pomorski prijevoz, brodogradnju, ribarstvo, trgovinu i usluge, društvo s ograničenom odgovornošću, OIB 65313878083</item>
    </derivirana_varijabla>
  </DomainObject.Predmet.ProtuStrankaListFormatedOIB>
  <DomainObject.Predmet.ProtuStrankaListFormatedWithAdress>
    <izvorni_sadrzaj>
      <item>NARAPLOV, društvo za pomorski prijevoz, brodogradnju, ribarstvo, trgovinu i usluge, društvo s ograničenom odgovornošću, Sveti Nikola 51, 21315 Jesenice</item>
    </izvorni_sadrzaj>
    <derivirana_varijabla naziv="DomainObject.Predmet.ProtuStrankaListFormatedWithAdress_1">
      <item>NARAPLOV, društvo za pomorski prijevoz, brodogradnju, ribarstvo, trgovinu i usluge, društvo s ograničenom odgovornošću, Sveti Nikola 51, 21315 Jesenice</item>
    </derivirana_varijabla>
  </DomainObject.Predmet.ProtuStrankaListFormatedWithAdress>
  <DomainObject.Predmet.ProtuStrankaListFormatedWithAdressOIB>
    <izvorni_sadrzaj>
      <item>NARAPLOV, društvo za pomorski prijevoz, brodogradnju, ribarstvo, trgovinu i usluge, društvo s ograničenom odgovornošću, OIB 65313878083, Sveti Nikola 51, 21315 Jesenice</item>
    </izvorni_sadrzaj>
    <derivirana_varijabla naziv="DomainObject.Predmet.ProtuStrankaListFormatedWithAdressOIB_1">
      <item>NARAPLOV, društvo za pomorski prijevoz, brodogradnju, ribarstvo, trgovinu i usluge, društvo s ograničenom odgovornošću, OIB 65313878083, Sveti Nikola 51, 21315 Jesenice</item>
    </derivirana_varijabla>
  </DomainObject.Predmet.ProtuStrankaListFormatedWithAdressOIB>
  <DomainObject.Predmet.ProtuStrankaListNazivFormated>
    <izvorni_sadrzaj>
      <item>NARAPLOV, društvo za pomorski prijevoz, brodogradnju, ribarstvo, trgovinu i usluge, društvo s ograničenom odgovornošću</item>
    </izvorni_sadrzaj>
    <derivirana_varijabla naziv="DomainObject.Predmet.ProtuStrankaListNazivFormated_1">
      <item>NARAPLOV, društvo za pomorski prijevoz, brodogradnju, ribarstvo, trgovinu i usluge, društvo s ograničenom odgovornošću</item>
    </derivirana_varijabla>
  </DomainObject.Predmet.ProtuStrankaListNazivFormated>
  <DomainObject.Predmet.ProtuStrankaListNazivFormatedOIB>
    <izvorni_sadrzaj>
      <item>NARAPLOV, društvo za pomorski prijevoz, brodogradnju, ribarstvo, trgovinu i usluge, društvo s ograničenom odgovornošću, OIB 65313878083</item>
    </izvorni_sadrzaj>
    <derivirana_varijabla naziv="DomainObject.Predmet.ProtuStrankaListNazivFormatedOIB_1">
      <item>NARAPLOV, društvo za pomorski prijevoz, brodogradnju, ribarstvo, trgovinu i usluge, društvo s ograničenom odgovornošću, OIB 65313878083</item>
    </derivirana_varijabla>
  </DomainObject.Predmet.ProtuStrankaListNazivFormatedOIB>
  <DomainObject.Predmet.OstaliListFormated>
    <izvorni_sadrzaj>
      <item>ODVJETNIČKO DRUŠTVO RADIĆ &amp; RADIĆ društvo s ograničenom odgovornošću punomoćnik sudionika u postupku Branko Vuković,vl.obrta Bajnice Plov</item>
    </izvorni_sadrzaj>
    <derivirana_varijabla naziv="DomainObject.Predmet.OstaliListFormated_1">
      <item>ODVJETNIČKO DRUŠTVO RADIĆ &amp; RADIĆ društvo s ograničenom odgovornošću punomoćnik sudionika u postupku Branko Vuković,vl.obrta Bajnice Plov</item>
    </derivirana_varijabla>
  </DomainObject.Predmet.OstaliListFormated>
  <DomainObject.Predmet.OstaliListFormatedOIB>
    <izvorni_sadrzaj>
      <item>ODVJETNIČKO DRUŠTVO RADIĆ &amp; RADIĆ društvo s ograničenom odgovornošću, OIB 14518464744 punomoćnik sudionika u postupku Branko Vuković,vl.obrta Bajnice Plov</item>
    </izvorni_sadrzaj>
    <derivirana_varijabla naziv="DomainObject.Predmet.OstaliListFormatedOIB_1">
      <item>ODVJETNIČKO DRUŠTVO RADIĆ &amp; RADIĆ društvo s ograničenom odgovornošću, OIB 14518464744 punomoćnik sudionika u postupku Branko Vuković,vl.obrta Bajnice Plov</item>
    </derivirana_varijabla>
  </DomainObject.Predmet.OstaliListFormatedOIB>
  <DomainObject.Predmet.OstaliListFormatedWithAdress>
    <izvorni_sadrzaj>
      <item>ODVJETNIČKO DRUŠTVO RADIĆ &amp; RADIĆ društvo s ograničenom odgovornošću, Hrvatske mornarice 1/i, 21000 Split punomoćnik sudionika u postupku Branko Vuković,vl.obrta Bajnice Plov</item>
    </izvorni_sadrzaj>
    <derivirana_varijabla naziv="DomainObject.Predmet.OstaliListFormatedWithAdress_1">
      <item>ODVJETNIČKO DRUŠTVO RADIĆ &amp; RADIĆ društvo s ograničenom odgovornošću, Hrvatske mornarice 1/i, 21000 Split punomoćnik sudionika u postupku Branko Vuković,vl.obrta Bajnice Plov</item>
    </derivirana_varijabla>
  </DomainObject.Predmet.OstaliListFormatedWithAdress>
  <DomainObject.Predmet.OstaliListFormatedWithAdressOIB>
    <izvorni_sadrzaj>
      <item>ODVJETNIČKO DRUŠTVO RADIĆ &amp; RADIĆ društvo s ograničenom odgovornošću, OIB 14518464744, Hrvatske mornarice 1/i, 21000 Split punomoćnik sudionika u postupku Branko Vuković,vl.obrta Bajnice Plov</item>
    </izvorni_sadrzaj>
    <derivirana_varijabla naziv="DomainObject.Predmet.OstaliListFormatedWithAdressOIB_1">
      <item>ODVJETNIČKO DRUŠTVO RADIĆ &amp; RADIĆ društvo s ograničenom odgovornošću, OIB 14518464744, Hrvatske mornarice 1/i, 21000 Split punomoćnik sudionika u postupku Branko Vuković,vl.obrta Bajnice Plov</item>
    </derivirana_varijabla>
  </DomainObject.Predmet.OstaliListFormatedWithAdressOIB>
  <DomainObject.Predmet.OstaliListNazivFormated>
    <izvorni_sadrzaj>
      <item>ODVJETNIČKO DRUŠTVO RADIĆ &amp; RADIĆ društvo s ograničenom odgovornošću</item>
    </izvorni_sadrzaj>
    <derivirana_varijabla naziv="DomainObject.Predmet.OstaliListNazivFormated_1">
      <item>ODVJETNIČKO DRUŠTVO RADIĆ &amp; RADIĆ društvo s ograničenom odgovornošću</item>
    </derivirana_varijabla>
  </DomainObject.Predmet.OstaliListNazivFormated>
  <DomainObject.Predmet.OstaliListNazivFormatedOIB>
    <izvorni_sadrzaj>
      <item>ODVJETNIČKO DRUŠTVO RADIĆ &amp; RADIĆ društvo s ograničenom odgovornošću, OIB 14518464744</item>
    </izvorni_sadrzaj>
    <derivirana_varijabla naziv="DomainObject.Predmet.OstaliListNazivFormatedOIB_1">
      <item>ODVJETNIČKO DRUŠTVO RADIĆ &amp; RADIĆ društvo s ograničenom odgovornošću, OIB 14518464744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NARAPLOV, društvo za pomorski prijevoz, brodogradnju, ribarstvo, trgovinu i usluge, društvo s ograničenom odgovornošću</izvorni_sadrzaj>
    <derivirana_varijabla naziv="DomainObject.Predmet.ProtustrankaIDrugi_1">NARAPLOV, društvo za pomorski prijevoz, brodogradnju, ribarstvo,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NARAPLOV, društvo za pomorski prijevoz, brodogradnju, ribarstvo, trgovinu i usluge, društvo s ograničenom odgovornošću, OIB 65313878083, Sveti Nikola 51, 21315 Jesenice</izvorni_sadrzaj>
    <derivirana_varijabla naziv="DomainObject.Predmet.ProtustrankaIDrugiAdressOIB_1">NARAPLOV, društvo za pomorski prijevoz, brodogradnju, ribarstvo, trgovinu i usluge, društvo s ograničenom odgovornošću, OIB 65313878083, Sveti Nikola 51,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NARAPLOV, društvo za pomorski prijevoz, brodogradnju, ribarstvo, trgovinu i usluge, društvo s ograničenom odgovornošću</item>
      <item>FINANCIJSKA AGENCIJA, RC SPLIT</item>
      <item>Branko Vuković,vl.obrta Bajnice Plov</item>
      <item>ODVJETNIČKO DRUŠTVO RADIĆ &amp; RADIĆ društvo s ograničenom odgovornošću</item>
    </izvorni_sadrzaj>
    <derivirana_varijabla naziv="DomainObject.Predmet.SudioniciListNaziv_1">
      <item>NARAPLOV, društvo za pomorski prijevoz, brodogradnju, ribarstvo, trgovinu i usluge, društvo s ograničenom odgovornošću</item>
      <item>FINANCIJSKA AGENCIJA, RC SPLIT</item>
      <item>Branko Vuković,vl.obrta Bajnice Plov</item>
      <item>ODVJETNIČKO DRUŠTVO RADIĆ &amp; RADIĆ društvo s ograničenom odgovornošću</item>
    </derivirana_varijabla>
  </DomainObject.Predmet.SudioniciListNaziv>
  <DomainObject.Predmet.SudioniciListAdressOIB>
    <izvorni_sadrzaj>
      <item>NARAPLOV, društvo za pomorski prijevoz, brodogradnju, ribarstvo, trgovinu i usluge, društvo s ograničenom odgovornošću, OIB 65313878083, Sveti Nikola 51,21315 Jesenice</item>
      <item>FINANCIJSKA AGENCIJA, RC SPLIT, OIB 85821130368, Mažuranićevo šetalište 24 b,21000 Split</item>
      <item>Branko Vuković,vl.obrta Bajnice Plov, OIB 70429347447, Poljička cesta-Bajnice 108,21315 Jesenice</item>
      <item>ODVJETNIČKO DRUŠTVO RADIĆ &amp; RADIĆ društvo s ograničenom odgovornošću, OIB 14518464744, Hrvatske mornarice 1/i,21000 Split</item>
    </izvorni_sadrzaj>
    <derivirana_varijabla naziv="DomainObject.Predmet.SudioniciListAdressOIB_1">
      <item>NARAPLOV, društvo za pomorski prijevoz, brodogradnju, ribarstvo, trgovinu i usluge, društvo s ograničenom odgovornošću, OIB 65313878083, Sveti Nikola 51,21315 Jesenice</item>
      <item>FINANCIJSKA AGENCIJA, RC SPLIT, OIB 85821130368, Mažuranićevo šetalište 24 b,21000 Split</item>
      <item>Branko Vuković,vl.obrta Bajnice Plov, OIB 70429347447, Poljička cesta-Bajnice 108,21315 Jesenice</item>
      <item>ODVJETNIČKO DRUŠTVO RADIĆ &amp; RADIĆ društvo s ograničenom odgovornošću, OIB 14518464744, Hrvatske mornarice 1/i,21000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65313878083</item>
      <item>, OIB 85821130368</item>
      <item>, OIB 70429347447</item>
      <item>, OIB 14518464744</item>
    </izvorni_sadrzaj>
    <derivirana_varijabla naziv="DomainObject.Predmet.SudioniciListNazivOIB_1">
      <item>, OIB 65313878083</item>
      <item>, OIB 85821130368</item>
      <item>, OIB 70429347447</item>
      <item>, OIB 14518464744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796</properties:Words>
  <properties:Characters>4518</properties:Characters>
  <properties:Lines>112</properties:Lines>
  <properties:Paragraphs>31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5344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2018-09-11T12:16:00Z</cp:lastPrinted>
  <dcterms:modified xmlns:xsi="http://www.w3.org/2001/XMLSchema-instance" xsi:type="dcterms:W3CDTF">2018-09-11T12:16:00Z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