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0396" w14:paraId="c64039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555E1">
        <w:t>1085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555E1">
        <w:t>KLUB HRVATSKIH POVRATNIKA IZ ISELJENIŠTVA, Zagreb, Trg Stjepana Radića 3, OIB: 04057621992.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555E1">
        <w:t>230.169,44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555E1">
      <w:t>1085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E573E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5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HRVATSKIH POVRATNIKA IZ ISELJENIŠTVA</izvorni_sadrzaj>
    <derivirana_varijabla naziv="DomainObject.Predmet.ProtustrankaFormated_1">  KLUB HRVATSKIH POVRATNIKA IZ ISELJENIŠTVA</derivirana_varijabla>
  </DomainObject.Predmet.ProtustrankaFormated>
  <DomainObject.Predmet.ProtustrankaFormatedOIB>
    <izvorni_sadrzaj>  KLUB HRVATSKIH POVRATNIKA IZ ISELJENIŠTVA, OIB 04057621992</izvorni_sadrzaj>
    <derivirana_varijabla naziv="DomainObject.Predmet.ProtustrankaFormatedOIB_1">  KLUB HRVATSKIH POVRATNIKA IZ ISELJENIŠTVA, OIB 04057621992</derivirana_varijabla>
  </DomainObject.Predmet.ProtustrankaFormatedOIB>
  <DomainObject.Predmet.ProtustrankaFormatedWithAdress>
    <izvorni_sadrzaj> KLUB HRVATSKIH POVRATNIKA IZ ISELJENIŠTVA, Trg Stjepana Radića 3, 10000 Zagreb</izvorni_sadrzaj>
    <derivirana_varijabla naziv="DomainObject.Predmet.ProtustrankaFormatedWithAdress_1"> KLUB HRVATSKIH POVRATNIKA IZ ISELJENIŠTVA, Trg Stjepana Radića 3, 10000 Zagreb</derivirana_varijabla>
  </DomainObject.Predmet.ProtustrankaFormatedWithAdress>
  <DomainObject.Predmet.ProtustrankaFormatedWithAdressOIB>
    <izvorni_sadrzaj> KLUB HRVATSKIH POVRATNIKA IZ ISELJENIŠTVA, OIB 04057621992, Trg Stjepana Radića 3, 10000 Zagreb</izvorni_sadrzaj>
    <derivirana_varijabla naziv="DomainObject.Predmet.ProtustrankaFormatedWithAdressOIB_1"> KLUB HRVATSKIH POVRATNIKA IZ ISELJENIŠTVA, OIB 04057621992, Trg Stjepana Radića 3, 10000 Zagreb</derivirana_varijabla>
  </DomainObject.Predmet.ProtustrankaFormatedWithAdressOIB>
  <DomainObject.Predmet.ProtustrankaWithAdress>
    <izvorni_sadrzaj>KLUB HRVATSKIH POVRATNIKA IZ ISELJENIŠTVA Trg Stjepana Radića 3, 10000 Zagreb</izvorni_sadrzaj>
    <derivirana_varijabla naziv="DomainObject.Predmet.ProtustrankaWithAdress_1">KLUB HRVATSKIH POVRATNIKA IZ ISELJENIŠTVA Trg Stjepana Radića 3, 10000 Zagreb</derivirana_varijabla>
  </DomainObject.Predmet.ProtustrankaWithAdress>
  <DomainObject.Predmet.ProtustrankaWithAdressOIB>
    <izvorni_sadrzaj>KLUB HRVATSKIH POVRATNIKA IZ ISELJENIŠTVA, OIB 04057621992, Trg Stjepana Radića 3, 10000 Zagreb</izvorni_sadrzaj>
    <derivirana_varijabla naziv="DomainObject.Predmet.ProtustrankaWithAdressOIB_1">KLUB HRVATSKIH POVRATNIKA IZ ISELJENIŠTVA, OIB 04057621992, Trg Stjepana Radića 3, 10000 Zagreb</derivirana_varijabla>
  </DomainObject.Predmet.ProtustrankaWithAdressOIB>
  <DomainObject.Predmet.ProtustrankaNazivFormated>
    <izvorni_sadrzaj>KLUB HRVATSKIH POVRATNIKA IZ ISELJENIŠTVA</izvorni_sadrzaj>
    <derivirana_varijabla naziv="DomainObject.Predmet.ProtustrankaNazivFormated_1">KLUB HRVATSKIH POVRATNIKA IZ ISELJENIŠTVA</derivirana_varijabla>
  </DomainObject.Predmet.ProtustrankaNazivFormated>
  <DomainObject.Predmet.ProtustrankaNazivFormatedOIB>
    <izvorni_sadrzaj>KLUB HRVATSKIH POVRATNIKA IZ ISELJENIŠTVA, OIB 04057621992</izvorni_sadrzaj>
    <derivirana_varijabla naziv="DomainObject.Predmet.ProtustrankaNazivFormatedOIB_1">KLUB HRVATSKIH POVRATNIKA IZ ISELJENIŠTVA, OIB 04057621992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HRVATSKIH POVRATNIKA IZ ISELJENIŠTVA</item>
    </izvorni_sadrzaj>
    <derivirana_varijabla naziv="DomainObject.Predmet.ProtuStrankaListFormated_1">
      <item>KLUB HRVATSKIH POVRATNIKA IZ ISELJENIŠTVA</item>
    </derivirana_varijabla>
  </DomainObject.Predmet.ProtuStrankaListFormated>
  <DomainObject.Predmet.ProtuStrankaListFormatedOIB>
    <izvorni_sadrzaj>
      <item>KLUB HRVATSKIH POVRATNIKA IZ ISELJENIŠTVA, OIB 04057621992</item>
    </izvorni_sadrzaj>
    <derivirana_varijabla naziv="DomainObject.Predmet.ProtuStrankaListFormatedOIB_1">
      <item>KLUB HRVATSKIH POVRATNIKA IZ ISELJENIŠTVA, OIB 04057621992</item>
    </derivirana_varijabla>
  </DomainObject.Predmet.ProtuStrankaListFormatedOIB>
  <DomainObject.Predmet.ProtuStrankaListFormatedWithAdress>
    <izvorni_sadrzaj>
      <item>KLUB HRVATSKIH POVRATNIKA IZ ISELJENIŠTVA, Trg Stjepana Radića 3, 10000 Zagreb</item>
    </izvorni_sadrzaj>
    <derivirana_varijabla naziv="DomainObject.Predmet.ProtuStrankaListFormatedWithAdress_1">
      <item>KLUB HRVATSKIH POVRATNIKA IZ ISELJENIŠTVA, Trg Stjepana Radića 3, 10000 Zagreb</item>
    </derivirana_varijabla>
  </DomainObject.Predmet.ProtuStrankaListFormatedWithAdress>
  <DomainObject.Predmet.ProtuStrankaListFormatedWithAdressOIB>
    <izvorni_sadrzaj>
      <item>KLUB HRVATSKIH POVRATNIKA IZ ISELJENIŠTVA, OIB 04057621992, Trg Stjepana Radića 3, 10000 Zagreb</item>
    </izvorni_sadrzaj>
    <derivirana_varijabla naziv="DomainObject.Predmet.ProtuStrankaListFormatedWithAdressOIB_1">
      <item>KLUB HRVATSKIH POVRATNIKA IZ ISELJENIŠTVA, OIB 04057621992, Trg Stjepana Radića 3, 10000 Zagreb</item>
    </derivirana_varijabla>
  </DomainObject.Predmet.ProtuStrankaListFormatedWithAdressOIB>
  <DomainObject.Predmet.ProtuStrankaListNazivFormated>
    <izvorni_sadrzaj>
      <item>KLUB HRVATSKIH POVRATNIKA IZ ISELJENIŠTVA</item>
    </izvorni_sadrzaj>
    <derivirana_varijabla naziv="DomainObject.Predmet.ProtuStrankaListNazivFormated_1">
      <item>KLUB HRVATSKIH POVRATNIKA IZ ISELJENIŠTVA</item>
    </derivirana_varijabla>
  </DomainObject.Predmet.ProtuStrankaListNazivFormated>
  <DomainObject.Predmet.ProtuStrankaListNazivFormatedOIB>
    <izvorni_sadrzaj>
      <item>KLUB HRVATSKIH POVRATNIKA IZ ISELJENIŠTVA, OIB 04057621992</item>
    </izvorni_sadrzaj>
    <derivirana_varijabla naziv="DomainObject.Predmet.ProtuStrankaListNazivFormatedOIB_1">
      <item>KLUB HRVATSKIH POVRATNIKA IZ ISELJENIŠTVA, OIB 04057621992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HRVATSKIH POVRATNIKA IZ ISELJENIŠTVA</izvorni_sadrzaj>
    <derivirana_varijabla naziv="DomainObject.Predmet.ProtustrankaIDrugi_1">KLUB HRVATSKIH POVRATNIKA IZ ISELJENIŠTVA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HRVATSKIH POVRATNIKA IZ ISELJENIŠTVA, OIB 04057621992, Trg Stjepana Radića 3, 10000 Zagreb</izvorni_sadrzaj>
    <derivirana_varijabla naziv="DomainObject.Predmet.ProtustrankaIDrugiAdressOIB_1">KLUB HRVATSKIH POVRATNIKA IZ ISELJENIŠTVA, OIB 04057621992, Trg Stjepana Radića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HRVATSKIH POVRATNIKA IZ ISELJENIŠTVA</item>
    </izvorni_sadrzaj>
    <derivirana_varijabla naziv="DomainObject.Predmet.SudioniciListNaziv_1">
      <item>FINA Regionalni centar Zagreb</item>
      <item>KLUB HRVATSKIH POVRATNIKA IZ ISELJENIŠTVA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HRVATSKIH POVRATNIKA IZ ISELJENIŠTVA, OIB 04057621992, Trg Stjepana Radića 3,10000 Zagreb</item>
    </izvorni_sadrzaj>
    <derivirana_varijabla naziv="DomainObject.Predmet.SudioniciListAdressOIB_1">
      <item>FINA Regionalni centar Zagreb, OIB 85821130368, Trg svibanjskih žrtava 1995. 1,10000 Zagreb</item>
      <item>KLUB HRVATSKIH POVRATNIKA IZ ISELJENIŠTVA, OIB 04057621992, Trg Stjepana Radića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04057621992</item>
    </izvorni_sadrzaj>
    <derivirana_varijabla naziv="DomainObject.Predmet.SudioniciListNazivOIB_1">
      <item>, OIB 85821130368</item>
      <item>, OIB 04057621992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1467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2016-02-02T12:42:00Z</dcterms:created>
  <dc:creator>ilukac</dc:creator>
  <cp:lastModifiedBy>Mirela Šantek</cp:lastModifiedBy>
  <cp:lastPrinted>2016-02-02T12:44:00Z</cp:lastPrinted>
  <dcterms:modified xmlns:xsi="http://www.w3.org/2001/XMLSchema-instance" xsi:type="dcterms:W3CDTF">2016-02-02T14:01:00Z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