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5250" w14:paraId="cc15250" w:rsidRDefault="0033077D" w:rsidP="0033077D" w:rsidR="0033077D">
      <w:pPr>
        <w:spacing w:after="0"/>
        <w:jc w:val="both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3077D" w:rsidP="0033077D" w:rsidR="0033077D">
      <w:pPr>
        <w:spacing w:after="0"/>
        <w:jc w:val="both"/>
      </w:pPr>
      <w:r>
        <w:t xml:space="preserve">       REPUBLIKA HRVATSKA</w:t>
      </w:r>
    </w:p>
    <w:p w:rsidRDefault="0033077D" w:rsidP="0033077D" w:rsidR="0033077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3077D" w:rsidP="0033077D" w:rsidR="0033077D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/II  </w:t>
      </w:r>
    </w:p>
    <w:p w:rsidRDefault="0033077D" w:rsidP="0033077D" w:rsidR="0033077D">
      <w:pPr>
        <w:spacing w:after="0"/>
        <w:ind w:left="5664"/>
      </w:pPr>
      <w:r>
        <w:t xml:space="preserve">     </w:t>
      </w:r>
    </w:p>
    <w:p w:rsidRDefault="0033077D" w:rsidP="0033077D" w:rsidR="0033077D">
      <w:pPr>
        <w:spacing w:after="0"/>
        <w:rPr>
          <w:b/>
        </w:rPr>
      </w:pPr>
    </w:p>
    <w:p w:rsidRDefault="0033077D" w:rsidP="0033077D" w:rsidR="0033077D">
      <w:pPr>
        <w:spacing w:after="0"/>
        <w:jc w:val="center"/>
      </w:pPr>
      <w:r>
        <w:t>R E P U B L I K A   H R V A T S K A</w:t>
      </w:r>
    </w:p>
    <w:p w:rsidRDefault="0033077D" w:rsidP="0033077D" w:rsidR="0033077D">
      <w:pPr>
        <w:spacing w:after="0"/>
        <w:rPr>
          <w:b/>
        </w:rPr>
      </w:pPr>
    </w:p>
    <w:p w:rsidRDefault="0033077D" w:rsidP="0033077D" w:rsidR="0033077D">
      <w:pPr>
        <w:spacing w:after="0"/>
        <w:jc w:val="center"/>
      </w:pPr>
      <w:r>
        <w:t>R J E Š E N J E</w:t>
      </w:r>
    </w:p>
    <w:p w:rsidRDefault="0033077D" w:rsidP="0033077D" w:rsidR="0033077D">
      <w:pPr>
        <w:spacing w:after="0"/>
        <w:jc w:val="center"/>
      </w:pPr>
    </w:p>
    <w:p w:rsidRDefault="0033077D" w:rsidP="0033077D" w:rsidR="0033077D">
      <w:pPr>
        <w:spacing w:after="0"/>
        <w:jc w:val="both"/>
        <w:rPr>
          <w:b/>
        </w:rPr>
      </w:pPr>
    </w:p>
    <w:p w:rsidRDefault="0033077D" w:rsidP="0033077D" w:rsidR="0033077D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CHINCHILLA proizvodnja, trgovina, uvoz - izvoz, društvo s ograničenom odgovornošću, skraćena tvrtka CHINCHILLA d.o.o., Čakovec, </w:t>
      </w:r>
      <w:proofErr w:type="spellStart"/>
      <w:r>
        <w:t>Putjane</w:t>
      </w:r>
      <w:proofErr w:type="spellEnd"/>
      <w:r>
        <w:t xml:space="preserve"> 77, MBS: 070039820, OIB: 08064730871, zastupan po punomoćnicima iz Zajedničkog odvjetničkog ureda Majda Damjanović i dr., odvjetnicima iz Čakovca, R. Boškovića 23, radi otvaranja stečajnog postupka nad dužnikom, dana 31. svibnja 2017. godine,  </w:t>
      </w:r>
    </w:p>
    <w:p w:rsidRDefault="0033077D" w:rsidP="0033077D" w:rsidR="0033077D">
      <w:pPr>
        <w:spacing w:after="0"/>
        <w:jc w:val="both"/>
      </w:pPr>
    </w:p>
    <w:p w:rsidRDefault="0033077D" w:rsidP="0033077D" w:rsidR="0033077D">
      <w:pPr>
        <w:spacing w:after="0"/>
        <w:jc w:val="center"/>
      </w:pPr>
      <w:r>
        <w:t>r i j e š i o     j e</w:t>
      </w:r>
    </w:p>
    <w:p w:rsidRDefault="0033077D" w:rsidP="0033077D" w:rsidR="0033077D">
      <w:pPr>
        <w:spacing w:after="0"/>
      </w:pPr>
    </w:p>
    <w:p w:rsidRDefault="0033077D" w:rsidP="0033077D" w:rsidR="0033077D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33077D" w:rsidP="0033077D" w:rsidR="0033077D">
      <w:pPr>
        <w:spacing w:after="0"/>
      </w:pPr>
    </w:p>
    <w:p w:rsidRDefault="0033077D" w:rsidP="0033077D" w:rsidR="0033077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04. srpnja 2017. godine u 09,30 sati.</w:t>
      </w:r>
    </w:p>
    <w:p w:rsidRDefault="0033077D" w:rsidP="0033077D" w:rsidR="0033077D">
      <w:pPr>
        <w:spacing w:after="0"/>
        <w:rPr>
          <w:b/>
          <w:i/>
          <w:u w:val="single"/>
        </w:rPr>
      </w:pPr>
    </w:p>
    <w:p w:rsidRDefault="0033077D" w:rsidP="0033077D" w:rsidR="0033077D">
      <w:pPr>
        <w:spacing w:after="0"/>
      </w:pPr>
      <w:r>
        <w:tab/>
        <w:t>II/ Na ročište se pozivaju:</w:t>
      </w:r>
    </w:p>
    <w:p w:rsidRDefault="0033077D" w:rsidP="0033077D" w:rsidR="0033077D">
      <w:pPr>
        <w:spacing w:after="0"/>
      </w:pPr>
    </w:p>
    <w:p w:rsidRDefault="0033077D" w:rsidP="0033077D" w:rsidR="0033077D">
      <w:pPr>
        <w:numPr>
          <w:ilvl w:val="0"/>
          <w:numId w:val="47"/>
        </w:numPr>
        <w:spacing w:after="0"/>
        <w:jc w:val="both"/>
      </w:pPr>
      <w:r>
        <w:t xml:space="preserve">punomoćnici dužnika, odvjetnici iz Zajedničkog odvjetničkog ureda Majda Damjanović i dr., Čakovec, R. Boškovića 23 </w:t>
      </w:r>
    </w:p>
    <w:p w:rsidRDefault="0033077D" w:rsidP="0033077D" w:rsidR="0033077D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33077D" w:rsidP="0033077D" w:rsidR="0033077D">
      <w:pPr>
        <w:numPr>
          <w:ilvl w:val="0"/>
          <w:numId w:val="47"/>
        </w:numPr>
        <w:spacing w:after="0"/>
        <w:jc w:val="both"/>
      </w:pPr>
      <w:r>
        <w:t xml:space="preserve">privremena stečajna upraviteljica Nevenka Golubić, </w:t>
      </w:r>
      <w:proofErr w:type="spellStart"/>
      <w:r>
        <w:t>Štefanec</w:t>
      </w:r>
      <w:proofErr w:type="spellEnd"/>
      <w:r>
        <w:t xml:space="preserve"> Marof 27, </w:t>
      </w:r>
      <w:proofErr w:type="spellStart"/>
      <w:r>
        <w:t>Štefanec</w:t>
      </w:r>
      <w:proofErr w:type="spellEnd"/>
      <w:r>
        <w:t xml:space="preserve"> Marof,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</w:p>
    <w:p w:rsidRDefault="0033077D" w:rsidP="0033077D" w:rsidR="0033077D">
      <w:pPr>
        <w:spacing w:after="0"/>
        <w:ind w:firstLine="708"/>
        <w:jc w:val="both"/>
      </w:pPr>
    </w:p>
    <w:p w:rsidRDefault="0033077D" w:rsidP="0033077D" w:rsidR="0033077D">
      <w:pPr>
        <w:spacing w:after="0"/>
        <w:jc w:val="both"/>
      </w:pPr>
    </w:p>
    <w:p w:rsidRDefault="0033077D" w:rsidP="0033077D" w:rsidR="0033077D">
      <w:pPr>
        <w:spacing w:after="0"/>
      </w:pPr>
    </w:p>
    <w:p w:rsidRDefault="0033077D" w:rsidP="0033077D" w:rsidR="0033077D">
      <w:pPr>
        <w:spacing w:after="0"/>
        <w:ind w:left="2832"/>
      </w:pPr>
      <w:r>
        <w:t xml:space="preserve">U  Varaždinu, 31. svibnja 2017. </w:t>
      </w:r>
    </w:p>
    <w:p w:rsidRDefault="0033077D" w:rsidP="0033077D" w:rsidR="0033077D">
      <w:pPr>
        <w:spacing w:after="0"/>
        <w:ind w:left="2832"/>
      </w:pPr>
    </w:p>
    <w:p w:rsidRDefault="0033077D" w:rsidP="0033077D" w:rsidR="0033077D">
      <w:pPr>
        <w:spacing w:after="0"/>
      </w:pPr>
    </w:p>
    <w:p w:rsidRDefault="0033077D" w:rsidP="0033077D" w:rsidR="0033077D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33077D" w:rsidP="0033077D" w:rsidR="0033077D">
      <w:pPr>
        <w:spacing w:after="0"/>
        <w:ind w:left="2832"/>
      </w:pPr>
    </w:p>
    <w:p w:rsidRDefault="0033077D" w:rsidP="0033077D" w:rsidR="0033077D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</w:t>
      </w:r>
      <w:r w:rsidR="00E446BD">
        <w:t xml:space="preserve"> </w:t>
      </w:r>
      <w:r>
        <w:t>Jasna Lekić</w:t>
      </w:r>
      <w:r w:rsidR="00E446BD">
        <w:t>, v.r.</w:t>
      </w:r>
    </w:p>
    <w:p w:rsidRDefault="0033077D" w:rsidP="0033077D" w:rsidR="0033077D">
      <w:pPr>
        <w:spacing w:after="0"/>
        <w:ind w:left="2832"/>
      </w:pPr>
    </w:p>
    <w:p w:rsidRDefault="00377685" w:rsidP="0033077D" w:rsidR="0033077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33077D" w:rsidP="0033077D" w:rsidR="0033077D">
      <w:pPr>
        <w:spacing w:after="0"/>
      </w:pPr>
      <w:r>
        <w:lastRenderedPageBreak/>
        <w:tab/>
        <w:t>POUKA O PRAVNOM LIJEKU:</w:t>
      </w:r>
    </w:p>
    <w:p w:rsidRDefault="0033077D" w:rsidP="0033077D" w:rsidR="0033077D">
      <w:pPr>
        <w:spacing w:after="0"/>
        <w:rPr>
          <w:b/>
        </w:rPr>
      </w:pPr>
    </w:p>
    <w:p w:rsidRDefault="0033077D" w:rsidP="0033077D" w:rsidR="0033077D">
      <w:pPr>
        <w:spacing w:after="0"/>
      </w:pPr>
      <w:r>
        <w:tab/>
        <w:t>Protiv ovog rješenja žalba nije dopuštena.</w:t>
      </w:r>
    </w:p>
    <w:p w:rsidRDefault="0033077D" w:rsidP="0033077D" w:rsidR="0033077D">
      <w:pPr>
        <w:spacing w:after="0"/>
      </w:pPr>
    </w:p>
    <w:p w:rsidRDefault="0033077D" w:rsidP="0033077D" w:rsidR="0033077D">
      <w:pPr>
        <w:spacing w:after="0"/>
      </w:pPr>
    </w:p>
    <w:p w:rsidRDefault="0033077D" w:rsidP="0033077D" w:rsidR="0033077D">
      <w:pPr>
        <w:spacing w:after="0"/>
      </w:pPr>
    </w:p>
    <w:p w:rsidRDefault="0033077D" w:rsidP="0033077D" w:rsidR="0033077D">
      <w:pPr>
        <w:spacing w:after="0"/>
        <w:jc w:val="both"/>
      </w:pPr>
      <w:r>
        <w:t>DNA:</w:t>
      </w:r>
    </w:p>
    <w:p w:rsidRDefault="0033077D" w:rsidP="0033077D" w:rsidR="0033077D">
      <w:pPr>
        <w:spacing w:after="0"/>
        <w:jc w:val="both"/>
      </w:pPr>
      <w:r>
        <w:t xml:space="preserve">1. Punomoćnicima dužnika, odvjetnicima iz Zajedničkog odvjetničkog ureda Majda Damjanović i dr., Čakovec, R. Boškovića 23 </w:t>
      </w:r>
    </w:p>
    <w:p w:rsidRDefault="0033077D" w:rsidP="0033077D" w:rsidR="0033077D">
      <w:pPr>
        <w:spacing w:after="0"/>
        <w:jc w:val="both"/>
      </w:pPr>
      <w:r>
        <w:t>2. ŽDO Varaždin, građansko-upravni odjel</w:t>
      </w:r>
    </w:p>
    <w:p w:rsidRDefault="0033077D" w:rsidP="0033077D" w:rsidR="0033077D">
      <w:pPr>
        <w:spacing w:after="0"/>
        <w:jc w:val="both"/>
      </w:pPr>
      <w:r>
        <w:t xml:space="preserve">3. Privremenoj stečajnoj upraviteljici Nevenki Golubić, </w:t>
      </w:r>
      <w:proofErr w:type="spellStart"/>
      <w:r>
        <w:t>Štefanec</w:t>
      </w:r>
      <w:proofErr w:type="spellEnd"/>
      <w:r>
        <w:t xml:space="preserve"> Marof 27, </w:t>
      </w:r>
      <w:proofErr w:type="spellStart"/>
      <w:r>
        <w:t>Štefanec</w:t>
      </w:r>
      <w:proofErr w:type="spellEnd"/>
      <w:r>
        <w:t xml:space="preserve"> Marof,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</w:p>
    <w:p w:rsidRDefault="00377685" w:rsidP="0033077D" w:rsidR="00377685">
      <w:pPr>
        <w:spacing w:after="0"/>
        <w:jc w:val="both"/>
      </w:pPr>
      <w:r>
        <w:t>4. E-oglasna ploča suda</w:t>
      </w:r>
    </w:p>
    <w:p w:rsidRDefault="0033077D" w:rsidP="0033077D" w:rsidR="0033077D">
      <w:pPr>
        <w:spacing w:after="0"/>
        <w:jc w:val="both"/>
      </w:pPr>
    </w:p>
    <w:p w:rsidRDefault="0033077D" w:rsidP="0033077D" w:rsidR="0033077D">
      <w:pPr>
        <w:spacing w:after="0"/>
        <w:jc w:val="both"/>
      </w:pPr>
    </w:p>
    <w:p w:rsidRDefault="0033077D" w:rsidP="0033077D" w:rsidR="0033077D">
      <w:pPr>
        <w:spacing w:after="0"/>
        <w:jc w:val="both"/>
      </w:pPr>
    </w:p>
    <w:p w:rsidRDefault="0033077D" w:rsidP="0033077D" w:rsidR="0033077D">
      <w:pPr>
        <w:spacing w:after="0"/>
        <w:jc w:val="both"/>
      </w:pPr>
    </w:p>
    <w:p w:rsidRDefault="0033077D" w:rsidP="0033077D" w:rsidR="0033077D">
      <w:pPr>
        <w:spacing w:after="0"/>
        <w:jc w:val="both"/>
      </w:pPr>
    </w:p>
    <w:p w:rsidRDefault="0033077D" w:rsidP="0033077D" w:rsidR="0033077D">
      <w:pPr>
        <w:spacing w:after="0"/>
        <w:jc w:val="both"/>
      </w:pPr>
      <w:r>
        <w:t xml:space="preserve">          </w:t>
      </w:r>
    </w:p>
    <w:p w:rsidRDefault="0033077D" w:rsidP="0033077D" w:rsidR="0033077D">
      <w:pPr>
        <w:spacing w:after="0"/>
        <w:jc w:val="both"/>
      </w:pPr>
      <w:r>
        <w:t xml:space="preserve">          </w:t>
      </w:r>
    </w:p>
    <w:p w:rsidRDefault="00AE649C" w:rsidP="0033077D" w:rsidR="00AE649C" w:rsidRPr="00B76F3C">
      <w:pPr>
        <w:pStyle w:val="NormaleSPIS"/>
        <w:spacing w:after="0"/>
      </w:pPr>
    </w:p>
    <w:p w:rsidRDefault="00AB4602" w:rsidP="0033077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3077D" w:rsidR="00AE649C" w:rsidRPr="00B76F3C">
      <w:pPr>
        <w:pStyle w:val="NormaleSPIS"/>
        <w:spacing w:after="0"/>
      </w:pPr>
    </w:p>
    <w:p w:rsidRDefault="0033077D" w:rsidR="0033077D" w:rsidRPr="00B76F3C">
      <w:pPr>
        <w:pStyle w:val="NormaleSPIS"/>
        <w:spacing w:after="0"/>
      </w:pPr>
    </w:p>
    <w:sectPr w:rsidSect="0032366B" w:rsidR="0033077D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A4" w:rsidP="00537B78" w:rsidR="009628A4">
      <w:r>
        <w:separator/>
      </w:r>
    </w:p>
  </w:endnote>
  <w:endnote w:id="0" w:type="continuationSeparator">
    <w:p w:rsidRDefault="009628A4" w:rsidP="00537B78" w:rsidR="0096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A4" w:rsidP="00537B78" w:rsidR="009628A4">
      <w:r>
        <w:separator/>
      </w:r>
    </w:p>
  </w:footnote>
  <w:footnote w:id="0" w:type="continuationSeparator">
    <w:p w:rsidRDefault="009628A4" w:rsidP="00537B78" w:rsidR="00962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77D" w:rsidR="008333A9">
    <w:pPr>
      <w:pStyle w:val="Zaglavlje"/>
    </w:pPr>
    <w:r>
      <w:rPr>
        <w:rStyle w:val="PozadinaSvijetloCrvena"/>
        <w:shd w:fill="auto" w:color="auto" w:val="clear"/>
      </w:rPr>
      <w:t>Poslovni broj: 3 St-369/16-15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77D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685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520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8A4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6BD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St-369/2016-15</izvorni_sadrzaj>
    <derivirana_varijabla naziv="DomainObject.Oznaka_1">St-369/2016-15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CHINCHILLA proizvodnja, trgovina, uvoz - izvoz, društvo s ograničenom odgovornošću zastupanog po punomoćniku ZOU Majda Damjanović i dr.</izvorni_sadrzaj>
    <derivirana_varijabla naziv="DomainObject.Predmet.ProtustrankaFormated_1">  CHINCHILLA proizvodnja, trgovina, uvoz - izvoz, društvo s ograničenom odgovornošću zastupanog po punomoćniku ZOU Majda Damjanović i dr.</derivirana_varijabla>
  </DomainObject.Predmet.ProtustrankaFormated>
  <DomainObject.Predmet.ProtustrankaFormatedOIB>
    <izvorni_sadrzaj>  CHINCHILLA proizvodnja, trgovina, uvoz - izvoz, društvo s ograničenom odgovornošću, OIB 08064730871 zastupanog po punomoćniku ZOU Majda Damjanović i dr.</izvorni_sadrzaj>
    <derivirana_varijabla naziv="DomainObject.Predmet.ProtustrankaFormatedOIB_1">  CHINCHILLA proizvodnja, trgovina, uvoz - izvoz, društvo s ograničenom odgovornošću, OIB 08064730871 zastupanog po punomoćniku ZOU Majda Damjanović i dr.</derivirana_varijabla>
  </DomainObject.Predmet.ProtustrankaFormatedOIB>
  <DomainObject.Predmet.ProtustrankaFormatedWithAdress>
    <izvorni_sadrzaj> CHINCHILLA proizvodnja, trgovina, uvoz - izvoz, društvo s ograničenom odgovornošću, Putjane 77, 40000 Čakovec zastupanog po punomoćniku ZOU Majda Damjanović i dr.</izvorni_sadrzaj>
    <derivirana_varijabla naziv="DomainObject.Predmet.ProtustrankaFormatedWithAdress_1"> CHINCHILLA proizvodnja, trgovina, uvoz - izvoz, društvo s ograničenom odgovornošću, Putjane 77, 40000 Čakovec zastupanog po punomoćniku ZOU Majda Damjanović i dr.</derivirana_varijabla>
  </DomainObject.Predmet.ProtustrankaFormatedWithAdress>
  <DomainObject.Predmet.ProtustrankaFormatedWithAdressOIB>
    <izvorni_sadrzaj> CHINCHILLA proizvodnja, trgovina, uvoz - izvoz, društvo s ograničenom odgovornošću, OIB 08064730871, Putjane 77, 40000 Čakovec zastupanog po punomoćniku ZOU Majda Damjanović i dr.</izvorni_sadrzaj>
    <derivirana_varijabla naziv="DomainObject.Predmet.ProtustrankaFormatedWithAdressOIB_1"> CHINCHILLA proizvodnja, trgovina, uvoz - izvoz, društvo s ograničenom odgovornošću, OIB 08064730871, Putjane 77, 40000 Čakovec zastupanog po punomoćniku ZOU Majda Damjanović i dr.</derivirana_varijabla>
  </DomainObject.Predmet.ProtustrankaFormatedWithAdressOIB>
  <DomainObject.Predmet.ProtustrankaWithAdress>
    <izvorni_sadrzaj>CHINCHILLA proizvodnja, trgovina, uvoz - izvoz, društvo s ograničenom odgovornošću Putjane 77, 40000 Čakovec</izvorni_sadrzaj>
    <derivirana_varijabla naziv="DomainObject.Predmet.ProtustrankaWithAdress_1">CHINCHILLA proizvodnja, trgovina, uvoz - izvoz, društvo s ograničenom odgovornošću Putjane 77, 40000 Čakovec</derivirana_varijabla>
  </DomainObject.Predmet.ProtustrankaWithAdress>
  <DomainObject.Predmet.ProtustrankaWithAdressOIB>
    <izvorni_sadrzaj>CHINCHILLA proizvodnja, trgovina, uvoz - izvoz, društvo s ograničenom odgovornošću, OIB 08064730871, Putjane 77, 40000 Čakovec</izvorni_sadrzaj>
    <derivirana_varijabla naziv="DomainObject.Predmet.ProtustrankaWithAdressOIB_1">CHINCHILLA proizvodnja, trgovina, uvoz - izvoz, društvo s ograničenom odgovornošću, OIB 08064730871, Putjane 77, 40000 Čakovec</derivirana_varijabla>
  </DomainObject.Predmet.ProtustrankaWithAdressOIB>
  <DomainObject.Predmet.ProtustrankaNazivFormated>
    <izvorni_sadrzaj>CHINCHILLA proizvodnja, trgovina, uvoz - izvoz, društvo s ograničenom odgovornošću</izvorni_sadrzaj>
    <derivirana_varijabla naziv="DomainObject.Predmet.ProtustrankaNazivFormated_1">CHINCHILLA proizvodnja, trgovina, uvoz - izvoz, društvo s ograničenom odgovornošću</derivirana_varijabla>
  </DomainObject.Predmet.ProtustrankaNazivFormated>
  <DomainObject.Predmet.ProtustrankaNazivFormatedOIB>
    <izvorni_sadrzaj>CHINCHILLA proizvodnja, trgovina, uvoz - izvoz, društvo s ograničenom odgovornošću, OIB 08064730871</izvorni_sadrzaj>
    <derivirana_varijabla naziv="DomainObject.Predmet.ProtustrankaNazivFormatedOIB_1">CHINCHILLA proizvodnja, trgovina, uvoz - izvoz, društvo s ograničenom odgovornošću, OIB 08064730871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726293.85</izvorni_sadrzaj>
    <derivirana_varijabla naziv="DomainObject.Predmet.TrenutnaVrijednost_1">726293.85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CHINCHILLA proizvodnja, trgovina, uvoz - izvoz, društvo s ograničenom odgovornošću zastupanog po punomoćniku ZOU Majda Damjanović i dr.</item>
    </izvorni_sadrzaj>
    <derivirana_varijabla naziv="DomainObject.Predmet.ProtuStrankaListFormated_1">
      <item>CHINCHILLA proizvodnja, trgovina, uvoz - izvoz, društvo s ograničenom odgovornošću zastupanog po punomoćniku ZOU Majda Damjanović i dr.</item>
    </derivirana_varijabla>
  </DomainObject.Predmet.ProtuStrankaListFormated>
  <DomainObject.Predmet.ProtuStrankaListFormatedOIB>
    <izvorni_sadrzaj>
      <item>CHINCHILLA proizvodnja, trgovina, uvoz - izvoz, društvo s ograničenom odgovornošću, OIB 08064730871 zastupanog po punomoćniku ZOU Majda Damjanović i dr.</item>
    </izvorni_sadrzaj>
    <derivirana_varijabla naziv="DomainObject.Predmet.ProtuStrankaListFormatedOIB_1">
      <item>CHINCHILLA proizvodnja, trgovina, uvoz - izvoz, društvo s ograničenom odgovornošću, OIB 08064730871 zastupanog po punomoćniku ZOU Majda Damjanović i dr.</item>
    </derivirana_varijabla>
  </DomainObject.Predmet.ProtuStrankaListFormatedOIB>
  <DomainObject.Predmet.ProtuStrankaListFormatedWithAdress>
    <izvorni_sadrzaj>
      <item>CHINCHILLA proizvodnja, trgovina, uvoz - izvoz, društvo s ograničenom odgovornošću, Putjane 77, 40000 Čakovec zastupanog po punomoćniku ZOU Majda Damjanović i dr.</item>
    </izvorni_sadrzaj>
    <derivirana_varijabla naziv="DomainObject.Predmet.ProtuStrankaListFormatedWithAdress_1">
      <item>CHINCHILLA proizvodnja, trgovina, uvoz - izvoz, društvo s ograničenom odgovornošću, Putjane 77, 40000 Čakovec zastupanog po punomoćniku ZOU Majda Damjanović i dr.</item>
    </derivirana_varijabla>
  </DomainObject.Predmet.ProtuStrankaListFormatedWithAdress>
  <DomainObject.Predmet.ProtuStrankaListFormatedWithAdressOIB>
    <izvorni_sadrzaj>
      <item>CHINCHILLA proizvodnja, trgovina, uvoz - izvoz, društvo s ograničenom odgovornošću, OIB 08064730871, Putjane 77, 40000 Čakovec zastupanog po punomoćniku ZOU Majda Damjanović i dr.</item>
    </izvorni_sadrzaj>
    <derivirana_varijabla naziv="DomainObject.Predmet.ProtuStrankaListFormatedWithAdressOIB_1">
      <item>CHINCHILLA proizvodnja, trgovina, uvoz - izvoz, društvo s ograničenom odgovornošću, OIB 08064730871, Putjane 77, 40000 Čakovec zastupanog po punomoćniku ZOU Majda Damjanović i dr.</item>
    </derivirana_varijabla>
  </DomainObject.Predmet.ProtuStrankaListFormatedWithAdressOIB>
  <DomainObject.Predmet.ProtuStrankaListNazivFormated>
    <izvorni_sadrzaj>
      <item>CHINCHILLA proizvodnja, trgovina, uvoz - izvoz, društvo s ograničenom odgovornošću</item>
    </izvorni_sadrzaj>
    <derivirana_varijabla naziv="DomainObject.Predmet.ProtuStrankaListNazivFormated_1">
      <item>CHINCHILLA proizvodnja, trgovina, uvoz - izvoz, društvo s ograničenom odgovornošću</item>
    </derivirana_varijabla>
  </DomainObject.Predmet.ProtuStrankaListNazivFormated>
  <DomainObject.Predmet.ProtuStrankaListNazivFormatedOIB>
    <izvorni_sadrzaj>
      <item>CHINCHILLA proizvodnja, trgovina, uvoz - izvoz, društvo s ograničenom odgovornošću, OIB 08064730871</item>
    </izvorni_sadrzaj>
    <derivirana_varijabla naziv="DomainObject.Predmet.ProtuStrankaListNazivFormatedOIB_1">
      <item>CHINCHILLA proizvodnja, trgovina, uvoz - izvoz, društvo s ograničenom odgovornošću, OIB 08064730871</item>
    </derivirana_varijabla>
  </DomainObject.Predmet.ProtuStrankaListNazivFormatedOIB>
  <DomainObject.Predmet.OstaliListFormated>
    <izvorni_sadrzaj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</izvorni_sadrzaj>
    <derivirana_varijabla naziv="DomainObject.Predmet.OstaliListFormated_1"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</derivirana_varijabla>
  </DomainObject.Predmet.OstaliListFormated>
  <DomainObject.Predmet.OstaliListFormatedOIB>
    <izvorni_sadrzaj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</izvorni_sadrzaj>
    <derivirana_varijabla naziv="DomainObject.Predmet.OstaliListFormatedOIB_1"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</derivirana_varijabla>
  </DomainObject.Predmet.OstaliListFormatedOIB>
  <DomainObject.Predmet.OstaliListFormatedWithAdress>
    <izvorni_sadrzaj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</izvorni_sadrzaj>
    <derivirana_varijabla naziv="DomainObject.Predmet.OstaliListFormatedWithAdress_1"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</derivirana_varijabla>
  </DomainObject.Predmet.OstaliListFormatedWithAdress>
  <DomainObject.Predmet.OstaliListFormatedWithAdressOIB>
    <izvorni_sadrzaj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</izvorni_sadrzaj>
    <derivirana_varijabla naziv="DomainObject.Predmet.OstaliListFormatedWithAdressOIB_1"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</derivirana_varijabla>
  </DomainObject.Predmet.OstaliListFormatedWithAdressOIB>
  <DomainObject.Predmet.OstaliListNazivFormated>
    <izvorni_sadrzaj>
      <item>Sudski registar</item>
      <item>Robert Tkalčec</item>
      <item>Županijsko državno odvjetništvo u Varaždinu</item>
      <item>ZOU Majda Damjanović i dr.</item>
    </izvorni_sadrzaj>
    <derivirana_varijabla naziv="DomainObject.Predmet.OstaliListNazivFormated_1">
      <item>Sudski registar</item>
      <item>Robert Tkalčec</item>
      <item>Županijsko državno odvjetništvo u Varaždinu</item>
      <item>ZOU Majda Damjanović i dr.</item>
    </derivirana_varijabla>
  </DomainObject.Predmet.OstaliListNazivFormated>
  <DomainObject.Predmet.OstaliListNazivFormatedOIB>
    <izvorni_sadrzaj>
      <item>Sudski registar</item>
      <item>Robert Tkalčec, OIB 64061656828</item>
      <item>Županijsko državno odvjetništvo u Varaždinu</item>
      <item>ZOU Majda Damjanović i dr., OIB 46271167230</item>
    </izvorni_sadrzaj>
    <derivirana_varijabla naziv="DomainObject.Predmet.OstaliListNazivFormatedOIB_1">
      <item>Sudski registar</item>
      <item>Robert Tkalčec, OIB 64061656828</item>
      <item>Županijsko državno odvjetništvo u Varaždinu</item>
      <item>ZOU Majda Damjanović i dr., OIB 46271167230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St-369/2016-15</izvorni_sadrzaj>
    <derivirana_varijabla naziv="DomainObject.PoslovniBrojDokumenta_1">St-369/2016-15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CHINCHILLA proizvodnja, trgovina, uvoz - izvoz, društvo s ograničenom odgovornošću</izvorni_sadrzaj>
    <derivirana_varijabla naziv="DomainObject.Predmet.ProtustrankaIDrugi_1">CHINCHILLA proizvodnja, trgovina, uvoz - izvoz,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CHINCHILLA proizvodnja, trgovina, uvoz - izvoz, društvo s ograničenom odgovornošću, OIB 08064730871, Putjane 77, 40000 Čakovec</izvorni_sadrzaj>
    <derivirana_varijabla naziv="DomainObject.Predmet.ProtustrankaIDrugiAdressOIB_1">CHINCHILLA proizvodnja, trgovina, uvoz - izvoz, društvo s ograničenom odgovornošću, OIB 08064730871,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</izvorni_sadrzaj>
    <derivirana_varijabla naziv="DomainObject.Predmet.SudioniciListNaziv_1"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</derivirana_varijabla>
  </DomainObject.Predmet.SudioniciListNaziv>
  <DomainObject.Predmet.SudioniciListAdressOIB>
    <izvorni_sadrzaj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</izvorni_sadrzaj>
    <derivirana_varijabla naziv="DomainObject.Predmet.SudioniciListAdressOIB_1"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86189-A6EC-4401-AFD3-64DEC0381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1375</properties:Characters>
  <properties:Lines>68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2017-06-01T05:49:00Z</cp:lastPrinted>
  <dcterms:modified xmlns:xsi="http://www.w3.org/2001/XMLSchema-instance" xsi:type="dcterms:W3CDTF">2017-06-01T05:49:00Z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St-369/2016-15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